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da0f" w14:paraId="50dda0f" w:rsidRDefault="00914012" w:rsidP="00914012" w:rsidR="00914012">
      <w:pPr>
        <w:pStyle w:val="Bezproreda"/>
        <w15:collapsed w:val="false"/>
      </w:pPr>
      <w:bookmarkStart w:name="_GoBack" w:id="0"/>
      <w:bookmarkEnd w:id="0"/>
      <w:r>
        <w:t>NAVA BANKA d.d. u stečaju                                                                          St-545/14</w:t>
      </w:r>
    </w:p>
    <w:p w:rsidRDefault="00914012" w:rsidP="00914012" w:rsidR="00914012">
      <w:pPr>
        <w:pStyle w:val="Bezproreda"/>
      </w:pPr>
      <w:r>
        <w:t>Zagreb, Zavrtnica 17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  <w:r>
        <w:t>TRGOVAČKI SUD U ZAGREBU</w:t>
      </w:r>
    </w:p>
    <w:p w:rsidRDefault="00914012" w:rsidP="00914012" w:rsidR="00914012">
      <w:pPr>
        <w:pStyle w:val="Bezproreda"/>
      </w:pPr>
      <w:r>
        <w:t>Broj predmeta: St-545/14</w:t>
      </w:r>
    </w:p>
    <w:p w:rsidRDefault="00914012" w:rsidP="00914012" w:rsidR="00914012">
      <w:pPr>
        <w:pStyle w:val="Bezproreda"/>
      </w:pPr>
      <w:r>
        <w:t>Stečajni dužnik: Nava banka d.d. u stečaju, OIB 07492912398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  <w:r>
        <w:t xml:space="preserve">                                                             OBRAZAC 20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  <w:r>
        <w:t xml:space="preserve">          IZVJEŠĆE STEČAJNOG UPRAVITELJA O TIJEKU STEČAJNOG POSTUPKA I STANJU</w:t>
      </w:r>
    </w:p>
    <w:p w:rsidRDefault="00914012" w:rsidP="00914012" w:rsidR="00914012">
      <w:pPr>
        <w:pStyle w:val="Bezproreda"/>
      </w:pPr>
      <w:r>
        <w:t xml:space="preserve">                                                           STEČAJNE MASE 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Tijek stečajnog postupka u razdoblju 1.6.2018. do 12.9.2018.g.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  <w:jc w:val="both"/>
      </w:pPr>
      <w:r>
        <w:t>S obzirom da se u predmetnom stečajnom postupku radi o stečaju nad Bankom, isti je određen specifičnošću djelatnosti stečajnog dužnika i strukturom aktive Banke, odnosno prvenstveno ročnošću kreditnog portfelja.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 xml:space="preserve">Slijedom navedenog u cilju naplate kredita, Banka provodi redovite postupke naplate kako urednih tako i neurednih kreditnih plasmana. U cilju naplate neurednih kreditnih plasmana poduzimaju se radnje naplate temeljem instrumenata osiguranja, zadužnicama, provjerom stanja imovine dužnika i jamaca, te poduzimanjem ovršnih postupaka na imovini dužnika, jamaca i založnih dužnika. 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 xml:space="preserve">Pregled sudskih postupaka koje vodi Banka prema izvješću pravne službe dostavljen je uz prethodno izvješće.  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 xml:space="preserve">U odnosu na zatečeni portfelj dionica u vlasništvu Banke, tijekom postupka izvršeno je unovčenje najznačajnijeg dijela dionica u vlasništvu Banke, te su preostale dionice za koje nema interesa tržišta. Provode se daljnje radnje na unovčenju putem angažirane brokerske kuće. 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>U odnosu na  nekretnine  koje je Banka u postupcima naplate potraživanja stekla u dužem periodu prije otvaranja stečaja, nakon izvršene procjene u tijeku su postupci oglašavanja prodaje radi prikupljanja najpovoljnijih pisanih ponuda.  Unatoč više oglašavanja, nije pokazan interes kupaca za iste. U daljnjem tijeku postupka nastaviti će se sa postupkom unovčenja.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 xml:space="preserve">U odnosu na stanje stečajne mase, a nakon potrebnih rezervacija, provode se kontinuirane djelomične diobe, za sada radi namirenja utvrđene tražbine trećeg višeg isplatnog reda. 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>U stečajnom postupku postupa se sukladno odlukama Odbora vjerovnika, a Izvješća i Zapisnici sa sjednica dostavljeni su u stečajni spis.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  <w:numPr>
          <w:ilvl w:val="0"/>
          <w:numId w:val="1"/>
        </w:numPr>
      </w:pPr>
      <w:r>
        <w:rPr>
          <w:b/>
        </w:rPr>
        <w:t>Stanje novčane stečajne mase na računima u periodu 1.6.2018.g. do 12.9.2018.g.</w:t>
      </w:r>
    </w:p>
    <w:p w:rsidRDefault="00914012" w:rsidP="00914012" w:rsidR="00914012">
      <w:pPr>
        <w:pStyle w:val="Bezproreda"/>
        <w:rPr>
          <w:b/>
        </w:rPr>
      </w:pPr>
    </w:p>
    <w:tbl>
      <w:tblPr>
        <w:tblStyle w:val="Reetkatablice"/>
        <w:tblW w:type="dxa" w:w="918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338"/>
        <w:gridCol w:w="1842"/>
      </w:tblGrid>
      <w:tr w:rsidTr="00914012" w:rsidR="00914012">
        <w:tc>
          <w:tcPr>
            <w:tcW w:type="dxa" w:w="73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rPr>
                <w:b/>
              </w:rPr>
            </w:pPr>
            <w:r>
              <w:rPr>
                <w:b/>
              </w:rPr>
              <w:t>PRILJEVI NOVČANIH SREDSTAVA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 xml:space="preserve">                       (KN)</w:t>
            </w:r>
          </w:p>
        </w:tc>
      </w:tr>
      <w:tr w:rsidTr="00914012" w:rsidR="00914012">
        <w:tc>
          <w:tcPr>
            <w:tcW w:type="dxa" w:w="733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</w:pPr>
            <w:r>
              <w:t>- naplata kredita, kamata i ostalo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</w:pPr>
            <w:r>
              <w:t>2.811.414,35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SKDD – naplata po vrijednosnim papirima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36.193,96</w:t>
            </w:r>
          </w:p>
        </w:tc>
      </w:tr>
      <w:tr w:rsidTr="00914012" w:rsidR="00914012">
        <w:tc>
          <w:tcPr>
            <w:tcW w:type="dxa" w:w="73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</w:pPr>
            <w:r>
              <w:t>- PBZ – kamata klijentu, ostali priljevi (Tesla štedna banka d.d u stečaju - najam)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</w:pPr>
            <w:r>
              <w:t>11.039,31</w:t>
            </w:r>
          </w:p>
        </w:tc>
      </w:tr>
      <w:tr w:rsidTr="00914012" w:rsidR="00914012">
        <w:tc>
          <w:tcPr>
            <w:tcW w:type="dxa" w:w="733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rPr>
                <w:b/>
              </w:rPr>
            </w:pPr>
            <w:r>
              <w:rPr>
                <w:b/>
              </w:rPr>
              <w:t>UKUPNO PRILJEVI: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\# "#.##0,00"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2.858.647,62</w:t>
            </w:r>
            <w:r>
              <w:rPr>
                <w:b/>
              </w:rPr>
              <w:fldChar w:fldCharType="end"/>
            </w:r>
          </w:p>
        </w:tc>
      </w:tr>
      <w:tr w:rsidTr="00914012" w:rsidR="00914012">
        <w:tc>
          <w:tcPr>
            <w:tcW w:type="dxa" w:w="7338"/>
          </w:tcPr>
          <w:p w:rsidRDefault="00914012" w:rsidR="00914012">
            <w:pPr>
              <w:pStyle w:val="Bezproreda"/>
            </w:pPr>
          </w:p>
        </w:tc>
        <w:tc>
          <w:tcPr>
            <w:tcW w:type="dxa" w:w="1842"/>
          </w:tcPr>
          <w:p w:rsidRDefault="00914012" w:rsidR="00914012">
            <w:pPr>
              <w:pStyle w:val="Bezproreda"/>
              <w:jc w:val="right"/>
            </w:pPr>
          </w:p>
        </w:tc>
      </w:tr>
      <w:tr w:rsidTr="00914012" w:rsidR="00914012">
        <w:tc>
          <w:tcPr>
            <w:tcW w:type="dxa" w:w="73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rPr>
                <w:b/>
              </w:rPr>
            </w:pPr>
            <w:r>
              <w:rPr>
                <w:b/>
              </w:rPr>
              <w:t>ODLJEVI NOVČANIH SREDSTAVA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(KN)</w:t>
            </w:r>
          </w:p>
        </w:tc>
      </w:tr>
      <w:tr w:rsidTr="00914012" w:rsidR="00914012">
        <w:tc>
          <w:tcPr>
            <w:tcW w:type="dxa" w:w="733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</w:pPr>
            <w:r>
              <w:t>- bankarska provizija, naknade FINA-e i sl.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</w:pPr>
            <w:r>
              <w:t>14.809,46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bruto plaće radnika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328.171,12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trošak oglašavanja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13.240,50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premija osiguranja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3.235,00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drugi materijalni troškovi i usluge po računu dobavljača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7.991,27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isplate u djelomičnoj diobi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6.979.434,00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naknade SKDD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23.493,38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-ostale članarine, naknade i sl. (HGK, HINA, Zag.burza, Večernji list)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187,50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-ostali troškovi i odljevi (sudski depozit, predujam)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59,48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plaćene obveze prema RH (PDV, porezi)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1.344,87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režijski troškovi i održavnaje nekretnina u korištenju i vlasništvu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43.415,03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troškovi operativne informatičke i tehničke podrške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1.931,25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troškovi potrošnog materijala i sredstava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3.603,38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troškovi revizije financijskih izvještaja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25.000,00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troškovi sudskih pristojbi, bilježnika, odvjetnika, vještaka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79.305,43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</w:pPr>
            <w:r>
              <w:t>- troškovi telefona i interneta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</w:pPr>
            <w:r>
              <w:t>8.315,01</w:t>
            </w:r>
          </w:p>
        </w:tc>
      </w:tr>
      <w:tr w:rsidTr="00914012" w:rsidR="00914012">
        <w:tc>
          <w:tcPr>
            <w:tcW w:type="dxa" w:w="73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</w:pPr>
            <w:r>
              <w:t>- troškovi zakupa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</w:pPr>
            <w:r>
              <w:t>59.699,40</w:t>
            </w:r>
          </w:p>
        </w:tc>
      </w:tr>
      <w:tr w:rsidTr="00914012" w:rsidR="00914012">
        <w:tc>
          <w:tcPr>
            <w:tcW w:type="dxa" w:w="733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rPr>
                <w:b/>
              </w:rPr>
            </w:pPr>
            <w:r>
              <w:rPr>
                <w:b/>
              </w:rPr>
              <w:t>UKUPNO ODLJEVI: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\# "#.##0,00"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7.593.236,08</w:t>
            </w:r>
            <w:r>
              <w:rPr>
                <w:b/>
              </w:rPr>
              <w:fldChar w:fldCharType="end"/>
            </w:r>
          </w:p>
        </w:tc>
      </w:tr>
      <w:tr w:rsidTr="00914012" w:rsidR="00914012">
        <w:tc>
          <w:tcPr>
            <w:tcW w:type="dxa" w:w="7338"/>
          </w:tcPr>
          <w:p w:rsidRDefault="00914012" w:rsidR="00914012">
            <w:pPr>
              <w:pStyle w:val="Bezproreda"/>
              <w:rPr>
                <w:b/>
              </w:rPr>
            </w:pPr>
          </w:p>
        </w:tc>
        <w:tc>
          <w:tcPr>
            <w:tcW w:type="dxa" w:w="1842"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  <w:rPr>
                <w:b/>
              </w:rPr>
            </w:pPr>
            <w:r>
              <w:rPr>
                <w:b/>
              </w:rPr>
              <w:t>STANJE SREDSTAVA NA RAČUNU NA DAN 12.09.2018.</w:t>
            </w:r>
          </w:p>
        </w:tc>
        <w:tc>
          <w:tcPr>
            <w:tcW w:type="dxa" w:w="1842"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KN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3.781.117,04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EUR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4.067.725,32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CHF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0,01</w:t>
            </w:r>
          </w:p>
        </w:tc>
      </w:tr>
      <w:tr w:rsidTr="00914012" w:rsidR="00914012">
        <w:tc>
          <w:tcPr>
            <w:tcW w:type="dxa" w:w="7338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USD</w:t>
            </w:r>
          </w:p>
        </w:tc>
        <w:tc>
          <w:tcPr>
            <w:tcW w:type="dxa" w:w="1842"/>
            <w:hideMark/>
          </w:tcPr>
          <w:p w:rsidRDefault="00914012" w:rsidR="00914012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2,23</w:t>
            </w:r>
          </w:p>
        </w:tc>
      </w:tr>
    </w:tbl>
    <w:p w:rsidRDefault="00914012" w:rsidP="00914012" w:rsidR="00914012">
      <w:pPr>
        <w:pStyle w:val="Bezproreda"/>
      </w:pPr>
    </w:p>
    <w:tbl>
      <w:tblPr>
        <w:tblW w:type="dxa" w:w="9744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5807"/>
        <w:gridCol w:w="3857"/>
        <w:gridCol w:w="80"/>
      </w:tblGrid>
      <w:tr w:rsidTr="00914012" w:rsidR="00914012">
        <w:trPr>
          <w:trHeight w:val="266"/>
        </w:trPr>
        <w:tc>
          <w:tcPr>
            <w:tcW w:type="dxa" w:w="5810"/>
          </w:tcPr>
          <w:p w:rsidRDefault="00914012" w:rsidR="00914012">
            <w:pPr>
              <w:autoSpaceDE w:val="false"/>
              <w:autoSpaceDN w:val="false"/>
              <w:adjustRightInd w:val="false"/>
              <w:spacing w:lineRule="auto" w:line="276"/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3859"/>
          </w:tcPr>
          <w:p w:rsidRDefault="00914012" w:rsidR="00914012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80"/>
          </w:tcPr>
          <w:p w:rsidRDefault="00914012" w:rsidR="00914012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</w:tbl>
    <w:p w:rsidRDefault="00914012" w:rsidP="00914012" w:rsidR="00914012">
      <w:pPr>
        <w:pStyle w:val="Bezproreda"/>
      </w:pPr>
      <w:r>
        <w:rPr>
          <w:b/>
        </w:rPr>
        <w:t>3.  Radnje koje će se poduzeti u narednom periodu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  <w:jc w:val="both"/>
      </w:pPr>
      <w:r>
        <w:t xml:space="preserve">Osim redovnih poslova radi unovčenja potraživanja Banke, odnosno poduzimanja sudskih postupaka radi prisilne naplate, u narednom periodu korekcijom cijena i nadalje će se ustrajati na unovčenju dionica iz portfelja Banke kao i nekretnina u vlasništvu Banke. </w:t>
      </w:r>
    </w:p>
    <w:p w:rsidRDefault="00914012" w:rsidP="00914012" w:rsidR="00914012">
      <w:pPr>
        <w:pStyle w:val="Bezproreda"/>
        <w:jc w:val="both"/>
      </w:pPr>
    </w:p>
    <w:p w:rsidRDefault="00914012" w:rsidP="00914012" w:rsidR="00914012">
      <w:pPr>
        <w:pStyle w:val="Bezproreda"/>
        <w:jc w:val="both"/>
      </w:pPr>
      <w:r>
        <w:t>Također se planira izvršenje daljnje djelomične diobe koja će biti predložena Odboru vjerovnika.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  <w:r>
        <w:t xml:space="preserve">                                                                                      </w:t>
      </w:r>
      <w:r>
        <w:tab/>
      </w:r>
      <w:r>
        <w:tab/>
      </w:r>
      <w:r>
        <w:tab/>
        <w:t xml:space="preserve">    Stečajni upravitelj:</w:t>
      </w:r>
    </w:p>
    <w:p w:rsidRDefault="00914012" w:rsidP="00914012" w:rsidR="00914012">
      <w:pPr>
        <w:pStyle w:val="Bezproreda"/>
      </w:pPr>
    </w:p>
    <w:p w:rsidRDefault="00914012" w:rsidP="00914012" w:rsidR="00914012">
      <w:pPr>
        <w:pStyle w:val="Bezproreda"/>
      </w:pPr>
      <w:r>
        <w:t xml:space="preserve">                                                                                         </w:t>
      </w:r>
      <w:r>
        <w:tab/>
      </w:r>
      <w:r>
        <w:tab/>
      </w:r>
      <w:r>
        <w:tab/>
        <w:t xml:space="preserve">    Zdravko Mitak dipl. oec.</w:t>
      </w:r>
    </w:p>
    <w:p w:rsidRDefault="00DE0F5C" w:rsidR="00DE0F5C"/>
    <w:sectPr w:rsidR="00DE0F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612BEA"/>
    <w:multiLevelType w:val="hybridMultilevel"/>
    <w:tmpl w:val="3652585E"/>
    <w:lvl w:tplc="96C0CAEE" w:ilvl="0">
      <w:start w:val="1"/>
      <w:numFmt w:val="decimal"/>
      <w:lvlText w:val="%1."/>
      <w:lvlJc w:val="left"/>
      <w:pPr>
        <w:ind w:hanging="360" w:left="36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012"/>
    <w:rsid w:val="00914012"/>
    <w:rsid w:val="00D10616"/>
    <w:rsid w:val="00DE0F5C"/>
    <w:rsid w:val="00E7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012"/>
    <w:pPr>
      <w:spacing w:lineRule="auto" w:line="240" w:after="0"/>
      <w:jc w:val="both"/>
    </w:pPr>
    <w:rPr>
      <w:lang w:val="hr-B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401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914012"/>
    <w:pPr>
      <w:spacing w:lineRule="auto" w:line="240" w:after="0"/>
    </w:p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012"/>
    <w:pPr>
      <w:spacing w:after="0" w:line="240" w:lineRule="auto"/>
      <w:jc w:val="both"/>
    </w:pPr>
    <w:rPr>
      <w:lang w:val="hr-B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401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914012"/>
    <w:pPr>
      <w:spacing w:after="0" w:line="240" w:lineRule="auto"/>
    </w:p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69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3254</properties:Characters>
  <properties:Lines>134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2018-10-18T07:37:00Z</dcterms:created>
  <dc:creator>Zdravko</dc:creator>
  <cp:lastModifiedBy>Ivana Stampf</cp:lastModifiedBy>
  <dcterms:modified xmlns:xsi="http://www.w3.org/2001/XMLSchema-instance" xsi:type="dcterms:W3CDTF">2018-10-18T07:39:00Z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St-545/2014-215 / Podnesak - Izvješće stečajnog upravitelja (NAVA BANKA izv 09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