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73ae" w14:paraId="2b573ae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</w:t>
      </w:r>
      <w:r w:rsidR="00265D3D">
        <w:t>2</w:t>
      </w:r>
      <w:r w:rsidR="009873E2">
        <w:t>8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2A4FBD">
        <w:t>1</w:t>
      </w:r>
      <w:r w:rsidR="009873E2">
        <w:t>0</w:t>
      </w:r>
      <w:r>
        <w:t xml:space="preserve">. </w:t>
      </w:r>
      <w:r w:rsidR="002A4FBD">
        <w:t>s</w:t>
      </w:r>
      <w:r w:rsidR="009873E2">
        <w:t>iječnj</w:t>
      </w:r>
      <w:r w:rsidR="001366EA">
        <w:t>a</w:t>
      </w:r>
      <w:r>
        <w:t xml:space="preserve"> 201</w:t>
      </w:r>
      <w:r w:rsidR="009873E2">
        <w:t>8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9873E2">
        <w:t>tri</w:t>
      </w:r>
      <w:r w:rsidR="00265D3D">
        <w:t>naes</w:t>
      </w:r>
      <w:r w:rsidR="00975BA7">
        <w:t>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C83499">
        <w:t>3.</w:t>
      </w:r>
      <w:r w:rsidR="009873E2">
        <w:t>1</w:t>
      </w:r>
      <w:r w:rsidR="00C83499">
        <w:t>6</w:t>
      </w:r>
      <w:r w:rsidR="009873E2">
        <w:t>5</w:t>
      </w:r>
      <w:r w:rsidR="00C83499">
        <w:t>.3</w:t>
      </w:r>
      <w:r w:rsidR="009873E2">
        <w:t>88</w:t>
      </w:r>
      <w:r w:rsidR="00455BA6">
        <w:t>,</w:t>
      </w:r>
      <w:r w:rsidR="009873E2">
        <w:t>8</w:t>
      </w:r>
      <w:r w:rsidR="00455BA6">
        <w:t>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C83499">
        <w:t>1</w:t>
      </w:r>
      <w:r w:rsidR="00912573" w:rsidRPr="00B073BB">
        <w:t xml:space="preserve">. </w:t>
      </w:r>
      <w:r w:rsidR="009873E2">
        <w:t>veljače</w:t>
      </w:r>
      <w:r w:rsidR="0028068F" w:rsidRPr="00B073BB">
        <w:t xml:space="preserve"> </w:t>
      </w:r>
      <w:r w:rsidR="00912573" w:rsidRPr="00B073BB">
        <w:t>201</w:t>
      </w:r>
      <w:r w:rsidR="009873E2">
        <w:t>8</w:t>
      </w:r>
      <w:r w:rsidR="00912573" w:rsidRPr="00B073BB">
        <w:t>. godine</w:t>
      </w:r>
      <w:r w:rsidRPr="00B073BB">
        <w:t xml:space="preserve"> u </w:t>
      </w:r>
      <w:r w:rsidR="009873E2">
        <w:t>9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9873E2">
        <w:t>29</w:t>
      </w:r>
      <w:r w:rsidR="00F108E5">
        <w:t>.</w:t>
      </w:r>
      <w:r w:rsidR="009873E2">
        <w:t>0</w:t>
      </w:r>
      <w:r w:rsidR="00253F53">
        <w:t>1</w:t>
      </w:r>
      <w:r w:rsidR="00C478F5">
        <w:t>.</w:t>
      </w:r>
      <w:r>
        <w:t>201</w:t>
      </w:r>
      <w:r w:rsidR="00BF61A3">
        <w:t>8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8B5F4E">
        <w:t>10.2016.</w:t>
      </w:r>
      <w:r w:rsidR="00CB4D01">
        <w:t xml:space="preserve"> i </w:t>
      </w:r>
      <w:r w:rsidR="00253F53">
        <w:t>1</w:t>
      </w:r>
      <w:r w:rsidR="00C83499">
        <w:t>8</w:t>
      </w:r>
      <w:r w:rsidR="00CB4D01">
        <w:t>.</w:t>
      </w:r>
      <w:r w:rsidR="00C83499">
        <w:t>1</w:t>
      </w:r>
      <w:r w:rsidR="008C6024">
        <w:t>0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253F53">
        <w:t>2</w:t>
      </w:r>
      <w:r w:rsidR="002A4FBD">
        <w:t>1</w:t>
      </w:r>
      <w:r w:rsidR="00BD7955">
        <w:t>.</w:t>
      </w:r>
      <w:r w:rsidR="00675506">
        <w:t>1</w:t>
      </w:r>
      <w:r w:rsidR="00BF61A3">
        <w:t>2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20%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BF61A3" w:rsidRPr="00BF61A3">
        <w:rPr>
          <w:bCs/>
        </w:rPr>
        <w:t>10. siječnja 2018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4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</w:t>
    </w:r>
    <w:r w:rsidR="00265D3D">
      <w:t>2</w:t>
    </w:r>
    <w:r w:rsidR="009873E2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4A27"/>
    <w:rsid w:val="0002378B"/>
    <w:rsid w:val="00050F42"/>
    <w:rsid w:val="00055AAB"/>
    <w:rsid w:val="00056A28"/>
    <w:rsid w:val="00061FF5"/>
    <w:rsid w:val="00062769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82EE2"/>
    <w:rsid w:val="0019087D"/>
    <w:rsid w:val="001A500C"/>
    <w:rsid w:val="001B1445"/>
    <w:rsid w:val="001B30AA"/>
    <w:rsid w:val="001C245B"/>
    <w:rsid w:val="001C7DAB"/>
    <w:rsid w:val="002147D0"/>
    <w:rsid w:val="00226EC9"/>
    <w:rsid w:val="00253F53"/>
    <w:rsid w:val="00257701"/>
    <w:rsid w:val="0026331C"/>
    <w:rsid w:val="00265D3D"/>
    <w:rsid w:val="00267FBD"/>
    <w:rsid w:val="00272E55"/>
    <w:rsid w:val="0028068F"/>
    <w:rsid w:val="00292B96"/>
    <w:rsid w:val="002A4696"/>
    <w:rsid w:val="002A4FBD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55BA6"/>
    <w:rsid w:val="00470AD2"/>
    <w:rsid w:val="00475043"/>
    <w:rsid w:val="00492D72"/>
    <w:rsid w:val="00493E0B"/>
    <w:rsid w:val="004A5601"/>
    <w:rsid w:val="004B001F"/>
    <w:rsid w:val="004E65A3"/>
    <w:rsid w:val="00531C5D"/>
    <w:rsid w:val="005443B1"/>
    <w:rsid w:val="00547465"/>
    <w:rsid w:val="00565B8D"/>
    <w:rsid w:val="00581FDD"/>
    <w:rsid w:val="005821CC"/>
    <w:rsid w:val="005A7C2B"/>
    <w:rsid w:val="005B2FA6"/>
    <w:rsid w:val="00664027"/>
    <w:rsid w:val="00675506"/>
    <w:rsid w:val="00692DC9"/>
    <w:rsid w:val="006F1D8D"/>
    <w:rsid w:val="006F3621"/>
    <w:rsid w:val="00703041"/>
    <w:rsid w:val="00706971"/>
    <w:rsid w:val="007464FB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B5F4E"/>
    <w:rsid w:val="008C6024"/>
    <w:rsid w:val="008D39A0"/>
    <w:rsid w:val="009065C0"/>
    <w:rsid w:val="00912573"/>
    <w:rsid w:val="009370DB"/>
    <w:rsid w:val="00967EEF"/>
    <w:rsid w:val="00975BA7"/>
    <w:rsid w:val="00980AFB"/>
    <w:rsid w:val="009873E2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6271B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BF61A3"/>
    <w:rsid w:val="00C16F42"/>
    <w:rsid w:val="00C17E64"/>
    <w:rsid w:val="00C22DC3"/>
    <w:rsid w:val="00C44E21"/>
    <w:rsid w:val="00C478F5"/>
    <w:rsid w:val="00C54411"/>
    <w:rsid w:val="00C61B85"/>
    <w:rsid w:val="00C62369"/>
    <w:rsid w:val="00C67270"/>
    <w:rsid w:val="00C715A0"/>
    <w:rsid w:val="00C76AE6"/>
    <w:rsid w:val="00C83499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23377"/>
    <w:rsid w:val="00E35227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7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7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554</properties:Words>
  <properties:Characters>2888</properties:Characters>
  <properties:Lines>89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2018-01-10T08:23:00Z</dcterms:created>
  <dc:creator>Željko</dc:creator>
  <cp:lastModifiedBy>Elizabeta Đeke</cp:lastModifiedBy>
  <cp:lastPrinted>2017-04-03T07:09:00Z</cp:lastPrinted>
  <dcterms:modified xmlns:xsi="http://www.w3.org/2001/XMLSchema-instance" xsi:type="dcterms:W3CDTF">2018-01-10T10:06:00Z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