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a109dd" w14:paraId="1a109dd" w:rsidRDefault="00C62C1E" w:rsidP="00720A56" w:rsidR="004C4EF2">
      <w:pPr>
        <w15:collapsed w:val="false"/>
        <w:rPr>
          <w:b/>
        </w:rPr>
      </w:pPr>
      <w:bookmarkStart w:name="_GoBack" w:id="0"/>
      <w:bookmarkEnd w:id="0"/>
      <w:r>
        <w:rPr>
          <w:b/>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720A56" w:rsidP="00720A56" w:rsidR="00720A56" w:rsidRPr="0060043A">
      <w:r w:rsidRPr="0060043A">
        <w:t>REPUBLIKA HRVATSKA</w:t>
      </w:r>
    </w:p>
    <w:p w:rsidRDefault="00720A56" w:rsidP="00720A56" w:rsidR="004C4EF2" w:rsidRPr="0060043A">
      <w:pPr>
        <w:jc w:val="both"/>
      </w:pPr>
      <w:r w:rsidRPr="0060043A">
        <w:t xml:space="preserve">TRGOVAČKI SUD U SPLITU </w:t>
      </w:r>
    </w:p>
    <w:p w:rsidRDefault="004C4EF2" w:rsidP="0060043A" w:rsidR="004C4EF2" w:rsidRPr="0060043A">
      <w:pPr>
        <w:jc w:val="both"/>
        <w:rPr>
          <w:szCs w:val="20"/>
        </w:rPr>
      </w:pPr>
      <w:r w:rsidRPr="0060043A">
        <w:t>Split, Sukoišanska 6,</w:t>
      </w:r>
      <w:r w:rsidR="00720A56" w:rsidRPr="0060043A">
        <w:t xml:space="preserve">                                                       </w:t>
      </w:r>
      <w:r w:rsidRPr="0060043A">
        <w:t xml:space="preserve">            </w:t>
      </w:r>
      <w:r w:rsidR="00720A56" w:rsidRPr="0060043A">
        <w:t xml:space="preserve"> </w:t>
      </w:r>
    </w:p>
    <w:p w:rsidRDefault="0060043A" w:rsidP="00720A56" w:rsidR="0060043A">
      <w:pPr>
        <w:jc w:val="center"/>
      </w:pPr>
    </w:p>
    <w:p w:rsidRDefault="00720A56" w:rsidP="00720A56" w:rsidR="00720A56" w:rsidRPr="0060043A">
      <w:pPr>
        <w:jc w:val="center"/>
      </w:pPr>
      <w:r w:rsidRPr="0060043A">
        <w:t>Z A K L J U Č A K</w:t>
      </w:r>
    </w:p>
    <w:p w:rsidRDefault="0088022B" w:rsidP="00720A56" w:rsidR="0088022B" w:rsidRPr="0060043A">
      <w:pPr>
        <w:jc w:val="both"/>
      </w:pPr>
    </w:p>
    <w:p w:rsidRDefault="00720A56" w:rsidP="0088022B" w:rsidR="00720A56" w:rsidRPr="0088022B">
      <w:pPr>
        <w:ind w:firstLine="708"/>
        <w:jc w:val="both"/>
      </w:pPr>
      <w:r w:rsidRPr="0060043A">
        <w:t xml:space="preserve">Trgovački sud u Splitu, po stečajnom sucu </w:t>
      </w:r>
      <w:r w:rsidR="004C4EF2" w:rsidRPr="0060043A">
        <w:t xml:space="preserve">Katarini Mikulić </w:t>
      </w:r>
      <w:r w:rsidRPr="0060043A">
        <w:t>kao</w:t>
      </w:r>
      <w:r w:rsidRPr="004C4EF2">
        <w:t xml:space="preserve"> sucu pojedincu,  </w:t>
      </w:r>
      <w:r w:rsidRPr="00AA7308">
        <w:t>u</w:t>
      </w:r>
      <w:r w:rsidRPr="00514708">
        <w:t xml:space="preserve"> </w:t>
      </w:r>
      <w:r w:rsidRPr="00AA7308">
        <w:t>ste</w:t>
      </w:r>
      <w:r w:rsidRPr="00514708">
        <w:t>č</w:t>
      </w:r>
      <w:r w:rsidRPr="00AA7308">
        <w:t>ajnom</w:t>
      </w:r>
      <w:r w:rsidRPr="00514708">
        <w:t xml:space="preserve"> </w:t>
      </w:r>
      <w:r w:rsidRPr="00AA7308">
        <w:t>postupku</w:t>
      </w:r>
      <w:r w:rsidRPr="00783F6A">
        <w:t xml:space="preserve"> </w:t>
      </w:r>
      <w:r>
        <w:t>nad</w:t>
      </w:r>
      <w:r w:rsidRPr="00514708">
        <w:t xml:space="preserve"> </w:t>
      </w:r>
      <w:r>
        <w:t>ste</w:t>
      </w:r>
      <w:r w:rsidRPr="00514708">
        <w:t>č</w:t>
      </w:r>
      <w:r>
        <w:t>ajnim</w:t>
      </w:r>
      <w:r w:rsidRPr="00514708">
        <w:t xml:space="preserve"> </w:t>
      </w:r>
      <w:r w:rsidR="0088022B">
        <w:t>d</w:t>
      </w:r>
      <w:r>
        <w:t>u</w:t>
      </w:r>
      <w:r w:rsidRPr="00514708">
        <w:t>ž</w:t>
      </w:r>
      <w:r>
        <w:t>nikom</w:t>
      </w:r>
      <w:r w:rsidRPr="00F612C2">
        <w:rPr>
          <w:b/>
        </w:rPr>
        <w:t xml:space="preserve"> </w:t>
      </w:r>
      <w:r w:rsidR="00E0576B" w:rsidRPr="00E0576B">
        <w:t>AUTOSERVIS JAJO d.o.o. u stečaju, Filipa Grabovca bb, Sinj, OIB: 78839593182</w:t>
      </w:r>
      <w:r w:rsidRPr="0088022B">
        <w:t xml:space="preserve">, dana </w:t>
      </w:r>
      <w:r w:rsidR="00252BAC">
        <w:t>09. lipnja</w:t>
      </w:r>
      <w:r w:rsidR="00D66AEA">
        <w:t xml:space="preserve"> 2016</w:t>
      </w:r>
      <w:r w:rsidR="0060043A">
        <w:t xml:space="preserve">. godine </w:t>
      </w:r>
      <w:r w:rsidRPr="0088022B">
        <w:t xml:space="preserve"> </w:t>
      </w:r>
    </w:p>
    <w:p w:rsidRDefault="0088022B" w:rsidP="0060043A" w:rsidR="0088022B"/>
    <w:p w:rsidRDefault="00720A56" w:rsidP="00720A56" w:rsidR="00720A56" w:rsidRPr="003474B2">
      <w:pPr>
        <w:jc w:val="center"/>
        <w:rPr>
          <w:spacing w:val="100"/>
        </w:rPr>
      </w:pPr>
      <w:r w:rsidRPr="003474B2">
        <w:rPr>
          <w:spacing w:val="100"/>
        </w:rPr>
        <w:t>zaključio  je</w:t>
      </w:r>
    </w:p>
    <w:p w:rsidRDefault="00720A56" w:rsidP="00720A56" w:rsidR="00720A56" w:rsidRPr="0088022B">
      <w:pPr>
        <w:jc w:val="both"/>
      </w:pPr>
    </w:p>
    <w:p w:rsidRDefault="00720A56" w:rsidP="00720A56" w:rsidR="00F04189">
      <w:pPr>
        <w:jc w:val="both"/>
        <w:rPr>
          <w:bCs/>
        </w:rPr>
      </w:pPr>
      <w:r w:rsidRPr="0088022B">
        <w:tab/>
        <w:t xml:space="preserve">  </w:t>
      </w:r>
      <w:r w:rsidR="00F04189">
        <w:rPr>
          <w:bCs/>
        </w:rPr>
        <w:t xml:space="preserve">Sukladno čl. 89. st. 2. i 3. Stečajnog zakona ("Narodne novine" broj 71/15, dalje SZ) nalaže se stečajnom upravitelju da na propisanom obrascu dostavi sudu pisano izvješće o tijeku stečajnog postupka i o stanju stečajne mase, što je dužan dostavljati najmanje jedanput </w:t>
      </w:r>
      <w:r w:rsidR="00252BAC">
        <w:rPr>
          <w:bCs/>
        </w:rPr>
        <w:t xml:space="preserve">u tri mjeseca, u roku od 8 dana, te da postupi po uputama sa skupštine vjerovnika održane dane 15. ožujka 2016. godine. </w:t>
      </w:r>
    </w:p>
    <w:p w:rsidRDefault="00252BAC" w:rsidP="00720A56" w:rsidR="00252BAC">
      <w:pPr>
        <w:jc w:val="both"/>
        <w:rPr>
          <w:bCs/>
        </w:rPr>
      </w:pPr>
    </w:p>
    <w:p w:rsidRDefault="00252BAC" w:rsidP="00720A56" w:rsidR="00252BAC">
      <w:pPr>
        <w:jc w:val="both"/>
        <w:rPr>
          <w:bCs/>
        </w:rPr>
      </w:pPr>
      <w:r>
        <w:rPr>
          <w:bCs/>
        </w:rPr>
        <w:tab/>
        <w:t>Isto tako, poziva se stečajni upravitelj u roku od 8 dana dostaviti tablicu izjašnjenja u odnosu na naknadnu prijavu tražbine za vjerovnika HRVATSKA RADIOTELEVIZIJA, Prisavlje 3, Zagreb, OIB:68419124305.</w:t>
      </w:r>
    </w:p>
    <w:p w:rsidRDefault="00F04189" w:rsidP="00720A56" w:rsidR="00F04189">
      <w:pPr>
        <w:jc w:val="both"/>
        <w:rPr>
          <w:bCs/>
        </w:rPr>
      </w:pPr>
    </w:p>
    <w:p w:rsidRDefault="00F04189" w:rsidP="00720A56" w:rsidR="00F04189">
      <w:pPr>
        <w:jc w:val="both"/>
      </w:pPr>
      <w:r>
        <w:rPr>
          <w:bCs/>
        </w:rPr>
        <w:tab/>
        <w:t>Pisano izvješće</w:t>
      </w:r>
      <w:r w:rsidR="00252BAC">
        <w:rPr>
          <w:bCs/>
        </w:rPr>
        <w:t xml:space="preserve"> zajedno sa tablicom izjašnjenja</w:t>
      </w:r>
      <w:r>
        <w:rPr>
          <w:bCs/>
        </w:rPr>
        <w:t xml:space="preserve"> koje je stečajni upravitelj dužan podnositi na temelju Stečajnog zakona objaviti će se na mrežnoj stranici e-oglasna ploča suda bez odgode. </w:t>
      </w:r>
    </w:p>
    <w:p w:rsidRDefault="00F04189" w:rsidP="00F04189" w:rsidR="00F04189">
      <w:pPr>
        <w:spacing w:lineRule="auto" w:line="276" w:after="200"/>
      </w:pPr>
    </w:p>
    <w:p w:rsidRDefault="0088022B" w:rsidP="00F04189" w:rsidR="00720A56" w:rsidRPr="0088022B">
      <w:pPr>
        <w:spacing w:lineRule="auto" w:line="276" w:after="200"/>
        <w:jc w:val="center"/>
      </w:pPr>
      <w:r>
        <w:t xml:space="preserve">U </w:t>
      </w:r>
      <w:r w:rsidR="00720A56" w:rsidRPr="0088022B">
        <w:t>Split</w:t>
      </w:r>
      <w:r>
        <w:t>u</w:t>
      </w:r>
      <w:r w:rsidR="004C4EF2">
        <w:t xml:space="preserve">, </w:t>
      </w:r>
      <w:r w:rsidR="00252BAC">
        <w:t>09. lipnja</w:t>
      </w:r>
      <w:r w:rsidR="00D66AEA">
        <w:t xml:space="preserve"> 2016</w:t>
      </w:r>
      <w:r w:rsidR="0060043A">
        <w:t>. godine</w:t>
      </w:r>
    </w:p>
    <w:p w:rsidRDefault="0088022B" w:rsidP="00720A56" w:rsidR="0088022B">
      <w:pPr>
        <w:pStyle w:val="Tijeloteksta"/>
      </w:pPr>
    </w:p>
    <w:p w:rsidRDefault="00B829F0" w:rsidP="0060043A" w:rsidR="004C4EF2">
      <w:pPr>
        <w:pStyle w:val="Bezproreda"/>
        <w:ind w:firstLine="708" w:left="4956"/>
        <w:jc w:val="right"/>
        <w:rPr>
          <w:rFonts w:cs="Times New Roman" w:hAnsi="Times New Roman" w:ascii="Times New Roman"/>
          <w:sz w:val="24"/>
          <w:szCs w:val="24"/>
        </w:rPr>
      </w:pPr>
      <w:r>
        <w:rPr>
          <w:rFonts w:cs="Times New Roman" w:hAnsi="Times New Roman" w:ascii="Times New Roman"/>
          <w:sz w:val="24"/>
          <w:szCs w:val="24"/>
        </w:rPr>
        <w:t>SUDAC</w:t>
      </w:r>
    </w:p>
    <w:p w:rsidRDefault="00B829F0" w:rsidP="0060043A" w:rsidR="00B829F0">
      <w:pPr>
        <w:pStyle w:val="Bezproreda"/>
        <w:ind w:firstLine="708" w:left="4956"/>
        <w:jc w:val="right"/>
        <w:rPr>
          <w:rFonts w:cs="Times New Roman" w:hAnsi="Times New Roman" w:ascii="Times New Roman"/>
          <w:sz w:val="24"/>
          <w:szCs w:val="24"/>
        </w:rPr>
      </w:pPr>
    </w:p>
    <w:p w:rsidRDefault="0060043A" w:rsidP="00413F6F" w:rsidR="0060043A" w:rsidRPr="005731BC">
      <w:pPr>
        <w:pStyle w:val="Bezproreda"/>
        <w:rPr>
          <w:rFonts w:cs="Times New Roman" w:hAnsi="Times New Roman" w:ascii="Times New Roman"/>
          <w:sz w:val="24"/>
          <w:szCs w:val="24"/>
        </w:rPr>
      </w:pPr>
    </w:p>
    <w:p w:rsidRDefault="0060043A" w:rsidP="0060043A" w:rsidR="004C4EF2" w:rsidRPr="004C4EF2">
      <w:pPr>
        <w:pStyle w:val="Bezproreda"/>
        <w:jc w:val="right"/>
        <w:rPr>
          <w:rFonts w:cs="Times New Roman" w:hAnsi="Times New Roman" w:ascii="Times New Roman"/>
          <w:sz w:val="24"/>
          <w:szCs w:val="24"/>
        </w:rPr>
      </w:pP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t>Katarina Mikulić</w:t>
      </w:r>
    </w:p>
    <w:p w:rsidRDefault="00720A56" w:rsidP="00720A56" w:rsidR="00720A56" w:rsidRPr="0088022B">
      <w:pPr>
        <w:jc w:val="both"/>
      </w:pPr>
      <w:r w:rsidRPr="0088022B">
        <w:t xml:space="preserve">PRAVNA POUKA: Protiv ovog zaključka nije dopuštena žalba. </w:t>
      </w:r>
    </w:p>
    <w:p w:rsidRDefault="0088022B" w:rsidP="0088022B" w:rsidR="0088022B">
      <w:pPr>
        <w:pStyle w:val="Tijeloteksta"/>
        <w:rPr>
          <w:bCs/>
        </w:rPr>
      </w:pPr>
    </w:p>
    <w:p w:rsidRDefault="00720A56" w:rsidP="0088022B" w:rsidR="00252BAC">
      <w:pPr>
        <w:pStyle w:val="Tijeloteksta"/>
        <w:rPr>
          <w:bCs/>
        </w:rPr>
      </w:pPr>
      <w:r w:rsidRPr="0088022B">
        <w:rPr>
          <w:bCs/>
        </w:rPr>
        <w:t xml:space="preserve">DNA:  </w:t>
      </w:r>
    </w:p>
    <w:p w:rsidRDefault="00720A56" w:rsidP="00252BAC" w:rsidR="00720A56">
      <w:pPr>
        <w:pStyle w:val="Tijeloteksta"/>
        <w:numPr>
          <w:ilvl w:val="0"/>
          <w:numId w:val="2"/>
        </w:numPr>
        <w:rPr>
          <w:bCs/>
        </w:rPr>
      </w:pPr>
      <w:r w:rsidRPr="0088022B">
        <w:rPr>
          <w:bCs/>
        </w:rPr>
        <w:t>Stečajn</w:t>
      </w:r>
      <w:r w:rsidR="000B2E3B">
        <w:rPr>
          <w:bCs/>
        </w:rPr>
        <w:t>i</w:t>
      </w:r>
      <w:r w:rsidR="00EE399F">
        <w:rPr>
          <w:bCs/>
        </w:rPr>
        <w:t xml:space="preserve"> </w:t>
      </w:r>
      <w:r w:rsidRPr="0088022B">
        <w:rPr>
          <w:bCs/>
        </w:rPr>
        <w:t xml:space="preserve">upravitelj </w:t>
      </w:r>
    </w:p>
    <w:p w:rsidRDefault="00252BAC" w:rsidP="00252BAC" w:rsidR="00252BAC">
      <w:pPr>
        <w:pStyle w:val="Tijeloteksta"/>
        <w:numPr>
          <w:ilvl w:val="0"/>
          <w:numId w:val="2"/>
        </w:numPr>
        <w:rPr>
          <w:bCs/>
        </w:rPr>
      </w:pPr>
      <w:r>
        <w:rPr>
          <w:bCs/>
        </w:rPr>
        <w:t xml:space="preserve">e-oglasna ploča </w:t>
      </w:r>
    </w:p>
    <w:p w:rsidRDefault="0060043A" w:rsidP="00F04189" w:rsidR="00720A56" w:rsidRPr="00252BAC">
      <w:pPr>
        <w:pStyle w:val="Tijeloteksta"/>
        <w:numPr>
          <w:ilvl w:val="0"/>
          <w:numId w:val="2"/>
        </w:numPr>
        <w:rPr>
          <w:bCs/>
        </w:rPr>
      </w:pPr>
      <w:r w:rsidRPr="00252BAC">
        <w:rPr>
          <w:bCs/>
        </w:rPr>
        <w:t>Spis</w:t>
      </w:r>
    </w:p>
    <w:p w:rsidRDefault="00720A56" w:rsidP="00720A56" w:rsidR="00720A56" w:rsidRPr="0088022B">
      <w:pPr>
        <w:jc w:val="both"/>
        <w:rPr>
          <w:bCs/>
        </w:rPr>
      </w:pPr>
    </w:p>
    <w:p w:rsidRDefault="00720A56" w:rsidP="00720A56" w:rsidR="00720A56" w:rsidRPr="0088022B">
      <w:pPr>
        <w:jc w:val="both"/>
        <w:rPr>
          <w:bCs/>
        </w:rPr>
      </w:pPr>
    </w:p>
    <w:p w:rsidRDefault="00720A56" w:rsidP="00720A56" w:rsidR="00720A56" w:rsidRPr="0088022B">
      <w:pPr>
        <w:jc w:val="both"/>
        <w:rPr>
          <w:bCs/>
        </w:rPr>
      </w:pPr>
    </w:p>
    <w:p w:rsidRDefault="007020F6" w:rsidR="007020F6"/>
    <w:sectPr w:rsidSect="0060043A" w:rsidR="007020F6">
      <w:head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A6A27" w:rsidP="00BA6A27" w:rsidR="00BA6A27">
      <w:r>
        <w:separator/>
      </w:r>
    </w:p>
  </w:endnote>
  <w:endnote w:id="0" w:type="continuationSeparator">
    <w:p w:rsidRDefault="00BA6A27" w:rsidP="00BA6A27" w:rsidR="00BA6A2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A6A27" w:rsidP="00BA6A27" w:rsidR="00BA6A27">
      <w:r>
        <w:separator/>
      </w:r>
    </w:p>
  </w:footnote>
  <w:footnote w:id="0" w:type="continuationSeparator">
    <w:p w:rsidRDefault="00BA6A27" w:rsidP="00BA6A27" w:rsidR="00BA6A2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6A27" w:rsidP="00BA6A27" w:rsidR="00BA6A27">
    <w:pPr>
      <w:pStyle w:val="Zaglavlje"/>
      <w:jc w:val="right"/>
    </w:pPr>
    <w:r>
      <w:t>4. St-</w:t>
    </w:r>
    <w:r w:rsidR="00E0576B">
      <w:t>20/2015</w:t>
    </w:r>
  </w:p>
  <w:p w:rsidRDefault="00BA6A27" w:rsidR="00BA6A27">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EF54768"/>
    <w:multiLevelType w:val="hybridMultilevel"/>
    <w:tmpl w:val="3B0A768E"/>
    <w:lvl w:tplc="8A6235F4" w:ilvl="0">
      <w:start w:val="1"/>
      <w:numFmt w:val="lowerLetter"/>
      <w:lvlText w:val="%1)"/>
      <w:lvlJc w:val="left"/>
      <w:pPr>
        <w:ind w:hanging="360" w:left="1102"/>
      </w:pPr>
      <w:rPr>
        <w:rFonts w:hint="default"/>
      </w:rPr>
    </w:lvl>
    <w:lvl w:tentative="true" w:tplc="041A0019" w:ilvl="1">
      <w:start w:val="1"/>
      <w:numFmt w:val="lowerLetter"/>
      <w:lvlText w:val="%2."/>
      <w:lvlJc w:val="left"/>
      <w:pPr>
        <w:ind w:hanging="360" w:left="1822"/>
      </w:pPr>
    </w:lvl>
    <w:lvl w:tentative="true" w:tplc="041A001B" w:ilvl="2">
      <w:start w:val="1"/>
      <w:numFmt w:val="lowerRoman"/>
      <w:lvlText w:val="%3."/>
      <w:lvlJc w:val="right"/>
      <w:pPr>
        <w:ind w:hanging="180" w:left="2542"/>
      </w:pPr>
    </w:lvl>
    <w:lvl w:tentative="true" w:tplc="041A000F" w:ilvl="3">
      <w:start w:val="1"/>
      <w:numFmt w:val="decimal"/>
      <w:lvlText w:val="%4."/>
      <w:lvlJc w:val="left"/>
      <w:pPr>
        <w:ind w:hanging="360" w:left="3262"/>
      </w:pPr>
    </w:lvl>
    <w:lvl w:tentative="true" w:tplc="041A0019" w:ilvl="4">
      <w:start w:val="1"/>
      <w:numFmt w:val="lowerLetter"/>
      <w:lvlText w:val="%5."/>
      <w:lvlJc w:val="left"/>
      <w:pPr>
        <w:ind w:hanging="360" w:left="3982"/>
      </w:pPr>
    </w:lvl>
    <w:lvl w:tentative="true" w:tplc="041A001B" w:ilvl="5">
      <w:start w:val="1"/>
      <w:numFmt w:val="lowerRoman"/>
      <w:lvlText w:val="%6."/>
      <w:lvlJc w:val="right"/>
      <w:pPr>
        <w:ind w:hanging="180" w:left="4702"/>
      </w:pPr>
    </w:lvl>
    <w:lvl w:tentative="true" w:tplc="041A000F" w:ilvl="6">
      <w:start w:val="1"/>
      <w:numFmt w:val="decimal"/>
      <w:lvlText w:val="%7."/>
      <w:lvlJc w:val="left"/>
      <w:pPr>
        <w:ind w:hanging="360" w:left="5422"/>
      </w:pPr>
    </w:lvl>
    <w:lvl w:tentative="true" w:tplc="041A0019" w:ilvl="7">
      <w:start w:val="1"/>
      <w:numFmt w:val="lowerLetter"/>
      <w:lvlText w:val="%8."/>
      <w:lvlJc w:val="left"/>
      <w:pPr>
        <w:ind w:hanging="360" w:left="6142"/>
      </w:pPr>
    </w:lvl>
    <w:lvl w:tentative="true" w:tplc="041A001B" w:ilvl="8">
      <w:start w:val="1"/>
      <w:numFmt w:val="lowerRoman"/>
      <w:lvlText w:val="%9."/>
      <w:lvlJc w:val="right"/>
      <w:pPr>
        <w:ind w:hanging="180" w:left="6862"/>
      </w:pPr>
    </w:lvl>
  </w:abstractNum>
  <w:abstractNum w:abstractNumId="1">
    <w:nsid w:val="74273B62"/>
    <w:multiLevelType w:val="hybridMultilevel"/>
    <w:tmpl w:val="A49A323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E26ED"/>
    <w:rsid w:val="000B2E3B"/>
    <w:rsid w:val="001E02E9"/>
    <w:rsid w:val="00207CFF"/>
    <w:rsid w:val="00237B00"/>
    <w:rsid w:val="00252BAC"/>
    <w:rsid w:val="0025470D"/>
    <w:rsid w:val="002848F3"/>
    <w:rsid w:val="002951D4"/>
    <w:rsid w:val="003474B2"/>
    <w:rsid w:val="003B602D"/>
    <w:rsid w:val="003C629B"/>
    <w:rsid w:val="00413F6F"/>
    <w:rsid w:val="00483642"/>
    <w:rsid w:val="004C4EF2"/>
    <w:rsid w:val="004E26ED"/>
    <w:rsid w:val="00527B19"/>
    <w:rsid w:val="0060043A"/>
    <w:rsid w:val="007020F6"/>
    <w:rsid w:val="00720A56"/>
    <w:rsid w:val="00727DD6"/>
    <w:rsid w:val="0088022B"/>
    <w:rsid w:val="00983186"/>
    <w:rsid w:val="009A073E"/>
    <w:rsid w:val="009A162C"/>
    <w:rsid w:val="00A44F3E"/>
    <w:rsid w:val="00A518F9"/>
    <w:rsid w:val="00B347E2"/>
    <w:rsid w:val="00B829F0"/>
    <w:rsid w:val="00B938F3"/>
    <w:rsid w:val="00BA6A27"/>
    <w:rsid w:val="00C24212"/>
    <w:rsid w:val="00C62C1E"/>
    <w:rsid w:val="00C974A3"/>
    <w:rsid w:val="00CC3460"/>
    <w:rsid w:val="00CC46EA"/>
    <w:rsid w:val="00D66AEA"/>
    <w:rsid w:val="00DF360F"/>
    <w:rsid w:val="00E0576B"/>
    <w:rsid w:val="00EC0D7F"/>
    <w:rsid w:val="00EE399F"/>
    <w:rsid w:val="00EE5391"/>
    <w:rsid w:val="00F0418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20A56"/>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aliases w:val=" uvlaka 3,  uvlaka 2,uvlaka 3,uvlaka 2"/>
    <w:basedOn w:val="Normal"/>
    <w:link w:val="TijelotekstaChar"/>
    <w:rsid w:val="00720A56"/>
    <w:pPr>
      <w:jc w:val="both"/>
    </w:pPr>
  </w:style>
  <w:style w:customStyle="true" w:styleId="TijelotekstaChar" w:type="character">
    <w:name w:val="Tijelo teksta Char"/>
    <w:aliases w:val=" uvlaka 3 Char,  uvlaka 2 Char,uvlaka 3 Char,uvlaka 2 Char"/>
    <w:basedOn w:val="Zadanifontodlomka"/>
    <w:link w:val="Tijeloteksta"/>
    <w:rsid w:val="00720A56"/>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88022B"/>
    <w:pPr>
      <w:ind w:left="720"/>
      <w:contextualSpacing/>
    </w:pPr>
  </w:style>
  <w:style w:styleId="Bezproreda" w:type="paragraph">
    <w:name w:val="No Spacing"/>
    <w:uiPriority w:val="1"/>
    <w:qFormat/>
    <w:rsid w:val="004C4EF2"/>
    <w:pPr>
      <w:spacing w:lineRule="auto" w:line="240" w:after="0"/>
    </w:pPr>
  </w:style>
  <w:style w:styleId="Zaglavlje" w:type="paragraph">
    <w:name w:val="header"/>
    <w:basedOn w:val="Normal"/>
    <w:link w:val="ZaglavljeChar"/>
    <w:uiPriority w:val="99"/>
    <w:unhideWhenUsed/>
    <w:rsid w:val="00BA6A27"/>
    <w:pPr>
      <w:tabs>
        <w:tab w:pos="4536" w:val="center"/>
        <w:tab w:pos="9072" w:val="right"/>
      </w:tabs>
    </w:pPr>
  </w:style>
  <w:style w:customStyle="true" w:styleId="ZaglavljeChar" w:type="character">
    <w:name w:val="Zaglavlje Char"/>
    <w:basedOn w:val="Zadanifontodlomka"/>
    <w:link w:val="Zaglavlje"/>
    <w:uiPriority w:val="99"/>
    <w:rsid w:val="00BA6A27"/>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BA6A27"/>
    <w:pPr>
      <w:tabs>
        <w:tab w:pos="4536" w:val="center"/>
        <w:tab w:pos="9072" w:val="right"/>
      </w:tabs>
    </w:pPr>
  </w:style>
  <w:style w:customStyle="true" w:styleId="PodnojeChar" w:type="character">
    <w:name w:val="Podnožje Char"/>
    <w:basedOn w:val="Zadanifontodlomka"/>
    <w:link w:val="Podnoje"/>
    <w:uiPriority w:val="99"/>
    <w:rsid w:val="00BA6A27"/>
    <w:rPr>
      <w:rFonts w:cs="Times New Roman" w:eastAsia="Times New Roman" w:hAnsi="Times New Roman" w:ascii="Times New Roman"/>
      <w:sz w:val="24"/>
      <w:szCs w:val="24"/>
      <w:lang w:eastAsia="hr-HR"/>
    </w:rPr>
  </w:style>
  <w:style w:styleId="Tekstbalonia" w:type="paragraph">
    <w:name w:val="Balloon Text"/>
    <w:basedOn w:val="Normal"/>
    <w:link w:val="TekstbaloniaChar"/>
    <w:uiPriority w:val="99"/>
    <w:semiHidden/>
    <w:unhideWhenUsed/>
    <w:rsid w:val="00BA6A2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A6A27"/>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527B19"/>
    <w:rPr>
      <w:color w:val="808080"/>
      <w:bdr w:space="0" w:sz="0" w:color="auto" w:val="none"/>
      <w:shd w:fill="auto" w:color="auto" w:val="clear"/>
    </w:rPr>
  </w:style>
  <w:style w:customStyle="true" w:styleId="eSPISCCParagraphDefaultFont" w:type="character">
    <w:name w:val="eSPIS_CC_Paragraph Default Font"/>
    <w:basedOn w:val="Zadanifontodlomka"/>
    <w:rsid w:val="00527B19"/>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527B19"/>
    <w:rPr>
      <w:b/>
      <w:bdr w:space="0" w:sz="0" w:color="auto" w:val="none"/>
      <w:shd w:fill="FFFFCC" w:color="auto" w:val="clear"/>
      <w:lang w:val="hr-HR"/>
    </w:rPr>
  </w:style>
  <w:style w:customStyle="true" w:styleId="PozadinaSvijetloCrvena" w:type="character">
    <w:name w:val="Pozadina_SvijetloCrvena"/>
    <w:basedOn w:val="eSPISCCParagraphDefaultFont"/>
    <w:rsid w:val="00527B19"/>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527B19"/>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20A56"/>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aliases w:val=" uvlaka 3,  uvlaka 2,uvlaka 3,uvlaka 2"/>
    <w:basedOn w:val="Normal"/>
    <w:link w:val="TijelotekstaChar"/>
    <w:rsid w:val="00720A56"/>
    <w:pPr>
      <w:jc w:val="both"/>
    </w:pPr>
  </w:style>
  <w:style w:customStyle="1" w:styleId="TijelotekstaChar" w:type="character">
    <w:name w:val="Tijelo teksta Char"/>
    <w:aliases w:val=" uvlaka 3 Char,  uvlaka 2 Char,uvlaka 3 Char,uvlaka 2 Char"/>
    <w:basedOn w:val="Zadanifontodlomka"/>
    <w:link w:val="Tijeloteksta"/>
    <w:rsid w:val="00720A56"/>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88022B"/>
    <w:pPr>
      <w:ind w:left="720"/>
      <w:contextualSpacing/>
    </w:pPr>
  </w:style>
  <w:style w:styleId="Bezproreda" w:type="paragraph">
    <w:name w:val="No Spacing"/>
    <w:uiPriority w:val="1"/>
    <w:qFormat/>
    <w:rsid w:val="004C4EF2"/>
    <w:pPr>
      <w:spacing w:after="0" w:line="240" w:lineRule="auto"/>
    </w:pPr>
  </w:style>
  <w:style w:styleId="Zaglavlje" w:type="paragraph">
    <w:name w:val="header"/>
    <w:basedOn w:val="Normal"/>
    <w:link w:val="ZaglavljeChar"/>
    <w:uiPriority w:val="99"/>
    <w:unhideWhenUsed/>
    <w:rsid w:val="00BA6A27"/>
    <w:pPr>
      <w:tabs>
        <w:tab w:pos="4536" w:val="center"/>
        <w:tab w:pos="9072" w:val="right"/>
      </w:tabs>
    </w:pPr>
  </w:style>
  <w:style w:customStyle="1" w:styleId="ZaglavljeChar" w:type="character">
    <w:name w:val="Zaglavlje Char"/>
    <w:basedOn w:val="Zadanifontodlomka"/>
    <w:link w:val="Zaglavlje"/>
    <w:uiPriority w:val="99"/>
    <w:rsid w:val="00BA6A27"/>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BA6A27"/>
    <w:pPr>
      <w:tabs>
        <w:tab w:pos="4536" w:val="center"/>
        <w:tab w:pos="9072" w:val="right"/>
      </w:tabs>
    </w:pPr>
  </w:style>
  <w:style w:customStyle="1" w:styleId="PodnojeChar" w:type="character">
    <w:name w:val="Podnožje Char"/>
    <w:basedOn w:val="Zadanifontodlomka"/>
    <w:link w:val="Podnoje"/>
    <w:uiPriority w:val="99"/>
    <w:rsid w:val="00BA6A27"/>
    <w:rPr>
      <w:rFonts w:ascii="Times New Roman" w:cs="Times New Roman" w:eastAsia="Times New Roman" w:hAnsi="Times New Roman"/>
      <w:sz w:val="24"/>
      <w:szCs w:val="24"/>
      <w:lang w:eastAsia="hr-HR"/>
    </w:rPr>
  </w:style>
  <w:style w:styleId="Tekstbalonia" w:type="paragraph">
    <w:name w:val="Balloon Text"/>
    <w:basedOn w:val="Normal"/>
    <w:link w:val="TekstbaloniaChar"/>
    <w:uiPriority w:val="99"/>
    <w:semiHidden/>
    <w:unhideWhenUsed/>
    <w:rsid w:val="00BA6A27"/>
    <w:rPr>
      <w:rFonts w:ascii="Tahoma" w:cs="Tahoma" w:hAnsi="Tahoma"/>
      <w:sz w:val="16"/>
      <w:szCs w:val="16"/>
    </w:rPr>
  </w:style>
  <w:style w:customStyle="1" w:styleId="TekstbaloniaChar" w:type="character">
    <w:name w:val="Tekst balončića Char"/>
    <w:basedOn w:val="Zadanifontodlomka"/>
    <w:link w:val="Tekstbalonia"/>
    <w:uiPriority w:val="99"/>
    <w:semiHidden/>
    <w:rsid w:val="00BA6A27"/>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527B19"/>
    <w:rPr>
      <w:color w:val="808080"/>
      <w:bdr w:color="auto" w:space="0" w:sz="0" w:val="none"/>
      <w:shd w:color="auto" w:fill="auto" w:val="clear"/>
    </w:rPr>
  </w:style>
  <w:style w:customStyle="1" w:styleId="eSPISCCParagraphDefaultFont" w:type="character">
    <w:name w:val="eSPIS_CC_Paragraph Default Font"/>
    <w:basedOn w:val="Zadanifontodlomka"/>
    <w:rsid w:val="00527B19"/>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527B19"/>
    <w:rPr>
      <w:b/>
      <w:bdr w:color="auto" w:space="0" w:sz="0" w:val="none"/>
      <w:shd w:color="auto" w:fill="FFFFCC" w:val="clear"/>
      <w:lang w:val="hr-HR"/>
    </w:rPr>
  </w:style>
  <w:style w:customStyle="1" w:styleId="PozadinaSvijetloCrvena" w:type="character">
    <w:name w:val="Pozadina_SvijetloCrvena"/>
    <w:basedOn w:val="eSPISCCParagraphDefaultFont"/>
    <w:rsid w:val="00527B19"/>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527B19"/>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lipnja 2016.</izvorni_sadrzaj>
    <derivirana_varijabla naziv="DomainObject.DatumDonosenjaOdluke_1">9.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izvorni_sadrzaj>
    <derivirana_varijabla naziv="DomainObject.Predmet.Broj_1">20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ožujka 2015.</izvorni_sadrzaj>
    <derivirana_varijabla naziv="DomainObject.Predmet.DatumOsnivanja_1">16. ožujka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St-20/2015</izvorni_sadrzaj>
    <derivirana_varijabla naziv="DomainObject.Predmet.OznakaBroj_1">St-20/2015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AUTOSERVIS JAJO d.o.o. za popravak i održavanje vozila, trgovinu, ugostiteljstvo i usluge prijevoza u cestovnom prometu</izvorni_sadrzaj>
    <derivirana_varijabla naziv="DomainObject.Predmet.ProtustrankaFormated_1">  AUTOSERVIS JAJO d.o.o. za popravak i održavanje vozila, trgovinu, ugostiteljstvo i usluge prijevoza u cestovnom prometu</derivirana_varijabla>
  </DomainObject.Predmet.ProtustrankaFormated>
  <DomainObject.Predmet.ProtustrankaFormatedOIB>
    <izvorni_sadrzaj>  AUTOSERVIS JAJO d.o.o. za popravak i održavanje vozila, trgovinu, ugostiteljstvo i usluge prijevoza u cestovnom prometu, OIB 78839593182</izvorni_sadrzaj>
    <derivirana_varijabla naziv="DomainObject.Predmet.ProtustrankaFormatedOIB_1">  AUTOSERVIS JAJO d.o.o. za popravak i održavanje vozila, trgovinu, ugostiteljstvo i usluge prijevoza u cestovnom prometu, OIB 78839593182</derivirana_varijabla>
  </DomainObject.Predmet.ProtustrankaFormatedOIB>
  <DomainObject.Predmet.ProtustrankaFormatedWithAdress>
    <izvorni_sadrzaj> AUTOSERVIS JAJO d.o.o. za popravak i održavanje vozila, trgovinu, ugostiteljstvo i usluge prijevoza u cestovnom prometu, Filipa Grabovca/bb, 21230 Sinj</izvorni_sadrzaj>
    <derivirana_varijabla naziv="DomainObject.Predmet.ProtustrankaFormatedWithAdress_1"> AUTOSERVIS JAJO d.o.o. za popravak i održavanje vozila, trgovinu, ugostiteljstvo i usluge prijevoza u cestovnom prometu, Filipa Grabovca/bb, 21230 Sinj</derivirana_varijabla>
  </DomainObject.Predmet.ProtustrankaFormatedWithAdress>
  <DomainObject.Predmet.ProtustrankaFormatedWithAdressOIB>
    <izvorni_sadrzaj> AUTOSERVIS JAJO d.o.o. za popravak i održavanje vozila, trgovinu, ugostiteljstvo i usluge prijevoza u cestovnom prometu, OIB 78839593182, Filipa Grabovca/bb, 21230 Sinj</izvorni_sadrzaj>
    <derivirana_varijabla naziv="DomainObject.Predmet.ProtustrankaFormatedWithAdressOIB_1"> AUTOSERVIS JAJO d.o.o. za popravak i održavanje vozila, trgovinu, ugostiteljstvo i usluge prijevoza u cestovnom prometu, OIB 78839593182, Filipa Grabovca/bb, 21230 Sinj</derivirana_varijabla>
  </DomainObject.Predmet.ProtustrankaFormatedWithAdressOIB>
  <DomainObject.Predmet.ProtustrankaWithAdress>
    <izvorni_sadrzaj>AUTOSERVIS JAJO d.o.o. za popravak i održavanje vozila, trgovinu, ugostiteljstvo i usluge prijevoza u cestovnom prometu Filipa Grabovca/bb, 21230 Sinj</izvorni_sadrzaj>
    <derivirana_varijabla naziv="DomainObject.Predmet.ProtustrankaWithAdress_1">AUTOSERVIS JAJO d.o.o. za popravak i održavanje vozila, trgovinu, ugostiteljstvo i usluge prijevoza u cestovnom prometu Filipa Grabovca/bb, 21230 Sinj</derivirana_varijabla>
  </DomainObject.Predmet.ProtustrankaWithAdress>
  <DomainObject.Predmet.ProtustrankaWithAdressOIB>
    <izvorni_sadrzaj>AUTOSERVIS JAJO d.o.o. za popravak i održavanje vozila, trgovinu, ugostiteljstvo i usluge prijevoza u cestovnom prometu, OIB 78839593182, Filipa Grabovca/bb, 21230 Sinj</izvorni_sadrzaj>
    <derivirana_varijabla naziv="DomainObject.Predmet.ProtustrankaWithAdressOIB_1">AUTOSERVIS JAJO d.o.o. za popravak i održavanje vozila, trgovinu, ugostiteljstvo i usluge prijevoza u cestovnom prometu, OIB 78839593182, Filipa Grabovca/bb, 21230 Sinj</derivirana_varijabla>
  </DomainObject.Predmet.ProtustrankaWithAdressOIB>
  <DomainObject.Predmet.ProtustrankaNazivFormated>
    <izvorni_sadrzaj>AUTOSERVIS JAJO d.o.o. za popravak i održavanje vozila, trgovinu, ugostiteljstvo i usluge prijevoza u cestovnom prometu</izvorni_sadrzaj>
    <derivirana_varijabla naziv="DomainObject.Predmet.ProtustrankaNazivFormated_1">AUTOSERVIS JAJO d.o.o. za popravak i održavanje vozila, trgovinu, ugostiteljstvo i usluge prijevoza u cestovnom prometu</derivirana_varijabla>
  </DomainObject.Predmet.ProtustrankaNazivFormated>
  <DomainObject.Predmet.ProtustrankaNazivFormatedOIB>
    <izvorni_sadrzaj>AUTOSERVIS JAJO d.o.o. za popravak i održavanje vozila, trgovinu, ugostiteljstvo i usluge prijevoza u cestovnom prometu, OIB 78839593182</izvorni_sadrzaj>
    <derivirana_varijabla naziv="DomainObject.Predmet.ProtustrankaNazivFormatedOIB_1">AUTOSERVIS JAJO d.o.o. za popravak i održavanje vozila, trgovinu, ugostiteljstvo i usluge prijevoza u cestovnom prometu, OIB 78839593182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SPLIT; HRVATSKE ŠUME društvo s ograničenom odgovornošću zastupanog po punomoćniku Odvjetničko društvo KLIŠANIN &amp; PARTNERI društvo s ograničenom odgovornošću; VITEŠKO ALKARSKO DRUŠTVO SINJ zastupanog po punomoćniku Zvonko Maras; GRAD SINJ; ALLIANZ ZAGREB dioničko društvo za osiguranje zastupanog po punomoćniku OD HANŽEKOVIĆ I PARTNERI; Financijska agencija; Hrvatske vode, pravna osoba za upravljanje vodama; HP - Hrvatska pošta d.d.; Hrvatski Telekom d.d.; ORYX GRUPA d.o.o. za edukaciju i usluge; SOCIETE GENERALE-SPLITSKA BANKA dioničko društvo; PORSCHE CROATIA društvo s ograničenom odgovornošću za trgovinu na veliko i malo zastupanog po punomoćniku Odvjetničko društvo Borić &amp; partneri društvo s ograničenom odgovornošću; Ministarstvo financija RH; Hrvatska radiotelevizija zastupanog po punomoćniku MADIRAZZA &amp; PARTNERI, odvjetničko društvo d.o.o.</izvorni_sadrzaj>
    <derivirana_varijabla naziv="DomainObject.Predmet.StrankaFormated_1">  FINA SPLIT; HRVATSKE ŠUME društvo s ograničenom odgovornošću zastupanog po punomoćniku Odvjetničko društvo KLIŠANIN &amp; PARTNERI društvo s ograničenom odgovornošću; VITEŠKO ALKARSKO DRUŠTVO SINJ zastupanog po punomoćniku Zvonko Maras; GRAD SINJ; ALLIANZ ZAGREB dioničko društvo za osiguranje zastupanog po punomoćniku OD HANŽEKOVIĆ I PARTNERI; Financijska agencija; Hrvatske vode, pravna osoba za upravljanje vodama; HP - Hrvatska pošta d.d.; Hrvatski Telekom d.d.; ORYX GRUPA d.o.o. za edukaciju i usluge; SOCIETE GENERALE-SPLITSKA BANKA dioničko društvo; PORSCHE CROATIA društvo s ograničenom odgovornošću za trgovinu na veliko i malo zastupanog po punomoćniku Odvjetničko društvo Borić &amp; partneri društvo s ograničenom odgovornošću; Ministarstvo financija RH; Hrvatska radiotelevizija zastupanog po punomoćniku MADIRAZZA &amp; PARTNERI, odvjetničko društvo d.o.o.</derivirana_varijabla>
  </DomainObject.Predmet.StrankaFormated>
  <DomainObject.Predmet.StrankaFormatedOIB>
    <izvorni_sadrzaj>  FINA SPLIT, OIB 85821130368; HRVATSKE ŠUME društvo s ograničenom odgovornošću, OIB 69693144506 zastupanog po punomoćniku Odvjetničko društvo KLIŠANIN &amp; PARTNERI društvo s ograničenom odgovornošću; VITEŠKO ALKARSKO DRUŠTVO SINJ, OIB 15656934984 zastupanog po punomoćniku Zvonko Maras; GRAD SINJ, OIB 03210055420; ALLIANZ ZAGREB dioničko društvo za osiguranje, OIB 23759810849 zastupanog po punomoćniku OD HANŽEKOVIĆ I PARTNERI; Financijska agencija, OIB 85821130368; Hrvatske vode, pravna osoba za upravljanje vodama, OIB 28921383001; HP - Hrvatska pošta d.d., OIB 87311810356; Hrvatski Telekom d.d., OIB 81793146560; ORYX GRUPA d.o.o. za edukaciju i usluge, OIB 82333208898; SOCIETE GENERALE-SPLITSKA BANKA dioničko društvo, OIB 69326397242; PORSCHE CROATIA društvo s ograničenom odgovornošću za trgovinu na veliko i malo, OIB 56007827423 zastupanog po punomoćniku Odvjetničko društvo Borić &amp; partneri društvo s ograničenom odgovornošću; Ministarstvo financija RH, OIB 18683136487; Hrvatska radiotelevizija, OIB 68419124305 zastupanog po punomoćniku MADIRAZZA &amp; PARTNERI, odvjetničko društvo d.o.o.</izvorni_sadrzaj>
    <derivirana_varijabla naziv="DomainObject.Predmet.StrankaFormatedOIB_1">  FINA SPLIT, OIB 85821130368; HRVATSKE ŠUME društvo s ograničenom odgovornošću, OIB 69693144506 zastupanog po punomoćniku Odvjetničko društvo KLIŠANIN &amp; PARTNERI društvo s ograničenom odgovornošću; VITEŠKO ALKARSKO DRUŠTVO SINJ, OIB 15656934984 zastupanog po punomoćniku Zvonko Maras; GRAD SINJ, OIB 03210055420; ALLIANZ ZAGREB dioničko društvo za osiguranje, OIB 23759810849 zastupanog po punomoćniku OD HANŽEKOVIĆ I PARTNERI; Financijska agencija, OIB 85821130368; Hrvatske vode, pravna osoba za upravljanje vodama, OIB 28921383001; HP - Hrvatska pošta d.d., OIB 87311810356; Hrvatski Telekom d.d., OIB 81793146560; ORYX GRUPA d.o.o. za edukaciju i usluge, OIB 82333208898; SOCIETE GENERALE-SPLITSKA BANKA dioničko društvo, OIB 69326397242; PORSCHE CROATIA društvo s ograničenom odgovornošću za trgovinu na veliko i malo, OIB 56007827423 zastupanog po punomoćniku Odvjetničko društvo Borić &amp; partneri društvo s ograničenom odgovornošću; Ministarstvo financija RH, OIB 18683136487; Hrvatska radiotelevizija, OIB 68419124305 zastupanog po punomoćniku MADIRAZZA &amp; PARTNERI, odvjetničko društvo d.o.o.</derivirana_varijabla>
  </DomainObject.Predmet.StrankaFormatedOIB>
  <DomainObject.Predmet.StrankaFormatedWithAdress>
    <izvorni_sadrzaj> FINA SPLIT, Mažuranićevo šetalište 24b, 21000 Split; HRVATSKE ŠUME društvo s ograničenom odgovornošću, Ul.Ljudevita Farkaša Vukotinovića 2, Zagreb zastupanog po punomoćniku Odvjetničko društvo KLIŠANIN &amp; PARTNERI društvo s ograničenom odgovornošću; VITEŠKO ALKARSKO DRUŠTVO SINJ, Šetalište Alojzija Stepinca 2, 21230 Sinj zastupanog po punomoćniku Zvonko Maras; GRAD SINJ, Dragašev prolaz 10, 21230 Sinj; ALLIANZ ZAGREB dioničko društvo za osiguranje, Heinzelova 70, Zagreb zastupanog po punomoćniku OD HANŽEKOVIĆ I PARTNERI; Financijska agencija, Ulica grada Vukovara 70, Zagreb; Hrvatske vode, pravna osoba za upravljanje vodama, Grada Vukovara 220, Zagreb; HP - Hrvatska pošta d.d., Jurišićeva 13, Zagreb; Hrvatski Telekom d.d., Roberta Frangeša Mihanovića 9, Zagreb; ORYX GRUPA d.o.o. za edukaciju i usluge, Ljudevita Posavskog 7/A, 10360 Sesvete; SOCIETE GENERALE-SPLITSKA BANKA dioničko društvo, Ruđera Boškovića 16, 21000 Split; PORSCHE CROATIA društvo s ograničenom odgovornošću za trgovinu na veliko i malo, Zagrebačka 117, 10410 Velika Gorica zastupanog po punomoćniku Odvjetničko društvo Borić &amp; partneri društvo s ograničenom odgovornošću; Ministarstvo financija RH, Katančićeva 5, 10000 Zagreb; Hrvatska radiotelevizija, Prisavlje 3, 10000 Zagreb zastupanog po punomoćniku MADIRAZZA &amp; PARTNERI, odvjetničko društvo d.o.o.</izvorni_sadrzaj>
    <derivirana_varijabla naziv="DomainObject.Predmet.StrankaFormatedWithAdress_1"> FINA SPLIT, Mažuranićevo šetalište 24b, 21000 Split; HRVATSKE ŠUME društvo s ograničenom odgovornošću, Ul.Ljudevita Farkaša Vukotinovića 2, Zagreb zastupanog po punomoćniku Odvjetničko društvo KLIŠANIN &amp; PARTNERI društvo s ograničenom odgovornošću; VITEŠKO ALKARSKO DRUŠTVO SINJ, Šetalište Alojzija Stepinca 2, 21230 Sinj zastupanog po punomoćniku Zvonko Maras; GRAD SINJ, Dragašev prolaz 10, 21230 Sinj; ALLIANZ ZAGREB dioničko društvo za osiguranje, Heinzelova 70, Zagreb zastupanog po punomoćniku OD HANŽEKOVIĆ I PARTNERI; Financijska agencija, Ulica grada Vukovara 70, Zagreb; Hrvatske vode, pravna osoba za upravljanje vodama, Grada Vukovara 220, Zagreb; HP - Hrvatska pošta d.d., Jurišićeva 13, Zagreb; Hrvatski Telekom d.d., Roberta Frangeša Mihanovića 9, Zagreb; ORYX GRUPA d.o.o. za edukaciju i usluge, Ljudevita Posavskog 7/A, 10360 Sesvete; SOCIETE GENERALE-SPLITSKA BANKA dioničko društvo, Ruđera Boškovića 16, 21000 Split; PORSCHE CROATIA društvo s ograničenom odgovornošću za trgovinu na veliko i malo, Zagrebačka 117, 10410 Velika Gorica zastupanog po punomoćniku Odvjetničko društvo Borić &amp; partneri društvo s ograničenom odgovornošću; Ministarstvo financija RH, Katančićeva 5, 10000 Zagreb; Hrvatska radiotelevizija, Prisavlje 3, 10000 Zagreb zastupanog po punomoćniku MADIRAZZA &amp; PARTNERI, odvjetničko društvo d.o.o.</derivirana_varijabla>
  </DomainObject.Predmet.StrankaFormatedWithAdress>
  <DomainObject.Predmet.StrankaFormatedWithAdressOIB>
    <izvorni_sadrzaj> FINA SPLIT, OIB 85821130368, Mažuranićevo šetalište 24b, 21000 Split; HRVATSKE ŠUME društvo s ograničenom odgovornošću, OIB 69693144506, Ul.Ljudevita Farkaša Vukotinovića 2, Zagreb zastupanog po punomoćniku Odvjetničko društvo KLIŠANIN &amp; PARTNERI društvo s ograničenom odgovornošću; VITEŠKO ALKARSKO DRUŠTVO SINJ, OIB 15656934984, Šetalište Alojzija Stepinca 2, 21230 Sinj zastupanog po punomoćniku Zvonko Maras; GRAD SINJ, OIB 03210055420, Dragašev prolaz 10, 21230 Sinj; ALLIANZ ZAGREB dioničko društvo za osiguranje, OIB 23759810849, Heinzelova 70, Zagreb zastupanog po punomoćniku OD HANŽEKOVIĆ I PARTNERI; Financijska agencija, OIB 85821130368, Ulica grada Vukovara 70, Zagreb; Hrvatske vode, pravna osoba za upravljanje vodama, OIB 28921383001, Grada Vukovara 220, Zagreb; HP - Hrvatska pošta d.d., OIB 87311810356, Jurišićeva 13, Zagreb; Hrvatski Telekom d.d., OIB 81793146560, Roberta Frangeša Mihanovića 9, Zagreb; ORYX GRUPA d.o.o. za edukaciju i usluge, OIB 82333208898, Ljudevita Posavskog 7/A, 10360 Sesvete; SOCIETE GENERALE-SPLITSKA BANKA dioničko društvo, OIB 69326397242, Ruđera Boškovića 16, 21000 Split; PORSCHE CROATIA društvo s ograničenom odgovornošću za trgovinu na veliko i malo, OIB 56007827423, Zagrebačka 117, 10410 Velika Gorica zastupanog po punomoćniku Odvjetničko društvo Borić &amp; partneri društvo s ograničenom odgovornošću; Ministarstvo financija RH, OIB 18683136487, Katančićeva 5, 10000 Zagreb; Hrvatska radiotelevizija, OIB 68419124305, Prisavlje 3, 10000 Zagreb zastupanog po punomoćniku MADIRAZZA &amp; PARTNERI, odvjetničko društvo d.o.o.</izvorni_sadrzaj>
    <derivirana_varijabla naziv="DomainObject.Predmet.StrankaFormatedWithAdressOIB_1"> FINA SPLIT, OIB 85821130368, Mažuranićevo šetalište 24b, 21000 Split; HRVATSKE ŠUME društvo s ograničenom odgovornošću, OIB 69693144506, Ul.Ljudevita Farkaša Vukotinovića 2, Zagreb zastupanog po punomoćniku Odvjetničko društvo KLIŠANIN &amp; PARTNERI društvo s ograničenom odgovornošću; VITEŠKO ALKARSKO DRUŠTVO SINJ, OIB 15656934984, Šetalište Alojzija Stepinca 2, 21230 Sinj zastupanog po punomoćniku Zvonko Maras; GRAD SINJ, OIB 03210055420, Dragašev prolaz 10, 21230 Sinj; ALLIANZ ZAGREB dioničko društvo za osiguranje, OIB 23759810849, Heinzelova 70, Zagreb zastupanog po punomoćniku OD HANŽEKOVIĆ I PARTNERI; Financijska agencija, OIB 85821130368, Ulica grada Vukovara 70, Zagreb; Hrvatske vode, pravna osoba za upravljanje vodama, OIB 28921383001, Grada Vukovara 220, Zagreb; HP - Hrvatska pošta d.d., OIB 87311810356, Jurišićeva 13, Zagreb; Hrvatski Telekom d.d., OIB 81793146560, Roberta Frangeša Mihanovića 9, Zagreb; ORYX GRUPA d.o.o. za edukaciju i usluge, OIB 82333208898, Ljudevita Posavskog 7/A, 10360 Sesvete; SOCIETE GENERALE-SPLITSKA BANKA dioničko društvo, OIB 69326397242, Ruđera Boškovića 16, 21000 Split; PORSCHE CROATIA društvo s ograničenom odgovornošću za trgovinu na veliko i malo, OIB 56007827423, Zagrebačka 117, 10410 Velika Gorica zastupanog po punomoćniku Odvjetničko društvo Borić &amp; partneri društvo s ograničenom odgovornošću; Ministarstvo financija RH, OIB 18683136487, Katančićeva 5, 10000 Zagreb; Hrvatska radiotelevizija, OIB 68419124305, Prisavlje 3, 10000 Zagreb zastupanog po punomoćniku MADIRAZZA &amp; PARTNERI, odvjetničko društvo d.o.o.</derivirana_varijabla>
  </DomainObject.Predmet.StrankaFormatedWithAdressOIB>
  <DomainObject.Predmet.StrankaWithAdress>
    <izvorni_sadrzaj>FINA SPLIT Mažuranićevo šetalište 24b,21000 Split,HRVATSKE ŠUME društvo s ograničenom odgovornošću Ul.Ljudevita Farkaša Vukotinovića 2,Zagreb,VITEŠKO ALKARSKO DRUŠTVO SINJ Šetalište Alojzija Stepinca 2,21230 Sinj,GRAD SINJ Dragašev prolaz 10,21230 Sinj,ALLIANZ ZAGREB dioničko društvo za osiguranje Heinzelova 70,Zagreb,Financijska agencija Ulica grada Vukovara 70,Zagreb,Hrvatske vode, pravna osoba za upravljanje vodama Grada Vukovara 220,Zagreb,HP - Hrvatska pošta d.d. Jurišićeva 13,Zagreb,Hrvatski Telekom d.d. Roberta Frangeša Mihanovića 9,Zagreb,ORYX GRUPA d.o.o. za edukaciju i usluge Ljudevita Posavskog 7/A,10360 Sesvete,SOCIETE GENERALE-SPLITSKA BANKA dioničko društvo Ruđera Boškovića 16,21000 Split,PORSCHE CROATIA društvo s ograničenom odgovornošću za trgovinu na veliko i malo Zagrebačka 117,10410 Velika Gorica,Ministarstvo financija RH Katančićeva 5,10000 Zagreb,Hrvatska radiotelevizija Prisavlje 3,10000 Zagreb</izvorni_sadrzaj>
    <derivirana_varijabla naziv="DomainObject.Predmet.StrankaWithAdress_1">FINA SPLIT Mažuranićevo šetalište 24b,21000 Split,HRVATSKE ŠUME društvo s ograničenom odgovornošću Ul.Ljudevita Farkaša Vukotinovića 2,Zagreb,VITEŠKO ALKARSKO DRUŠTVO SINJ Šetalište Alojzija Stepinca 2,21230 Sinj,GRAD SINJ Dragašev prolaz 10,21230 Sinj,ALLIANZ ZAGREB dioničko društvo za osiguranje Heinzelova 70,Zagreb,Financijska agencija Ulica grada Vukovara 70,Zagreb,Hrvatske vode, pravna osoba za upravljanje vodama Grada Vukovara 220,Zagreb,HP - Hrvatska pošta d.d. Jurišićeva 13,Zagreb,Hrvatski Telekom d.d. Roberta Frangeša Mihanovića 9,Zagreb,ORYX GRUPA d.o.o. za edukaciju i usluge Ljudevita Posavskog 7/A,10360 Sesvete,SOCIETE GENERALE-SPLITSKA BANKA dioničko društvo Ruđera Boškovića 16,21000 Split,PORSCHE CROATIA društvo s ograničenom odgovornošću za trgovinu na veliko i malo Zagrebačka 117,10410 Velika Gorica,Ministarstvo financija RH Katančićeva 5,10000 Zagreb,Hrvatska radiotelevizija Prisavlje 3,10000 Zagreb</derivirana_varijabla>
  </DomainObject.Predmet.StrankaWithAdress>
  <DomainObject.Predmet.StrankaWithAdressOIB>
    <izvorni_sadrzaj>FINA SPLIT, OIB 85821130368, Mažuranićevo šetalište 24b,21000 Split,HRVATSKE ŠUME društvo s ograničenom odgovornošću, OIB 69693144506, Ul.Ljudevita Farkaša Vukotinovića 2,Zagreb,VITEŠKO ALKARSKO DRUŠTVO SINJ, OIB 15656934984, Šetalište Alojzija Stepinca 2,21230 Sinj,GRAD SINJ, OIB 03210055420, Dragašev prolaz 10,21230 Sinj,ALLIANZ ZAGREB dioničko društvo za osiguranje, OIB 23759810849, Heinzelova 70,Zagreb,Financijska agencija, OIB 85821130368, Ulica grada Vukovara 70,Zagreb,Hrvatske vode, pravna osoba za upravljanje vodama, OIB 28921383001, Grada Vukovara 220,Zagreb,HP - Hrvatska pošta d.d., OIB 87311810356, Jurišićeva 13,Zagreb,Hrvatski Telekom d.d., OIB 81793146560, Roberta Frangeša Mihanovića 9,Zagreb,ORYX GRUPA d.o.o. za edukaciju i usluge, OIB 82333208898, Ljudevita Posavskog 7/A,10360 Sesvete,SOCIETE GENERALE-SPLITSKA BANKA dioničko društvo, OIB 69326397242, Ruđera Boškovića 16,21000 Split,PORSCHE CROATIA društvo s ograničenom odgovornošću za trgovinu na veliko i malo, OIB 56007827423, Zagrebačka 117,10410 Velika Gorica,Ministarstvo financija RH, OIB 18683136487, Katančićeva 5,10000 Zagreb,Hrvatska radiotelevizija, OIB 68419124305, Prisavlje 3,10000 Zagreb</izvorni_sadrzaj>
    <derivirana_varijabla naziv="DomainObject.Predmet.StrankaWithAdressOIB_1">FINA SPLIT, OIB 85821130368, Mažuranićevo šetalište 24b,21000 Split,HRVATSKE ŠUME društvo s ograničenom odgovornošću, OIB 69693144506, Ul.Ljudevita Farkaša Vukotinovića 2,Zagreb,VITEŠKO ALKARSKO DRUŠTVO SINJ, OIB 15656934984, Šetalište Alojzija Stepinca 2,21230 Sinj,GRAD SINJ, OIB 03210055420, Dragašev prolaz 10,21230 Sinj,ALLIANZ ZAGREB dioničko društvo za osiguranje, OIB 23759810849, Heinzelova 70,Zagreb,Financijska agencija, OIB 85821130368, Ulica grada Vukovara 70,Zagreb,Hrvatske vode, pravna osoba za upravljanje vodama, OIB 28921383001, Grada Vukovara 220,Zagreb,HP - Hrvatska pošta d.d., OIB 87311810356, Jurišićeva 13,Zagreb,Hrvatski Telekom d.d., OIB 81793146560, Roberta Frangeša Mihanovića 9,Zagreb,ORYX GRUPA d.o.o. za edukaciju i usluge, OIB 82333208898, Ljudevita Posavskog 7/A,10360 Sesvete,SOCIETE GENERALE-SPLITSKA BANKA dioničko društvo, OIB 69326397242, Ruđera Boškovića 16,21000 Split,PORSCHE CROATIA društvo s ograničenom odgovornošću za trgovinu na veliko i malo, OIB 56007827423, Zagrebačka 117,10410 Velika Gorica,Ministarstvo financija RH, OIB 18683136487, Katančićeva 5,10000 Zagreb,Hrvatska radiotelevizija, OIB 68419124305, Prisavlje 3,10000 Zagreb</derivirana_varijabla>
  </DomainObject.Predmet.StrankaWithAdressOIB>
  <DomainObject.Predmet.StrankaNazivFormated>
    <izvorni_sadrzaj>FINA SPLIT,HRVATSKE ŠUME društvo s ograničenom odgovornošću,VITEŠKO ALKARSKO DRUŠTVO SINJ,GRAD SINJ,ALLIANZ ZAGREB dioničko društvo za osiguranje,Financijska agencija,Hrvatske vode, pravna osoba za upravljanje vodama,HP - Hrvatska pošta d.d.,Hrvatski Telekom d.d.,ORYX GRUPA d.o.o. za edukaciju i usluge,SOCIETE GENERALE-SPLITSKA BANKA dioničko društvo,PORSCHE CROATIA društvo s ograničenom odgovornošću za trgovinu na veliko i malo,Ministarstvo financija RH,Hrvatska radiotelevizija</izvorni_sadrzaj>
    <derivirana_varijabla naziv="DomainObject.Predmet.StrankaNazivFormated_1">FINA SPLIT,HRVATSKE ŠUME društvo s ograničenom odgovornošću,VITEŠKO ALKARSKO DRUŠTVO SINJ,GRAD SINJ,ALLIANZ ZAGREB dioničko društvo za osiguranje,Financijska agencija,Hrvatske vode, pravna osoba za upravljanje vodama,HP - Hrvatska pošta d.d.,Hrvatski Telekom d.d.,ORYX GRUPA d.o.o. za edukaciju i usluge,SOCIETE GENERALE-SPLITSKA BANKA dioničko društvo,PORSCHE CROATIA društvo s ograničenom odgovornošću za trgovinu na veliko i malo,Ministarstvo financija RH,Hrvatska radiotelevizija</derivirana_varijabla>
  </DomainObject.Predmet.StrankaNazivFormated>
  <DomainObject.Predmet.StrankaNazivFormatedOIB>
    <izvorni_sadrzaj>FINA SPLIT, OIB 85821130368,HRVATSKE ŠUME društvo s ograničenom odgovornošću, OIB 69693144506,VITEŠKO ALKARSKO DRUŠTVO SINJ, OIB 15656934984,GRAD SINJ, OIB 03210055420,ALLIANZ ZAGREB dioničko društvo za osiguranje, OIB 23759810849,Financijska agencija, OIB 85821130368,Hrvatske vode, pravna osoba za upravljanje vodama, OIB 28921383001,HP - Hrvatska pošta d.d., OIB 87311810356,Hrvatski Telekom d.d., OIB 81793146560,ORYX GRUPA d.o.o. za edukaciju i usluge, OIB 82333208898,SOCIETE GENERALE-SPLITSKA BANKA dioničko društvo, OIB 69326397242,PORSCHE CROATIA društvo s ograničenom odgovornošću za trgovinu na veliko i malo, OIB 56007827423,Ministarstvo financija RH, OIB 18683136487,Hrvatska radiotelevizija, OIB 68419124305</izvorni_sadrzaj>
    <derivirana_varijabla naziv="DomainObject.Predmet.StrankaNazivFormatedOIB_1">FINA SPLIT, OIB 85821130368,HRVATSKE ŠUME društvo s ograničenom odgovornošću, OIB 69693144506,VITEŠKO ALKARSKO DRUŠTVO SINJ, OIB 15656934984,GRAD SINJ, OIB 03210055420,ALLIANZ ZAGREB dioničko društvo za osiguranje, OIB 23759810849,Financijska agencija, OIB 85821130368,Hrvatske vode, pravna osoba za upravljanje vodama, OIB 28921383001,HP - Hrvatska pošta d.d., OIB 87311810356,Hrvatski Telekom d.d., OIB 81793146560,ORYX GRUPA d.o.o. za edukaciju i usluge, OIB 82333208898,SOCIETE GENERALE-SPLITSKA BANKA dioničko društvo, OIB 69326397242,PORSCHE CROATIA društvo s ograničenom odgovornošću za trgovinu na veliko i malo, OIB 56007827423,Ministarstvo financija RH, OIB 18683136487,Hrvatska radiotelevizija, OIB 68419124305</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 SPLIT</item>
      <item>HRVATSKE ŠUME društvo s ograničenom odgovornošću zastupanog po punomoćniku Odvjetničko društvo KLIŠANIN &amp; PARTNERI društvo s ograničenom odgovornošću</item>
      <item>VITEŠKO ALKARSKO DRUŠTVO SINJ zastupanog po punomoćniku Zvonko Maras</item>
      <item>GRAD SINJ</item>
      <item>ALLIANZ ZAGREB dioničko društvo za osiguranje zastupanog po punomoćniku OD HANŽEKOVIĆ I PARTNERI</item>
      <item>Financijska agencija</item>
      <item>Hrvatske vode, pravna osoba za upravljanje vodama</item>
      <item>HP - Hrvatska pošta d.d.</item>
      <item>Hrvatski Telekom d.d.</item>
      <item>ORYX GRUPA d.o.o. za edukaciju i usluge</item>
      <item>SOCIETE GENERALE-SPLITSKA BANKA dioničko društvo</item>
      <item>PORSCHE CROATIA društvo s ograničenom odgovornošću za trgovinu na veliko i malo zastupanog po punomoćniku Odvjetničko društvo Borić &amp; partneri društvo s ograničenom odgovornošću</item>
      <item>Ministarstvo financija RH</item>
      <item>Hrvatska radiotelevizija zastupanog po punomoćniku MADIRAZZA &amp; PARTNERI, odvjetničko društvo d.o.o.</item>
    </izvorni_sadrzaj>
    <derivirana_varijabla naziv="DomainObject.Predmet.StrankaListFormated_1">
      <item>FINA SPLIT</item>
      <item>HRVATSKE ŠUME društvo s ograničenom odgovornošću zastupanog po punomoćniku Odvjetničko društvo KLIŠANIN &amp; PARTNERI društvo s ograničenom odgovornošću</item>
      <item>VITEŠKO ALKARSKO DRUŠTVO SINJ zastupanog po punomoćniku Zvonko Maras</item>
      <item>GRAD SINJ</item>
      <item>ALLIANZ ZAGREB dioničko društvo za osiguranje zastupanog po punomoćniku OD HANŽEKOVIĆ I PARTNERI</item>
      <item>Financijska agencija</item>
      <item>Hrvatske vode, pravna osoba za upravljanje vodama</item>
      <item>HP - Hrvatska pošta d.d.</item>
      <item>Hrvatski Telekom d.d.</item>
      <item>ORYX GRUPA d.o.o. za edukaciju i usluge</item>
      <item>SOCIETE GENERALE-SPLITSKA BANKA dioničko društvo</item>
      <item>PORSCHE CROATIA društvo s ograničenom odgovornošću za trgovinu na veliko i malo zastupanog po punomoćniku Odvjetničko društvo Borić &amp; partneri društvo s ograničenom odgovornošću</item>
      <item>Ministarstvo financija RH</item>
      <item>Hrvatska radiotelevizija zastupanog po punomoćniku MADIRAZZA &amp; PARTNERI, odvjetničko društvo d.o.o.</item>
    </derivirana_varijabla>
  </DomainObject.Predmet.StrankaListFormated>
  <DomainObject.Predmet.StrankaListFormatedOIB>
    <izvorni_sadrzaj>
      <item>FINA SPLIT, OIB 85821130368</item>
      <item>HRVATSKE ŠUME društvo s ograničenom odgovornošću, OIB 69693144506 zastupanog po punomoćniku Odvjetničko društvo KLIŠANIN &amp; PARTNERI društvo s ograničenom odgovornošću</item>
      <item>VITEŠKO ALKARSKO DRUŠTVO SINJ, OIB 15656934984 zastupanog po punomoćniku Zvonko Maras</item>
      <item>GRAD SINJ, OIB 03210055420</item>
      <item>ALLIANZ ZAGREB dioničko društvo za osiguranje, OIB 23759810849 zastupanog po punomoćniku OD HANŽEKOVIĆ I PARTNERI</item>
      <item>Financijska agencija, OIB 85821130368</item>
      <item>Hrvatske vode, pravna osoba za upravljanje vodama, OIB 28921383001</item>
      <item>HP - Hrvatska pošta d.d., OIB 87311810356</item>
      <item>Hrvatski Telekom d.d., OIB 81793146560</item>
      <item>ORYX GRUPA d.o.o. za edukaciju i usluge, OIB 82333208898</item>
      <item>SOCIETE GENERALE-SPLITSKA BANKA dioničko društvo, OIB 69326397242</item>
      <item>PORSCHE CROATIA društvo s ograničenom odgovornošću za trgovinu na veliko i malo, OIB 56007827423 zastupanog po punomoćniku Odvjetničko društvo Borić &amp; partneri društvo s ograničenom odgovornošću</item>
      <item>Ministarstvo financija RH, OIB 18683136487</item>
      <item>Hrvatska radiotelevizija, OIB 68419124305 zastupanog po punomoćniku MADIRAZZA &amp; PARTNERI, odvjetničko društvo d.o.o.</item>
    </izvorni_sadrzaj>
    <derivirana_varijabla naziv="DomainObject.Predmet.StrankaListFormatedOIB_1">
      <item>FINA SPLIT, OIB 85821130368</item>
      <item>HRVATSKE ŠUME društvo s ograničenom odgovornošću, OIB 69693144506 zastupanog po punomoćniku Odvjetničko društvo KLIŠANIN &amp; PARTNERI društvo s ograničenom odgovornošću</item>
      <item>VITEŠKO ALKARSKO DRUŠTVO SINJ, OIB 15656934984 zastupanog po punomoćniku Zvonko Maras</item>
      <item>GRAD SINJ, OIB 03210055420</item>
      <item>ALLIANZ ZAGREB dioničko društvo za osiguranje, OIB 23759810849 zastupanog po punomoćniku OD HANŽEKOVIĆ I PARTNERI</item>
      <item>Financijska agencija, OIB 85821130368</item>
      <item>Hrvatske vode, pravna osoba za upravljanje vodama, OIB 28921383001</item>
      <item>HP - Hrvatska pošta d.d., OIB 87311810356</item>
      <item>Hrvatski Telekom d.d., OIB 81793146560</item>
      <item>ORYX GRUPA d.o.o. za edukaciju i usluge, OIB 82333208898</item>
      <item>SOCIETE GENERALE-SPLITSKA BANKA dioničko društvo, OIB 69326397242</item>
      <item>PORSCHE CROATIA društvo s ograničenom odgovornošću za trgovinu na veliko i malo, OIB 56007827423 zastupanog po punomoćniku Odvjetničko društvo Borić &amp; partneri društvo s ograničenom odgovornošću</item>
      <item>Ministarstvo financija RH, OIB 18683136487</item>
      <item>Hrvatska radiotelevizija, OIB 68419124305 zastupanog po punomoćniku MADIRAZZA &amp; PARTNERI, odvjetničko društvo d.o.o.</item>
    </derivirana_varijabla>
  </DomainObject.Predmet.StrankaListFormatedOIB>
  <DomainObject.Predmet.StrankaListFormatedWithAdress>
    <izvorni_sadrzaj>
      <item>FINA SPLIT, Mažuranićevo šetalište 24b, 21000 Split</item>
      <item>HRVATSKE ŠUME društvo s ograničenom odgovornošću, Ul.Ljudevita Farkaša Vukotinovića 2, Zagreb zastupanog po punomoćniku Odvjetničko društvo KLIŠANIN &amp; PARTNERI društvo s ograničenom odgovornošću</item>
      <item>VITEŠKO ALKARSKO DRUŠTVO SINJ, Šetalište Alojzija Stepinca 2, 21230 Sinj zastupanog po punomoćniku Zvonko Maras</item>
      <item>GRAD SINJ, Dragašev prolaz 10, 21230 Sinj</item>
      <item>ALLIANZ ZAGREB dioničko društvo za osiguranje, Heinzelova 70, Zagreb zastupanog po punomoćniku OD HANŽEKOVIĆ I PARTNERI</item>
      <item>Financijska agencija, Ulica grada Vukovara 70, Zagreb</item>
      <item>Hrvatske vode, pravna osoba za upravljanje vodama, Grada Vukovara 220, Zagreb</item>
      <item>HP - Hrvatska pošta d.d., Jurišićeva 13, Zagreb</item>
      <item>Hrvatski Telekom d.d., Roberta Frangeša Mihanovića 9, Zagreb</item>
      <item>ORYX GRUPA d.o.o. za edukaciju i usluge, Ljudevita Posavskog 7/A, 10360 Sesvete</item>
      <item>SOCIETE GENERALE-SPLITSKA BANKA dioničko društvo, Ruđera Boškovića 16, 21000 Split</item>
      <item>PORSCHE CROATIA društvo s ograničenom odgovornošću za trgovinu na veliko i malo, Zagrebačka 117, 10410 Velika Gorica zastupanog po punomoćniku Odvjetničko društvo Borić &amp; partneri društvo s ograničenom odgovornošću</item>
      <item>Ministarstvo financija RH, Katančićeva 5, 10000 Zagreb</item>
      <item>Hrvatska radiotelevizija, Prisavlje 3, 10000 Zagreb zastupanog po punomoćniku MADIRAZZA &amp; PARTNERI, odvjetničko društvo d.o.o.</item>
    </izvorni_sadrzaj>
    <derivirana_varijabla naziv="DomainObject.Predmet.StrankaListFormatedWithAdress_1">
      <item>FINA SPLIT, Mažuranićevo šetalište 24b, 21000 Split</item>
      <item>HRVATSKE ŠUME društvo s ograničenom odgovornošću, Ul.Ljudevita Farkaša Vukotinovića 2, Zagreb zastupanog po punomoćniku Odvjetničko društvo KLIŠANIN &amp; PARTNERI društvo s ograničenom odgovornošću</item>
      <item>VITEŠKO ALKARSKO DRUŠTVO SINJ, Šetalište Alojzija Stepinca 2, 21230 Sinj zastupanog po punomoćniku Zvonko Maras</item>
      <item>GRAD SINJ, Dragašev prolaz 10, 21230 Sinj</item>
      <item>ALLIANZ ZAGREB dioničko društvo za osiguranje, Heinzelova 70, Zagreb zastupanog po punomoćniku OD HANŽEKOVIĆ I PARTNERI</item>
      <item>Financijska agencija, Ulica grada Vukovara 70, Zagreb</item>
      <item>Hrvatske vode, pravna osoba za upravljanje vodama, Grada Vukovara 220, Zagreb</item>
      <item>HP - Hrvatska pošta d.d., Jurišićeva 13, Zagreb</item>
      <item>Hrvatski Telekom d.d., Roberta Frangeša Mihanovića 9, Zagreb</item>
      <item>ORYX GRUPA d.o.o. za edukaciju i usluge, Ljudevita Posavskog 7/A, 10360 Sesvete</item>
      <item>SOCIETE GENERALE-SPLITSKA BANKA dioničko društvo, Ruđera Boškovića 16, 21000 Split</item>
      <item>PORSCHE CROATIA društvo s ograničenom odgovornošću za trgovinu na veliko i malo, Zagrebačka 117, 10410 Velika Gorica zastupanog po punomoćniku Odvjetničko društvo Borić &amp; partneri društvo s ograničenom odgovornošću</item>
      <item>Ministarstvo financija RH, Katančićeva 5, 10000 Zagreb</item>
      <item>Hrvatska radiotelevizija, Prisavlje 3, 10000 Zagreb zastupanog po punomoćniku MADIRAZZA &amp; PARTNERI, odvjetničko društvo d.o.o.</item>
    </derivirana_varijabla>
  </DomainObject.Predmet.StrankaListFormatedWithAdress>
  <DomainObject.Predmet.StrankaListFormatedWithAdressOIB>
    <izvorni_sadrzaj>
      <item>FINA SPLIT, OIB 85821130368, Mažuranićevo šetalište 24b, 21000 Split</item>
      <item>HRVATSKE ŠUME društvo s ograničenom odgovornošću, OIB 69693144506, Ul.Ljudevita Farkaša Vukotinovića 2, Zagreb zastupanog po punomoćniku Odvjetničko društvo KLIŠANIN &amp; PARTNERI društvo s ograničenom odgovornošću</item>
      <item>VITEŠKO ALKARSKO DRUŠTVO SINJ, OIB 15656934984, Šetalište Alojzija Stepinca 2, 21230 Sinj zastupanog po punomoćniku Zvonko Maras</item>
      <item>GRAD SINJ, OIB 03210055420, Dragašev prolaz 10, 21230 Sinj</item>
      <item>ALLIANZ ZAGREB dioničko društvo za osiguranje, OIB 23759810849, Heinzelova 70, Zagreb zastupanog po punomoćniku OD HANŽEKOVIĆ I PARTNERI</item>
      <item>Financijska agencija, OIB 85821130368, Ulica grada Vukovara 70, Zagreb</item>
      <item>Hrvatske vode, pravna osoba za upravljanje vodama, OIB 28921383001, Grada Vukovara 220, Zagreb</item>
      <item>HP - Hrvatska pošta d.d., OIB 87311810356, Jurišićeva 13, Zagreb</item>
      <item>Hrvatski Telekom d.d., OIB 81793146560, Roberta Frangeša Mihanovića 9, Zagreb</item>
      <item>ORYX GRUPA d.o.o. za edukaciju i usluge, OIB 82333208898, Ljudevita Posavskog 7/A, 10360 Sesvete</item>
      <item>SOCIETE GENERALE-SPLITSKA BANKA dioničko društvo, OIB 69326397242, Ruđera Boškovića 16, 21000 Split</item>
      <item>PORSCHE CROATIA društvo s ograničenom odgovornošću za trgovinu na veliko i malo, OIB 56007827423, Zagrebačka 117, 10410 Velika Gorica zastupanog po punomoćniku Odvjetničko društvo Borić &amp; partneri društvo s ograničenom odgovornošću</item>
      <item>Ministarstvo financija RH, OIB 18683136487, Katančićeva 5, 10000 Zagreb</item>
      <item>Hrvatska radiotelevizija, OIB 68419124305, Prisavlje 3, 10000 Zagreb zastupanog po punomoćniku MADIRAZZA &amp; PARTNERI, odvjetničko društvo d.o.o.</item>
    </izvorni_sadrzaj>
    <derivirana_varijabla naziv="DomainObject.Predmet.StrankaListFormatedWithAdressOIB_1">
      <item>FINA SPLIT, OIB 85821130368, Mažuranićevo šetalište 24b, 21000 Split</item>
      <item>HRVATSKE ŠUME društvo s ograničenom odgovornošću, OIB 69693144506, Ul.Ljudevita Farkaša Vukotinovića 2, Zagreb zastupanog po punomoćniku Odvjetničko društvo KLIŠANIN &amp; PARTNERI društvo s ograničenom odgovornošću</item>
      <item>VITEŠKO ALKARSKO DRUŠTVO SINJ, OIB 15656934984, Šetalište Alojzija Stepinca 2, 21230 Sinj zastupanog po punomoćniku Zvonko Maras</item>
      <item>GRAD SINJ, OIB 03210055420, Dragašev prolaz 10, 21230 Sinj</item>
      <item>ALLIANZ ZAGREB dioničko društvo za osiguranje, OIB 23759810849, Heinzelova 70, Zagreb zastupanog po punomoćniku OD HANŽEKOVIĆ I PARTNERI</item>
      <item>Financijska agencija, OIB 85821130368, Ulica grada Vukovara 70, Zagreb</item>
      <item>Hrvatske vode, pravna osoba za upravljanje vodama, OIB 28921383001, Grada Vukovara 220, Zagreb</item>
      <item>HP - Hrvatska pošta d.d., OIB 87311810356, Jurišićeva 13, Zagreb</item>
      <item>Hrvatski Telekom d.d., OIB 81793146560, Roberta Frangeša Mihanovića 9, Zagreb</item>
      <item>ORYX GRUPA d.o.o. za edukaciju i usluge, OIB 82333208898, Ljudevita Posavskog 7/A, 10360 Sesvete</item>
      <item>SOCIETE GENERALE-SPLITSKA BANKA dioničko društvo, OIB 69326397242, Ruđera Boškovića 16, 21000 Split</item>
      <item>PORSCHE CROATIA društvo s ograničenom odgovornošću za trgovinu na veliko i malo, OIB 56007827423, Zagrebačka 117, 10410 Velika Gorica zastupanog po punomoćniku Odvjetničko društvo Borić &amp; partneri društvo s ograničenom odgovornošću</item>
      <item>Ministarstvo financija RH, OIB 18683136487, Katančićeva 5, 10000 Zagreb</item>
      <item>Hrvatska radiotelevizija, OIB 68419124305, Prisavlje 3, 10000 Zagreb zastupanog po punomoćniku MADIRAZZA &amp; PARTNERI, odvjetničko društvo d.o.o.</item>
    </derivirana_varijabla>
  </DomainObject.Predmet.StrankaListFormatedWithAdressOIB>
  <DomainObject.Predmet.StrankaListNazivFormated>
    <izvorni_sadrzaj>
      <item>FINA SPLIT</item>
      <item>HRVATSKE ŠUME društvo s ograničenom odgovornošću</item>
      <item>VITEŠKO ALKARSKO DRUŠTVO SINJ</item>
      <item>GRAD SINJ</item>
      <item>ALLIANZ ZAGREB dioničko društvo za osiguranje</item>
      <item>Financijska agencija</item>
      <item>Hrvatske vode, pravna osoba za upravljanje vodama</item>
      <item>HP - Hrvatska pošta d.d.</item>
      <item>Hrvatski Telekom d.d.</item>
      <item>ORYX GRUPA d.o.o. za edukaciju i usluge</item>
      <item>SOCIETE GENERALE-SPLITSKA BANKA dioničko društvo</item>
      <item>PORSCHE CROATIA društvo s ograničenom odgovornošću za trgovinu na veliko i malo</item>
      <item>Ministarstvo financija RH</item>
      <item>Hrvatska radiotelevizija</item>
    </izvorni_sadrzaj>
    <derivirana_varijabla naziv="DomainObject.Predmet.StrankaListNazivFormated_1">
      <item>FINA SPLIT</item>
      <item>HRVATSKE ŠUME društvo s ograničenom odgovornošću</item>
      <item>VITEŠKO ALKARSKO DRUŠTVO SINJ</item>
      <item>GRAD SINJ</item>
      <item>ALLIANZ ZAGREB dioničko društvo za osiguranje</item>
      <item>Financijska agencija</item>
      <item>Hrvatske vode, pravna osoba za upravljanje vodama</item>
      <item>HP - Hrvatska pošta d.d.</item>
      <item>Hrvatski Telekom d.d.</item>
      <item>ORYX GRUPA d.o.o. za edukaciju i usluge</item>
      <item>SOCIETE GENERALE-SPLITSKA BANKA dioničko društvo</item>
      <item>PORSCHE CROATIA društvo s ograničenom odgovornošću za trgovinu na veliko i malo</item>
      <item>Ministarstvo financija RH</item>
      <item>Hrvatska radiotelevizija</item>
    </derivirana_varijabla>
  </DomainObject.Predmet.StrankaListNazivFormated>
  <DomainObject.Predmet.StrankaListNazivFormatedOIB>
    <izvorni_sadrzaj>
      <item>FINA SPLIT, OIB 85821130368</item>
      <item>HRVATSKE ŠUME društvo s ograničenom odgovornošću, OIB 69693144506</item>
      <item>VITEŠKO ALKARSKO DRUŠTVO SINJ, OIB 15656934984</item>
      <item>GRAD SINJ, OIB 03210055420</item>
      <item>ALLIANZ ZAGREB dioničko društvo za osiguranje, OIB 23759810849</item>
      <item>Financijska agencija, OIB 85821130368</item>
      <item>Hrvatske vode, pravna osoba za upravljanje vodama, OIB 28921383001</item>
      <item>HP - Hrvatska pošta d.d., OIB 87311810356</item>
      <item>Hrvatski Telekom d.d., OIB 81793146560</item>
      <item>ORYX GRUPA d.o.o. za edukaciju i usluge, OIB 82333208898</item>
      <item>SOCIETE GENERALE-SPLITSKA BANKA dioničko društvo, OIB 69326397242</item>
      <item>PORSCHE CROATIA društvo s ograničenom odgovornošću za trgovinu na veliko i malo, OIB 56007827423</item>
      <item>Ministarstvo financija RH, OIB 18683136487</item>
      <item>Hrvatska radiotelevizija, OIB 68419124305</item>
    </izvorni_sadrzaj>
    <derivirana_varijabla naziv="DomainObject.Predmet.StrankaListNazivFormatedOIB_1">
      <item>FINA SPLIT, OIB 85821130368</item>
      <item>HRVATSKE ŠUME društvo s ograničenom odgovornošću, OIB 69693144506</item>
      <item>VITEŠKO ALKARSKO DRUŠTVO SINJ, OIB 15656934984</item>
      <item>GRAD SINJ, OIB 03210055420</item>
      <item>ALLIANZ ZAGREB dioničko društvo za osiguranje, OIB 23759810849</item>
      <item>Financijska agencija, OIB 85821130368</item>
      <item>Hrvatske vode, pravna osoba za upravljanje vodama, OIB 28921383001</item>
      <item>HP - Hrvatska pošta d.d., OIB 87311810356</item>
      <item>Hrvatski Telekom d.d., OIB 81793146560</item>
      <item>ORYX GRUPA d.o.o. za edukaciju i usluge, OIB 82333208898</item>
      <item>SOCIETE GENERALE-SPLITSKA BANKA dioničko društvo, OIB 69326397242</item>
      <item>PORSCHE CROATIA društvo s ograničenom odgovornošću za trgovinu na veliko i malo, OIB 56007827423</item>
      <item>Ministarstvo financija RH, OIB 18683136487</item>
      <item>Hrvatska radiotelevizija, OIB 68419124305</item>
    </derivirana_varijabla>
  </DomainObject.Predmet.StrankaListNazivFormatedOIB>
  <DomainObject.Predmet.ProtuStrankaListFormated>
    <izvorni_sadrzaj>
      <item>AUTOSERVIS JAJO d.o.o. za popravak i održavanje vozila, trgovinu, ugostiteljstvo i usluge prijevoza u cestovnom prometu</item>
    </izvorni_sadrzaj>
    <derivirana_varijabla naziv="DomainObject.Predmet.ProtuStrankaListFormated_1">
      <item>AUTOSERVIS JAJO d.o.o. za popravak i održavanje vozila, trgovinu, ugostiteljstvo i usluge prijevoza u cestovnom prometu</item>
    </derivirana_varijabla>
  </DomainObject.Predmet.ProtuStrankaListFormated>
  <DomainObject.Predmet.ProtuStrankaListFormatedOIB>
    <izvorni_sadrzaj>
      <item>AUTOSERVIS JAJO d.o.o. za popravak i održavanje vozila, trgovinu, ugostiteljstvo i usluge prijevoza u cestovnom prometu, OIB 78839593182</item>
    </izvorni_sadrzaj>
    <derivirana_varijabla naziv="DomainObject.Predmet.ProtuStrankaListFormatedOIB_1">
      <item>AUTOSERVIS JAJO d.o.o. za popravak i održavanje vozila, trgovinu, ugostiteljstvo i usluge prijevoza u cestovnom prometu, OIB 78839593182</item>
    </derivirana_varijabla>
  </DomainObject.Predmet.ProtuStrankaListFormatedOIB>
  <DomainObject.Predmet.ProtuStrankaListFormatedWithAdress>
    <izvorni_sadrzaj>
      <item>AUTOSERVIS JAJO d.o.o. za popravak i održavanje vozila, trgovinu, ugostiteljstvo i usluge prijevoza u cestovnom prometu, Filipa Grabovca/bb, 21230 Sinj</item>
    </izvorni_sadrzaj>
    <derivirana_varijabla naziv="DomainObject.Predmet.ProtuStrankaListFormatedWithAdress_1">
      <item>AUTOSERVIS JAJO d.o.o. za popravak i održavanje vozila, trgovinu, ugostiteljstvo i usluge prijevoza u cestovnom prometu, Filipa Grabovca/bb, 21230 Sinj</item>
    </derivirana_varijabla>
  </DomainObject.Predmet.ProtuStrankaListFormatedWithAdress>
  <DomainObject.Predmet.ProtuStrankaListFormatedWithAdressOIB>
    <izvorni_sadrzaj>
      <item>AUTOSERVIS JAJO d.o.o. za popravak i održavanje vozila, trgovinu, ugostiteljstvo i usluge prijevoza u cestovnom prometu, OIB 78839593182, Filipa Grabovca/bb, 21230 Sinj</item>
    </izvorni_sadrzaj>
    <derivirana_varijabla naziv="DomainObject.Predmet.ProtuStrankaListFormatedWithAdressOIB_1">
      <item>AUTOSERVIS JAJO d.o.o. za popravak i održavanje vozila, trgovinu, ugostiteljstvo i usluge prijevoza u cestovnom prometu, OIB 78839593182, Filipa Grabovca/bb, 21230 Sinj</item>
    </derivirana_varijabla>
  </DomainObject.Predmet.ProtuStrankaListFormatedWithAdressOIB>
  <DomainObject.Predmet.ProtuStrankaListNazivFormated>
    <izvorni_sadrzaj>
      <item>AUTOSERVIS JAJO d.o.o. za popravak i održavanje vozila, trgovinu, ugostiteljstvo i usluge prijevoza u cestovnom prometu</item>
    </izvorni_sadrzaj>
    <derivirana_varijabla naziv="DomainObject.Predmet.ProtuStrankaListNazivFormated_1">
      <item>AUTOSERVIS JAJO d.o.o. za popravak i održavanje vozila, trgovinu, ugostiteljstvo i usluge prijevoza u cestovnom prometu</item>
    </derivirana_varijabla>
  </DomainObject.Predmet.ProtuStrankaListNazivFormated>
  <DomainObject.Predmet.ProtuStrankaListNazivFormatedOIB>
    <izvorni_sadrzaj>
      <item>AUTOSERVIS JAJO d.o.o. za popravak i održavanje vozila, trgovinu, ugostiteljstvo i usluge prijevoza u cestovnom prometu, OIB 78839593182</item>
    </izvorni_sadrzaj>
    <derivirana_varijabla naziv="DomainObject.Predmet.ProtuStrankaListNazivFormatedOIB_1">
      <item>AUTOSERVIS JAJO d.o.o. za popravak i održavanje vozila, trgovinu, ugostiteljstvo i usluge prijevoza u cestovnom prometu, OIB 78839593182</item>
    </derivirana_varijabla>
  </DomainObject.Predmet.ProtuStrankaListNazivFormatedOIB>
  <DomainObject.Predmet.OstaliListFormated>
    <izvorni_sadrzaj>
      <item>Ivana Sladoja</item>
      <item>Berislav Bušelić</item>
      <item>Odvjetničko društvo KLIŠANIN &amp; PARTNERI društvo s ograničenom odgovornošću punomoćnik sudionika u postupku HRVATSKE ŠUME društvo s ograničenom odgovornošću</item>
      <item>OD HANŽEKOVIĆ I PARTNERI punomoćnik sudionika u postupku ALLIANZ ZAGREB dioničko društvo za osiguranje</item>
      <item>Odvjetničko društvo Borić &amp; partneri društvo s ograničenom odgovornošću punomoćnik sudionika u postupku PORSCHE CROATIA društvo s ograničenom odgovornošću za trgovinu na veliko i malo</item>
      <item>Zvonko Maras punomoćnik sudionika u postupku VITEŠKO ALKARSKO DRUŠTVO SINJ</item>
      <item>MADIRAZZA &amp; PARTNERI, odvjetničko društvo d.o.o. punomoćnik sudionika u postupku Hrvatska radiotelevizija</item>
    </izvorni_sadrzaj>
    <derivirana_varijabla naziv="DomainObject.Predmet.OstaliListFormated_1">
      <item>Ivana Sladoja</item>
      <item>Berislav Bušelić</item>
      <item>Odvjetničko društvo KLIŠANIN &amp; PARTNERI društvo s ograničenom odgovornošću punomoćnik sudionika u postupku HRVATSKE ŠUME društvo s ograničenom odgovornošću</item>
      <item>OD HANŽEKOVIĆ I PARTNERI punomoćnik sudionika u postupku ALLIANZ ZAGREB dioničko društvo za osiguranje</item>
      <item>Odvjetničko društvo Borić &amp; partneri društvo s ograničenom odgovornošću punomoćnik sudionika u postupku PORSCHE CROATIA društvo s ograničenom odgovornošću za trgovinu na veliko i malo</item>
      <item>Zvonko Maras punomoćnik sudionika u postupku VITEŠKO ALKARSKO DRUŠTVO SINJ</item>
      <item>MADIRAZZA &amp; PARTNERI, odvjetničko društvo d.o.o. punomoćnik sudionika u postupku Hrvatska radiotelevizija</item>
    </derivirana_varijabla>
  </DomainObject.Predmet.OstaliListFormated>
  <DomainObject.Predmet.OstaliListFormatedOIB>
    <izvorni_sadrzaj>
      <item>Ivana Sladoja</item>
      <item>Berislav Bušelić, OIB 93274685765</item>
      <item>Odvjetničko društvo KLIŠANIN &amp; PARTNERI društvo s ograničenom odgovornošću, OIB 06259076695 punomoćnik sudionika u postupku HRVATSKE ŠUME društvo s ograničenom odgovornošću</item>
      <item>OD HANŽEKOVIĆ I PARTNERI punomoćnik sudionika u postupku ALLIANZ ZAGREB dioničko društvo za osiguranje</item>
      <item>Odvjetničko društvo Borić &amp; partneri društvo s ograničenom odgovornošću, OIB 75819777315 punomoćnik sudionika u postupku PORSCHE CROATIA društvo s ograničenom odgovornošću za trgovinu na veliko i malo</item>
      <item>Zvonko Maras, OIB 23206723863 punomoćnik sudionika u postupku VITEŠKO ALKARSKO DRUŠTVO SINJ</item>
      <item>MADIRAZZA &amp; PARTNERI, odvjetničko društvo d.o.o., OIB 37462847637 punomoćnik sudionika u postupku Hrvatska radiotelevizija</item>
    </izvorni_sadrzaj>
    <derivirana_varijabla naziv="DomainObject.Predmet.OstaliListFormatedOIB_1">
      <item>Ivana Sladoja</item>
      <item>Berislav Bušelić, OIB 93274685765</item>
      <item>Odvjetničko društvo KLIŠANIN &amp; PARTNERI društvo s ograničenom odgovornošću, OIB 06259076695 punomoćnik sudionika u postupku HRVATSKE ŠUME društvo s ograničenom odgovornošću</item>
      <item>OD HANŽEKOVIĆ I PARTNERI punomoćnik sudionika u postupku ALLIANZ ZAGREB dioničko društvo za osiguranje</item>
      <item>Odvjetničko društvo Borić &amp; partneri društvo s ograničenom odgovornošću, OIB 75819777315 punomoćnik sudionika u postupku PORSCHE CROATIA društvo s ograničenom odgovornošću za trgovinu na veliko i malo</item>
      <item>Zvonko Maras, OIB 23206723863 punomoćnik sudionika u postupku VITEŠKO ALKARSKO DRUŠTVO SINJ</item>
      <item>MADIRAZZA &amp; PARTNERI, odvjetničko društvo d.o.o., OIB 37462847637 punomoćnik sudionika u postupku Hrvatska radiotelevizija</item>
    </derivirana_varijabla>
  </DomainObject.Predmet.OstaliListFormatedOIB>
  <DomainObject.Predmet.OstaliListFormatedWithAdress>
    <izvorni_sadrzaj>
      <item>Ivana Sladoja, Lučane 19, 21230 Sinj</item>
      <item>Berislav Bušelić, A. Starčevića 21, 21210 Mravince</item>
      <item>Odvjetničko društvo KLIŠANIN &amp; PARTNERI društvo s ograničenom odgovornošću, Zelinska 2/I, Zagreb punomoćnik sudionika u postupku HRVATSKE ŠUME društvo s ograničenom odgovornošću</item>
      <item>OD HANŽEKOVIĆ I PARTNERI, Radnička cesta 22, 10000 Zagreb punomoćnik sudionika u postupku ALLIANZ ZAGREB dioničko društvo za osiguranje</item>
      <item>Odvjetničko društvo Borić &amp; partneri društvo s ograničenom odgovornošću, Josipa Marohnića 1, Zagreb punomoćnik sudionika u postupku PORSCHE CROATIA društvo s ograničenom odgovornošću za trgovinu na veliko i malo</item>
      <item>Zvonko Maras, Vrlička 15/I, 21230 Sinj punomoćnik sudionika u postupku VITEŠKO ALKARSKO DRUŠTVO SINJ</item>
      <item>MADIRAZZA &amp; PARTNERI, odvjetničko društvo d.o.o., Masarykova 21, 10000 Zagreb punomoćnik sudionika u postupku Hrvatska radiotelevizija</item>
    </izvorni_sadrzaj>
    <derivirana_varijabla naziv="DomainObject.Predmet.OstaliListFormatedWithAdress_1">
      <item>Ivana Sladoja, Lučane 19, 21230 Sinj</item>
      <item>Berislav Bušelić, A. Starčevića 21, 21210 Mravince</item>
      <item>Odvjetničko društvo KLIŠANIN &amp; PARTNERI društvo s ograničenom odgovornošću, Zelinska 2/I, Zagreb punomoćnik sudionika u postupku HRVATSKE ŠUME društvo s ograničenom odgovornošću</item>
      <item>OD HANŽEKOVIĆ I PARTNERI, Radnička cesta 22, 10000 Zagreb punomoćnik sudionika u postupku ALLIANZ ZAGREB dioničko društvo za osiguranje</item>
      <item>Odvjetničko društvo Borić &amp; partneri društvo s ograničenom odgovornošću, Josipa Marohnića 1, Zagreb punomoćnik sudionika u postupku PORSCHE CROATIA društvo s ograničenom odgovornošću za trgovinu na veliko i malo</item>
      <item>Zvonko Maras, Vrlička 15/I, 21230 Sinj punomoćnik sudionika u postupku VITEŠKO ALKARSKO DRUŠTVO SINJ</item>
      <item>MADIRAZZA &amp; PARTNERI, odvjetničko društvo d.o.o., Masarykova 21, 10000 Zagreb punomoćnik sudionika u postupku Hrvatska radiotelevizija</item>
    </derivirana_varijabla>
  </DomainObject.Predmet.OstaliListFormatedWithAdress>
  <DomainObject.Predmet.OstaliListFormatedWithAdressOIB>
    <izvorni_sadrzaj>
      <item>Ivana Sladoja, Lučane 19, 21230 Sinj</item>
      <item>Berislav Bušelić, OIB 93274685765, A. Starčevića 21, 21210 Mravince</item>
      <item>Odvjetničko društvo KLIŠANIN &amp; PARTNERI društvo s ograničenom odgovornošću, OIB 06259076695, Zelinska 2/I, Zagreb punomoćnik sudionika u postupku HRVATSKE ŠUME društvo s ograničenom odgovornošću</item>
      <item>OD HANŽEKOVIĆ I PARTNERI, Radnička cesta 22, 10000 Zagreb punomoćnik sudionika u postupku ALLIANZ ZAGREB dioničko društvo za osiguranje</item>
      <item>Odvjetničko društvo Borić &amp; partneri društvo s ograničenom odgovornošću, OIB 75819777315, Josipa Marohnića 1, Zagreb punomoćnik sudionika u postupku PORSCHE CROATIA društvo s ograničenom odgovornošću za trgovinu na veliko i malo</item>
      <item>Zvonko Maras, OIB 23206723863, Vrlička 15/I, 21230 Sinj punomoćnik sudionika u postupku VITEŠKO ALKARSKO DRUŠTVO SINJ</item>
      <item>MADIRAZZA &amp; PARTNERI, odvjetničko društvo d.o.o., OIB 37462847637, Masarykova 21, 10000 Zagreb punomoćnik sudionika u postupku Hrvatska radiotelevizija</item>
    </izvorni_sadrzaj>
    <derivirana_varijabla naziv="DomainObject.Predmet.OstaliListFormatedWithAdressOIB_1">
      <item>Ivana Sladoja, Lučane 19, 21230 Sinj</item>
      <item>Berislav Bušelić, OIB 93274685765, A. Starčevića 21, 21210 Mravince</item>
      <item>Odvjetničko društvo KLIŠANIN &amp; PARTNERI društvo s ograničenom odgovornošću, OIB 06259076695, Zelinska 2/I, Zagreb punomoćnik sudionika u postupku HRVATSKE ŠUME društvo s ograničenom odgovornošću</item>
      <item>OD HANŽEKOVIĆ I PARTNERI, Radnička cesta 22, 10000 Zagreb punomoćnik sudionika u postupku ALLIANZ ZAGREB dioničko društvo za osiguranje</item>
      <item>Odvjetničko društvo Borić &amp; partneri društvo s ograničenom odgovornošću, OIB 75819777315, Josipa Marohnića 1, Zagreb punomoćnik sudionika u postupku PORSCHE CROATIA društvo s ograničenom odgovornošću za trgovinu na veliko i malo</item>
      <item>Zvonko Maras, OIB 23206723863, Vrlička 15/I, 21230 Sinj punomoćnik sudionika u postupku VITEŠKO ALKARSKO DRUŠTVO SINJ</item>
      <item>MADIRAZZA &amp; PARTNERI, odvjetničko društvo d.o.o., OIB 37462847637, Masarykova 21, 10000 Zagreb punomoćnik sudionika u postupku Hrvatska radiotelevizija</item>
    </derivirana_varijabla>
  </DomainObject.Predmet.OstaliListFormatedWithAdressOIB>
  <DomainObject.Predmet.OstaliListNazivFormated>
    <izvorni_sadrzaj>
      <item>Ivana Sladoja</item>
      <item>Berislav Bušelić</item>
      <item>Odvjetničko društvo KLIŠANIN &amp; PARTNERI društvo s ograničenom odgovornošću</item>
      <item>OD HANŽEKOVIĆ I PARTNERI</item>
      <item>Odvjetničko društvo Borić &amp; partneri društvo s ograničenom odgovornošću</item>
      <item>Zvonko Maras</item>
      <item>MADIRAZZA &amp; PARTNERI, odvjetničko društvo d.o.o.</item>
    </izvorni_sadrzaj>
    <derivirana_varijabla naziv="DomainObject.Predmet.OstaliListNazivFormated_1">
      <item>Ivana Sladoja</item>
      <item>Berislav Bušelić</item>
      <item>Odvjetničko društvo KLIŠANIN &amp; PARTNERI društvo s ograničenom odgovornošću</item>
      <item>OD HANŽEKOVIĆ I PARTNERI</item>
      <item>Odvjetničko društvo Borić &amp; partneri društvo s ograničenom odgovornošću</item>
      <item>Zvonko Maras</item>
      <item>MADIRAZZA &amp; PARTNERI, odvjetničko društvo d.o.o.</item>
    </derivirana_varijabla>
  </DomainObject.Predmet.OstaliListNazivFormated>
  <DomainObject.Predmet.OstaliListNazivFormatedOIB>
    <izvorni_sadrzaj>
      <item>Ivana Sladoja</item>
      <item>Berislav Bušelić, OIB 93274685765</item>
      <item>Odvjetničko društvo KLIŠANIN &amp; PARTNERI društvo s ograničenom odgovornošću, OIB 06259076695</item>
      <item>OD HANŽEKOVIĆ I PARTNERI</item>
      <item>Odvjetničko društvo Borić &amp; partneri društvo s ograničenom odgovornošću, OIB 75819777315</item>
      <item>Zvonko Maras, OIB 23206723863</item>
      <item>MADIRAZZA &amp; PARTNERI, odvjetničko društvo d.o.o., OIB 37462847637</item>
    </izvorni_sadrzaj>
    <derivirana_varijabla naziv="DomainObject.Predmet.OstaliListNazivFormatedOIB_1">
      <item>Ivana Sladoja</item>
      <item>Berislav Bušelić, OIB 93274685765</item>
      <item>Odvjetničko društvo KLIŠANIN &amp; PARTNERI društvo s ograničenom odgovornošću, OIB 06259076695</item>
      <item>OD HANŽEKOVIĆ I PARTNERI</item>
      <item>Odvjetničko društvo Borić &amp; partneri društvo s ograničenom odgovornošću, OIB 75819777315</item>
      <item>Zvonko Maras, OIB 23206723863</item>
      <item>MADIRAZZA &amp; PARTNERI, odvjetničko društvo d.o.o., OIB 37462847637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lipnja 2016.</izvorni_sadrzaj>
    <derivirana_varijabla naziv="DomainObject.Datum_1">9. lipnja 2016.</derivirana_varijabla>
  </DomainObject.Datum>
  <DomainObject.PoslovniBrojDokumenta>
    <izvorni_sadrzaj/>
    <derivirana_varijabla naziv="DomainObject.PoslovniBrojDokumenta_1"/>
  </DomainObject.PoslovniBrojDokumenta>
  <DomainObject.Predmet.StrankaIDrugi>
    <izvorni_sadrzaj>FINA SPLIT i dr.</izvorni_sadrzaj>
    <derivirana_varijabla naziv="DomainObject.Predmet.StrankaIDrugi_1">FINA SPLIT i dr.</derivirana_varijabla>
  </DomainObject.Predmet.StrankaIDrugi>
  <DomainObject.Predmet.ProtustrankaIDrugi>
    <izvorni_sadrzaj>AUTOSERVIS JAJO d.o.o. za popravak i održavanje vozila, trgovinu, ugostiteljstvo i usluge prijevoza u cestovnom prometu</izvorni_sadrzaj>
    <derivirana_varijabla naziv="DomainObject.Predmet.ProtustrankaIDrugi_1">AUTOSERVIS JAJO d.o.o. za popravak i održavanje vozila, trgovinu, ugostiteljstvo i usluge prijevoza u cestovnom prometu</derivirana_varijabla>
  </DomainObject.Predmet.ProtustrankaIDrugi>
  <DomainObject.Predmet.StrankaIDrugiAdressOIB>
    <izvorni_sadrzaj>FINA SPLIT, OIB 85821130368, Mažuranićevo šetalište 24b, 21000 Split i dr.</izvorni_sadrzaj>
    <derivirana_varijabla naziv="DomainObject.Predmet.StrankaIDrugiAdressOIB_1">FINA SPLIT, OIB 85821130368, Mažuranićevo šetalište 24b, 21000 Split i dr.</derivirana_varijabla>
  </DomainObject.Predmet.StrankaIDrugiAdressOIB>
  <DomainObject.Predmet.ProtustrankaIDrugiAdressOIB>
    <izvorni_sadrzaj>AUTOSERVIS JAJO d.o.o. za popravak i održavanje vozila, trgovinu, ugostiteljstvo i usluge prijevoza u cestovnom prometu, OIB 78839593182, Filipa Grabovca/bb, 21230 Sinj</izvorni_sadrzaj>
    <derivirana_varijabla naziv="DomainObject.Predmet.ProtustrankaIDrugiAdressOIB_1">AUTOSERVIS JAJO d.o.o. za popravak i održavanje vozila, trgovinu, ugostiteljstvo i usluge prijevoza u cestovnom prometu, OIB 78839593182, Filipa Grabovca/bb, 21230 Sinj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SPLIT</item>
      <item>AUTOSERVIS JAJO d.o.o. za popravak i održavanje vozila, trgovinu, ugostiteljstvo i usluge prijevoza u cestovnom prometu</item>
      <item>Ivana Sladoja</item>
      <item>Berislav Bušelić</item>
      <item>HRVATSKE ŠUME društvo s ograničenom odgovornošću</item>
      <item>Odvjetničko društvo KLIŠANIN &amp; PARTNERI društvo s ograničenom odgovornošću</item>
      <item>VITEŠKO ALKARSKO DRUŠTVO SINJ</item>
      <item>GRAD SINJ</item>
      <item>ALLIANZ ZAGREB dioničko društvo za osiguranje</item>
      <item>OD HANŽEKOVIĆ I PARTNERI</item>
      <item>Financijska agencija</item>
      <item>Hrvatske vode, pravna osoba za upravljanje vodama</item>
      <item>HP - Hrvatska pošta d.d.</item>
      <item>Hrvatski Telekom d.d.</item>
      <item>ORYX GRUPA d.o.o. za edukaciju i usluge</item>
      <item>SOCIETE GENERALE-SPLITSKA BANKA dioničko društvo</item>
      <item>PORSCHE CROATIA društvo s ograničenom odgovornošću za trgovinu na veliko i malo</item>
      <item>Odvjetničko društvo Borić &amp; partneri društvo s ograničenom odgovornošću</item>
      <item>Ministarstvo financija RH</item>
      <item>Zvonko Maras</item>
      <item>Hrvatska radiotelevizija</item>
      <item>MADIRAZZA &amp; PARTNERI, odvjetničko društvo d.o.o.</item>
    </izvorni_sadrzaj>
    <derivirana_varijabla naziv="DomainObject.Predmet.SudioniciListNaziv_1">
      <item>FINA SPLIT</item>
      <item>AUTOSERVIS JAJO d.o.o. za popravak i održavanje vozila, trgovinu, ugostiteljstvo i usluge prijevoza u cestovnom prometu</item>
      <item>Ivana Sladoja</item>
      <item>Berislav Bušelić</item>
      <item>HRVATSKE ŠUME društvo s ograničenom odgovornošću</item>
      <item>Odvjetničko društvo KLIŠANIN &amp; PARTNERI društvo s ograničenom odgovornošću</item>
      <item>VITEŠKO ALKARSKO DRUŠTVO SINJ</item>
      <item>GRAD SINJ</item>
      <item>ALLIANZ ZAGREB dioničko društvo za osiguranje</item>
      <item>OD HANŽEKOVIĆ I PARTNERI</item>
      <item>Financijska agencija</item>
      <item>Hrvatske vode, pravna osoba za upravljanje vodama</item>
      <item>HP - Hrvatska pošta d.d.</item>
      <item>Hrvatski Telekom d.d.</item>
      <item>ORYX GRUPA d.o.o. za edukaciju i usluge</item>
      <item>SOCIETE GENERALE-SPLITSKA BANKA dioničko društvo</item>
      <item>PORSCHE CROATIA društvo s ograničenom odgovornošću za trgovinu na veliko i malo</item>
      <item>Odvjetničko društvo Borić &amp; partneri društvo s ograničenom odgovornošću</item>
      <item>Ministarstvo financija RH</item>
      <item>Zvonko Maras</item>
      <item>Hrvatska radiotelevizija</item>
      <item>MADIRAZZA &amp; PARTNERI, odvjetničko društvo d.o.o.</item>
    </derivirana_varijabla>
  </DomainObject.Predmet.SudioniciListNaziv>
  <DomainObject.Predmet.SudioniciListAdressOIB>
    <izvorni_sadrzaj>
      <item>FINA SPLIT, OIB 85821130368, Mažuranićevo šetalište 24b,21000 Split</item>
      <item>AUTOSERVIS JAJO d.o.o. za popravak i održavanje vozila, trgovinu, ugostiteljstvo i usluge prijevoza u cestovnom prometu, OIB 78839593182, Filipa Grabovca/bb,21230 Sinj</item>
      <item>Ivana Sladoja, Lučane 19,21230 Sinj</item>
      <item>Berislav Bušelić, OIB 93274685765, A. Starčevića 21,21210 Mravince</item>
      <item>HRVATSKE ŠUME društvo s ograničenom odgovornošću, OIB 69693144506, Ul.Ljudevita Farkaša Vukotinovića 2,Zagreb</item>
      <item>Odvjetničko društvo KLIŠANIN &amp; PARTNERI društvo s ograničenom odgovornošću, OIB 06259076695, Zelinska 2/I,Zagreb</item>
      <item>VITEŠKO ALKARSKO DRUŠTVO SINJ, OIB 15656934984, Šetalište Alojzija Stepinca 2,21230 Sinj</item>
      <item>GRAD SINJ, OIB 03210055420, Dragašev prolaz 10,21230 Sinj</item>
      <item>ALLIANZ ZAGREB dioničko društvo za osiguranje, OIB 23759810849, Heinzelova 70,Zagreb</item>
      <item>OD HANŽEKOVIĆ I PARTNERI, Radnička cesta 22,10000 Zagreb</item>
      <item>Financijska agencija, OIB 85821130368, Ulica grada Vukovara 70,Zagreb</item>
      <item>Hrvatske vode, pravna osoba za upravljanje vodama, OIB 28921383001, Grada Vukovara 220,Zagreb</item>
      <item>HP - Hrvatska pošta d.d., OIB 87311810356, Jurišićeva 13,Zagreb</item>
      <item>Hrvatski Telekom d.d., OIB 81793146560, Roberta Frangeša Mihanovića 9,Zagreb</item>
      <item>ORYX GRUPA d.o.o. za edukaciju i usluge, OIB 82333208898, Ljudevita Posavskog 7/A,10360 Sesvete</item>
      <item>SOCIETE GENERALE-SPLITSKA BANKA dioničko društvo, OIB 69326397242, Ruđera Boškovića 16,21000 Split</item>
      <item>PORSCHE CROATIA društvo s ograničenom odgovornošću za trgovinu na veliko i malo, OIB 56007827423, Zagrebačka 117,10410 Velika Gorica</item>
      <item>Odvjetničko društvo Borić &amp; partneri društvo s ograničenom odgovornošću, OIB 75819777315, Josipa Marohnića 1,Zagreb</item>
      <item>Ministarstvo financija RH, OIB 18683136487, Katančićeva 5,10000 Zagreb</item>
      <item>Zvonko Maras, OIB 23206723863, Vrlička 15/I,21230 Sinj</item>
      <item>Hrvatska radiotelevizija, OIB 68419124305, Prisavlje 3,10000 Zagreb</item>
      <item>MADIRAZZA &amp; PARTNERI, odvjetničko društvo d.o.o., OIB 37462847637, Masarykova 21,10000 Zagreb</item>
    </izvorni_sadrzaj>
    <derivirana_varijabla naziv="DomainObject.Predmet.SudioniciListAdressOIB_1">
      <item>FINA SPLIT, OIB 85821130368, Mažuranićevo šetalište 24b,21000 Split</item>
      <item>AUTOSERVIS JAJO d.o.o. za popravak i održavanje vozila, trgovinu, ugostiteljstvo i usluge prijevoza u cestovnom prometu, OIB 78839593182, Filipa Grabovca/bb,21230 Sinj</item>
      <item>Ivana Sladoja, Lučane 19,21230 Sinj</item>
      <item>Berislav Bušelić, OIB 93274685765, A. Starčevića 21,21210 Mravince</item>
      <item>HRVATSKE ŠUME društvo s ograničenom odgovornošću, OIB 69693144506, Ul.Ljudevita Farkaša Vukotinovića 2,Zagreb</item>
      <item>Odvjetničko društvo KLIŠANIN &amp; PARTNERI društvo s ograničenom odgovornošću, OIB 06259076695, Zelinska 2/I,Zagreb</item>
      <item>VITEŠKO ALKARSKO DRUŠTVO SINJ, OIB 15656934984, Šetalište Alojzija Stepinca 2,21230 Sinj</item>
      <item>GRAD SINJ, OIB 03210055420, Dragašev prolaz 10,21230 Sinj</item>
      <item>ALLIANZ ZAGREB dioničko društvo za osiguranje, OIB 23759810849, Heinzelova 70,Zagreb</item>
      <item>OD HANŽEKOVIĆ I PARTNERI, Radnička cesta 22,10000 Zagreb</item>
      <item>Financijska agencija, OIB 85821130368, Ulica grada Vukovara 70,Zagreb</item>
      <item>Hrvatske vode, pravna osoba za upravljanje vodama, OIB 28921383001, Grada Vukovara 220,Zagreb</item>
      <item>HP - Hrvatska pošta d.d., OIB 87311810356, Jurišićeva 13,Zagreb</item>
      <item>Hrvatski Telekom d.d., OIB 81793146560, Roberta Frangeša Mihanovića 9,Zagreb</item>
      <item>ORYX GRUPA d.o.o. za edukaciju i usluge, OIB 82333208898, Ljudevita Posavskog 7/A,10360 Sesvete</item>
      <item>SOCIETE GENERALE-SPLITSKA BANKA dioničko društvo, OIB 69326397242, Ruđera Boškovića 16,21000 Split</item>
      <item>PORSCHE CROATIA društvo s ograničenom odgovornošću za trgovinu na veliko i malo, OIB 56007827423, Zagrebačka 117,10410 Velika Gorica</item>
      <item>Odvjetničko društvo Borić &amp; partneri društvo s ograničenom odgovornošću, OIB 75819777315, Josipa Marohnića 1,Zagreb</item>
      <item>Ministarstvo financija RH, OIB 18683136487, Katančićeva 5,10000 Zagreb</item>
      <item>Zvonko Maras, OIB 23206723863, Vrlička 15/I,21230 Sinj</item>
      <item>Hrvatska radiotelevizija, OIB 68419124305, Prisavlje 3,10000 Zagreb</item>
      <item>MADIRAZZA &amp; PARTNERI, odvjetničko društvo d.o.o., OIB 37462847637, Masarykova 21,10000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78839593182</item>
      <item>, OIB null</item>
      <item>, OIB 93274685765</item>
      <item>, OIB 69693144506</item>
      <item>, OIB 06259076695</item>
      <item>, OIB 15656934984</item>
      <item>, OIB 03210055420</item>
      <item>, OIB 23759810849</item>
      <item>, OIB null</item>
      <item>, OIB 85821130368</item>
      <item>, OIB 28921383001</item>
      <item>, OIB 87311810356</item>
      <item>, OIB 81793146560</item>
      <item>, OIB 82333208898</item>
      <item>, OIB 69326397242</item>
      <item>, OIB 56007827423</item>
      <item>, OIB 75819777315</item>
      <item>, OIB 18683136487</item>
      <item>, OIB 23206723863</item>
      <item>, OIB 68419124305</item>
      <item>, OIB 37462847637</item>
    </izvorni_sadrzaj>
    <derivirana_varijabla naziv="DomainObject.Predmet.SudioniciListNazivOIB_1">
      <item>, OIB 85821130368</item>
      <item>, OIB 78839593182</item>
      <item>, OIB null</item>
      <item>, OIB 93274685765</item>
      <item>, OIB 69693144506</item>
      <item>, OIB 06259076695</item>
      <item>, OIB 15656934984</item>
      <item>, OIB 03210055420</item>
      <item>, OIB 23759810849</item>
      <item>, OIB null</item>
      <item>, OIB 85821130368</item>
      <item>, OIB 28921383001</item>
      <item>, OIB 87311810356</item>
      <item>, OIB 81793146560</item>
      <item>, OIB 82333208898</item>
      <item>, OIB 69326397242</item>
      <item>, OIB 56007827423</item>
      <item>, OIB 75819777315</item>
      <item>, OIB 18683136487</item>
      <item>, OIB 23206723863</item>
      <item>, OIB 68419124305</item>
      <item>, OIB 37462847637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Berislav Bušelić, OIB 93274685765, A. Starčevića 21 Mravince</item>
    </izvorni_sadrzaj>
    <derivirana_varijabla naziv="DomainObject.Predmet.StecajniUpraviteljiListAddressOIB_1">
      <item>Berislav Bušelić, OIB 93274685765, A. Starčevića 21 Mravince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D3974B9-DF4E-4BA8-94A6-79AF23812B3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199</properties:Words>
  <properties:Characters>1077</properties:Characters>
  <properties:Lines>42</properties:Lines>
  <properties:Paragraphs>17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1352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2016-06-09T06:35:00Z</dcterms:created>
  <dc:creator>wsadmin</dc:creator>
  <cp:lastModifiedBy>Katarina Mikulić</cp:lastModifiedBy>
  <cp:lastPrinted>2016-06-09T06:44:00Z</cp:lastPrinted>
  <dcterms:modified xmlns:xsi="http://www.w3.org/2001/XMLSchema-instance" xsi:type="dcterms:W3CDTF">2016-06-09T07:00:00Z</dcterms:modified>
  <cp:revision>5</cp:revision>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