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ebe9" w14:paraId="656ebe9" w:rsidRDefault="005355D1" w:rsidP="00085B56" w:rsidR="00243285" w:rsidRPr="00C075D4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31D21">
        <w:rPr>
          <w:noProof/>
        </w:rPr>
        <w:t>2426</w:t>
      </w:r>
      <w:r w:rsidR="00085B56" w:rsidRPr="00C075D4">
        <w:rPr>
          <w:noProof/>
        </w:rPr>
        <w:t>/1</w:t>
      </w:r>
      <w:r w:rsidR="00DA769C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DA769C" w:rsidP="00DA769C" w:rsidR="00DA769C" w:rsidRPr="00F057FF">
      <w:pPr>
        <w:ind w:firstLine="720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 w:rsidR="00E47601" w:rsidRPr="00E47601">
        <w:rPr>
          <w:lang w:val="pt-BR"/>
        </w:rPr>
        <w:t>JANKOMIR NEKRETNINE d.o.o., Zagreb, Vladimira Filakovca 13, OIB: 68860828547</w:t>
      </w:r>
      <w:r>
        <w:t xml:space="preserve">, </w:t>
      </w:r>
      <w:r w:rsidR="006C1451">
        <w:rPr>
          <w:lang w:val="pt-BR"/>
        </w:rPr>
        <w:t>29</w:t>
      </w:r>
      <w:r>
        <w:rPr>
          <w:lang w:val="pt-BR"/>
        </w:rPr>
        <w:t xml:space="preserve">. </w:t>
      </w:r>
      <w:r w:rsidR="00E47601">
        <w:rPr>
          <w:lang w:val="pt-BR"/>
        </w:rPr>
        <w:t>listopada</w:t>
      </w:r>
      <w:r>
        <w:rPr>
          <w:lang w:val="pt-BR"/>
        </w:rPr>
        <w:t xml:space="preserve"> 2018</w:t>
      </w:r>
      <w:r w:rsidRPr="00F057FF">
        <w:rPr>
          <w:lang w:val="pt-BR"/>
        </w:rPr>
        <w:t>.</w:t>
      </w:r>
      <w:r w:rsidRPr="00F057FF">
        <w:t>,</w:t>
      </w:r>
    </w:p>
    <w:p w:rsidRDefault="00DA769C" w:rsidP="00E029B4" w:rsidR="00DA76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1004C5">
        <w:t xml:space="preserve">Edita </w:t>
      </w:r>
      <w:proofErr w:type="spellStart"/>
      <w:r w:rsidR="001004C5">
        <w:t>Đurkin</w:t>
      </w:r>
      <w:proofErr w:type="spellEnd"/>
      <w:r w:rsidR="001004C5">
        <w:t xml:space="preserve">, Osijek, </w:t>
      </w:r>
      <w:proofErr w:type="spellStart"/>
      <w:r w:rsidR="001004C5">
        <w:t>Donjodravska</w:t>
      </w:r>
      <w:proofErr w:type="spellEnd"/>
      <w:r w:rsidR="001004C5">
        <w:t xml:space="preserve"> obala 16, </w:t>
      </w:r>
      <w:proofErr w:type="spellStart"/>
      <w:r w:rsidR="001004C5">
        <w:t>OIB</w:t>
      </w:r>
      <w:proofErr w:type="spellEnd"/>
      <w:r w:rsidR="001004C5">
        <w:t>: 65118926772</w:t>
      </w:r>
      <w:r w:rsidR="0022645D">
        <w:t xml:space="preserve"> </w:t>
      </w:r>
      <w:r w:rsidR="00B93BB9">
        <w:t xml:space="preserve">razrješuje se dužnosti </w:t>
      </w:r>
      <w:r w:rsidR="001D677D">
        <w:t>povjerenika</w:t>
      </w:r>
      <w:r w:rsidR="00B93BB9">
        <w:t xml:space="preserve"> u ovom </w:t>
      </w:r>
      <w:proofErr w:type="spellStart"/>
      <w:r w:rsidR="001D677D">
        <w:t>pred</w:t>
      </w:r>
      <w:r w:rsidR="00B93BB9">
        <w:t>stečajnom</w:t>
      </w:r>
      <w:proofErr w:type="spellEnd"/>
      <w:r w:rsidR="00B93BB9">
        <w:t xml:space="preserve"> p</w:t>
      </w:r>
      <w:r w:rsidR="00B84428">
        <w:t>ostupku</w:t>
      </w:r>
      <w:r w:rsidR="00B93BB9">
        <w:t>.</w:t>
      </w: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8D67F6">
        <w:t xml:space="preserve">povjerenika </w:t>
      </w:r>
      <w:r w:rsidR="00B93BB9" w:rsidRPr="00400A8C">
        <w:t>imenuje se</w:t>
      </w:r>
      <w:r w:rsidR="00BC3FFA">
        <w:t xml:space="preserve"> </w:t>
      </w:r>
      <w:r w:rsidR="008D380C">
        <w:t xml:space="preserve">Janko </w:t>
      </w:r>
      <w:proofErr w:type="spellStart"/>
      <w:r w:rsidR="008D380C">
        <w:t>Vidiček</w:t>
      </w:r>
      <w:proofErr w:type="spellEnd"/>
      <w:r w:rsidR="008D380C">
        <w:t>, Za</w:t>
      </w:r>
      <w:r w:rsidR="00AE5BC2">
        <w:t xml:space="preserve">greb, </w:t>
      </w:r>
      <w:r w:rsidR="008D380C">
        <w:t xml:space="preserve">Brazilska 3, </w:t>
      </w:r>
      <w:proofErr w:type="spellStart"/>
      <w:r w:rsidR="008D380C">
        <w:t>OIB</w:t>
      </w:r>
      <w:proofErr w:type="spellEnd"/>
      <w:r w:rsidR="008D380C">
        <w:t xml:space="preserve">: </w:t>
      </w:r>
      <w:r w:rsidR="002A10BF">
        <w:t>51043553915.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44F57" w:rsidP="00AE5BC2" w:rsidR="00AE5BC2">
      <w:pPr>
        <w:ind w:firstLine="708"/>
        <w:jc w:val="both"/>
      </w:pPr>
      <w:r>
        <w:t>Povjerenik</w:t>
      </w:r>
      <w:r w:rsidR="00955BBB">
        <w:t xml:space="preserve"> </w:t>
      </w:r>
      <w:r w:rsidR="00B4266A">
        <w:t xml:space="preserve">Edita </w:t>
      </w:r>
      <w:proofErr w:type="spellStart"/>
      <w:r w:rsidR="00B4266A">
        <w:t>Đurkin</w:t>
      </w:r>
      <w:proofErr w:type="spellEnd"/>
      <w:r w:rsidR="00B4266A">
        <w:t xml:space="preserve">, Osijek, </w:t>
      </w:r>
      <w:proofErr w:type="spellStart"/>
      <w:r w:rsidR="00B4266A">
        <w:t>Donjodravska</w:t>
      </w:r>
      <w:proofErr w:type="spellEnd"/>
      <w:r w:rsidR="00B4266A">
        <w:t xml:space="preserve"> obala 16, </w:t>
      </w:r>
      <w:proofErr w:type="spellStart"/>
      <w:r w:rsidR="00B4266A">
        <w:t>OIB</w:t>
      </w:r>
      <w:proofErr w:type="spellEnd"/>
      <w:r w:rsidR="00B4266A">
        <w:t>: 65118926772</w:t>
      </w:r>
      <w:r w:rsidR="007D35D4">
        <w:t xml:space="preserve"> </w:t>
      </w:r>
      <w:r w:rsidR="00955BBB">
        <w:t>je</w:t>
      </w:r>
      <w:r w:rsidR="00486DA9">
        <w:t xml:space="preserve"> podneskom od </w:t>
      </w:r>
      <w:r w:rsidR="00B4266A">
        <w:t>25. listopada</w:t>
      </w:r>
      <w:r>
        <w:t xml:space="preserve"> 2018. </w:t>
      </w:r>
      <w:r w:rsidR="00955BBB">
        <w:t>zatražio</w:t>
      </w:r>
      <w:r w:rsidR="001F0DCA">
        <w:t xml:space="preserve"> </w:t>
      </w:r>
      <w:r w:rsidR="00486DA9">
        <w:t xml:space="preserve">od suda da </w:t>
      </w:r>
      <w:r w:rsidR="001F0DCA">
        <w:t>ga</w:t>
      </w:r>
      <w:r w:rsidR="001F0DCA" w:rsidRPr="001F0DCA">
        <w:t xml:space="preserve"> u ovom </w:t>
      </w:r>
      <w:proofErr w:type="spellStart"/>
      <w:r w:rsidR="00474C10">
        <w:t>pred</w:t>
      </w:r>
      <w:r w:rsidR="001F0DCA" w:rsidRPr="001F0DCA">
        <w:t>stečajnom</w:t>
      </w:r>
      <w:proofErr w:type="spellEnd"/>
      <w:r w:rsidR="001F0DCA" w:rsidRPr="001F0DCA">
        <w:t xml:space="preserve"> postupku razriješi dužnosti </w:t>
      </w:r>
      <w:r w:rsidR="00474C10">
        <w:t>povjerenika</w:t>
      </w:r>
      <w:r w:rsidR="00B4266A">
        <w:t xml:space="preserve"> zbog opterećenosti u drugim predmetima kao i zbog trenutnih zdravstvenih razloga.</w:t>
      </w:r>
      <w:r w:rsidR="00AE5BC2">
        <w:t xml:space="preserve"> Osim toga, povjerenik je 23. listopada 2018. telefonski kontaktirao sud u bitnome navodeći kako se nalazi na liječenju u KBC Rebro.</w:t>
      </w:r>
    </w:p>
    <w:p w:rsidRDefault="001F0DCA" w:rsidP="00894EE0" w:rsidR="0075702A">
      <w:pPr>
        <w:ind w:firstLine="708"/>
        <w:jc w:val="both"/>
      </w:pPr>
      <w:r w:rsidRPr="001F0DCA">
        <w:t>Prema odredbi čl</w:t>
      </w:r>
      <w:r w:rsidR="000B1ED4">
        <w:t>anka</w:t>
      </w:r>
      <w:r w:rsidRPr="001F0DCA">
        <w:t xml:space="preserve"> 91. st</w:t>
      </w:r>
      <w:r w:rsidR="000B1ED4">
        <w:t>avka</w:t>
      </w:r>
      <w:r w:rsidRPr="001F0DCA">
        <w:t xml:space="preserve"> 5. Stečajnog </w:t>
      </w:r>
      <w:r w:rsidR="00955BBB">
        <w:t>zakona („Narodne novine“ broj 71</w:t>
      </w:r>
      <w:r w:rsidRPr="001F0DCA">
        <w:t>/15</w:t>
      </w:r>
      <w:r w:rsidR="000B1ED4">
        <w:t>.</w:t>
      </w:r>
      <w:r w:rsidR="00A40B61">
        <w:t xml:space="preserve"> i </w:t>
      </w:r>
      <w:r w:rsidR="00A40B61" w:rsidRPr="00165408">
        <w:t>104/17</w:t>
      </w:r>
      <w:r w:rsidR="000B1ED4">
        <w:t>.</w:t>
      </w:r>
      <w:r w:rsidRPr="001F0DCA">
        <w:t>, dalje</w:t>
      </w:r>
      <w:r w:rsidR="004D697D">
        <w:t xml:space="preserve">: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r w:rsidR="000B1ED4">
        <w:t xml:space="preserve">         </w:t>
      </w:r>
      <w:proofErr w:type="spellStart"/>
      <w:r w:rsidR="009F6C8D">
        <w:t>SZ</w:t>
      </w:r>
      <w:proofErr w:type="spellEnd"/>
      <w:r w:rsidR="009F6C8D">
        <w:t xml:space="preserve">-a o stečajnom upravitelju na odgovarajući se način primjenjuju na </w:t>
      </w:r>
      <w:r w:rsidR="00A40B61">
        <w:t>povjerenika</w:t>
      </w:r>
      <w:r w:rsidR="00230E80">
        <w:t xml:space="preserve"> (čl</w:t>
      </w:r>
      <w:r w:rsidR="000B1ED4">
        <w:t>anak</w:t>
      </w:r>
      <w:r w:rsidR="00230E80">
        <w:t xml:space="preserve"> </w:t>
      </w:r>
      <w:r w:rsidR="000B1ED4">
        <w:t xml:space="preserve">23. stavak </w:t>
      </w:r>
      <w:r w:rsidR="00A40B61">
        <w:t xml:space="preserve">3. </w:t>
      </w:r>
      <w:proofErr w:type="spellStart"/>
      <w:r w:rsidR="00230E80">
        <w:t>SZ</w:t>
      </w:r>
      <w:proofErr w:type="spellEnd"/>
      <w:r w:rsidR="000B1ED4">
        <w:t>-a</w:t>
      </w:r>
      <w:r w:rsidR="00230E80">
        <w:t>)</w:t>
      </w:r>
      <w:r w:rsidR="009F6C8D">
        <w:t>.</w:t>
      </w:r>
    </w:p>
    <w:p w:rsidRDefault="00B611E0" w:rsidP="006D4B88" w:rsidR="006D4B88">
      <w:pPr>
        <w:ind w:firstLine="708"/>
        <w:jc w:val="both"/>
      </w:pPr>
      <w:r>
        <w:t xml:space="preserve">S obzirom na zdravstveno stanje i postojanje zdravstvenih razloga, sud je </w:t>
      </w:r>
      <w:r w:rsidR="007159D8">
        <w:t xml:space="preserve">ocijenio kako u konkretnom slučaju postoji opravdani razlog za razrješenje </w:t>
      </w:r>
      <w:r w:rsidR="00611B9A">
        <w:t>povjerenika</w:t>
      </w:r>
      <w:r w:rsidR="007159D8">
        <w:t xml:space="preserve"> u ovom </w:t>
      </w:r>
      <w:proofErr w:type="spellStart"/>
      <w:r w:rsidR="00611B9A">
        <w:t>pred</w:t>
      </w:r>
      <w:r w:rsidR="007159D8">
        <w:t>stečajnom</w:t>
      </w:r>
      <w:proofErr w:type="spellEnd"/>
      <w:r w:rsidR="007159D8">
        <w:t xml:space="preserve"> postupka. Zbog toga je</w:t>
      </w:r>
      <w:r w:rsidR="004D697D">
        <w:t>, na temelju odred</w:t>
      </w:r>
      <w:r w:rsidR="00C33007">
        <w:t>be čl</w:t>
      </w:r>
      <w:r>
        <w:t>anka</w:t>
      </w:r>
      <w:r w:rsidR="00C33007">
        <w:t xml:space="preserve"> 91. st</w:t>
      </w:r>
      <w:r>
        <w:t>avka</w:t>
      </w:r>
      <w:r w:rsidR="00C33007">
        <w:t xml:space="preserve"> 5. </w:t>
      </w:r>
      <w:r w:rsidR="00230E80">
        <w:t>u vezi s odredbom čl</w:t>
      </w:r>
      <w:r>
        <w:t>anka</w:t>
      </w:r>
      <w:r w:rsidR="00230E80">
        <w:t xml:space="preserve"> </w:t>
      </w:r>
      <w:r w:rsidR="004D7819">
        <w:t>23. st</w:t>
      </w:r>
      <w:r>
        <w:t>avka</w:t>
      </w:r>
      <w:r w:rsidR="004D7819">
        <w:t xml:space="preserve"> 3</w:t>
      </w:r>
      <w:r w:rsidR="00230E80">
        <w:t xml:space="preserve">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rješenja. </w:t>
      </w:r>
    </w:p>
    <w:p w:rsidRDefault="007F2818" w:rsidP="00A71061" w:rsidR="001F0DCA">
      <w:pPr>
        <w:ind w:firstLine="708"/>
        <w:jc w:val="both"/>
      </w:pPr>
      <w:r>
        <w:t>Budući</w:t>
      </w:r>
      <w:r w:rsidR="001F0DCA">
        <w:t xml:space="preserve"> da je sud razriješio dosadašnjeg </w:t>
      </w:r>
      <w:r w:rsidR="00611B9A">
        <w:t>povjerenika</w:t>
      </w:r>
      <w:r w:rsidR="001F0DCA">
        <w:t xml:space="preserve">, </w:t>
      </w:r>
      <w:r w:rsidR="00A60DE3">
        <w:t>sud je odgovarajućom primjenom odredaba čl</w:t>
      </w:r>
      <w:r w:rsidR="00B611E0">
        <w:t>anka</w:t>
      </w:r>
      <w:r w:rsidR="00A60DE3">
        <w:t xml:space="preserve"> 84. st</w:t>
      </w:r>
      <w:r w:rsidR="00B611E0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B611E0">
        <w:t>anka</w:t>
      </w:r>
      <w:r w:rsidR="00A60DE3">
        <w:t xml:space="preserve"> 91. st</w:t>
      </w:r>
      <w:r w:rsidR="00B611E0">
        <w:t>avka</w:t>
      </w:r>
      <w:r w:rsidR="00A60DE3">
        <w:t xml:space="preserve"> 8. </w:t>
      </w:r>
      <w:r w:rsidR="00230E80">
        <w:t>i čl</w:t>
      </w:r>
      <w:r w:rsidR="00B611E0">
        <w:t>anka</w:t>
      </w:r>
      <w:r w:rsidR="00230E80">
        <w:t xml:space="preserve"> </w:t>
      </w:r>
      <w:r w:rsidR="00B611E0">
        <w:t>23. stavka</w:t>
      </w:r>
      <w:r w:rsidR="00237A0D">
        <w:t xml:space="preserve"> 3.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 w:rsidR="001F0DCA">
        <w:t xml:space="preserve"> </w:t>
      </w:r>
      <w:r w:rsidR="00A60DE3">
        <w:t xml:space="preserve">u točki II. izreke rješenja imenovao novog </w:t>
      </w:r>
      <w:r w:rsidR="00237A0D">
        <w:t>povjerenika</w:t>
      </w:r>
      <w:r w:rsidR="00A60DE3">
        <w:t>.</w:t>
      </w:r>
    </w:p>
    <w:p w:rsidRDefault="00AE5BC2" w:rsidP="004918BD" w:rsidR="00AE5BC2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6C1451">
        <w:rPr>
          <w:lang w:val="pt-BR"/>
        </w:rPr>
        <w:t>29</w:t>
      </w:r>
      <w:r w:rsidR="00611B9A">
        <w:rPr>
          <w:lang w:val="pt-BR"/>
        </w:rPr>
        <w:t xml:space="preserve">. </w:t>
      </w:r>
      <w:r w:rsidR="00E47601">
        <w:rPr>
          <w:lang w:val="pt-BR"/>
        </w:rPr>
        <w:t>listopada</w:t>
      </w:r>
      <w:r w:rsidR="00611B9A">
        <w:rPr>
          <w:lang w:val="pt-BR"/>
        </w:rPr>
        <w:t xml:space="preserve">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E8675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 w:rsidR="004E084C">
        <w:t xml:space="preserve"> </w:t>
      </w:r>
      <w:r w:rsidRPr="008B00D6">
        <w:t xml:space="preserve">može </w:t>
      </w:r>
      <w:r w:rsidR="004E084C">
        <w:t xml:space="preserve">se izjaviti </w:t>
      </w:r>
      <w:r w:rsidRPr="008B00D6">
        <w:t>žalb</w:t>
      </w:r>
      <w:r w:rsidR="004E084C">
        <w:t>a</w:t>
      </w:r>
      <w:r w:rsidRPr="008B00D6">
        <w:t xml:space="preserve"> Visokom trgovačkom sudu Republike Hrvatske u roku 8 dana </w:t>
      </w:r>
      <w:r>
        <w:t>od dostave</w:t>
      </w:r>
      <w:r w:rsidRPr="008B00D6">
        <w:t xml:space="preserve"> rješenja, a ulaže se putem ovog suda u </w:t>
      </w:r>
      <w:r w:rsidR="004E084C">
        <w:t xml:space="preserve">dovoljnom broju primjeraka za sud i protivnu </w:t>
      </w:r>
      <w:r w:rsidRPr="008B00D6">
        <w:t>stranku.</w:t>
      </w:r>
      <w:r w:rsidR="00611B9A">
        <w:t xml:space="preserve"> Dostava se smatra obavljenom istekom osmoga dana od dana objave ovog rješenja na mrežnoj stranici e-oglasna plo</w:t>
      </w:r>
      <w:r w:rsidR="004E084C">
        <w:t>ča Trgovačkog sud u Zagrebu (članak</w:t>
      </w:r>
      <w:r w:rsidR="00611B9A">
        <w:t xml:space="preserve"> 12. st</w:t>
      </w:r>
      <w:r w:rsidR="004E084C">
        <w:t>avak</w:t>
      </w:r>
      <w:r w:rsidR="00611B9A">
        <w:t xml:space="preserve"> 1. </w:t>
      </w:r>
      <w:proofErr w:type="spellStart"/>
      <w:r w:rsidR="00611B9A">
        <w:t>SZ</w:t>
      </w:r>
      <w:proofErr w:type="spellEnd"/>
      <w:r w:rsidR="004E084C">
        <w:t>-a</w:t>
      </w:r>
      <w:r w:rsidR="00611B9A">
        <w:t>).</w:t>
      </w:r>
    </w:p>
    <w:p w:rsidRDefault="00420C07" w:rsidP="00DA4B6E" w:rsidR="00420C07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20C07" w:rsidP="00420C07" w:rsidR="00420C07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420C07" w:rsidP="00420C07" w:rsidR="00BA00B8"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420C07" w:rsidR="00716095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C07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E47601">
      <w:rPr>
        <w:noProof/>
      </w:rPr>
      <w:t>2426</w:t>
    </w:r>
    <w:r>
      <w:rPr>
        <w:noProof/>
      </w:rPr>
      <w:t>/1</w:t>
    </w:r>
    <w:r w:rsidR="00611B9A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31D21"/>
    <w:rsid w:val="0006358B"/>
    <w:rsid w:val="000854F2"/>
    <w:rsid w:val="00085B56"/>
    <w:rsid w:val="0009227D"/>
    <w:rsid w:val="000B1ED4"/>
    <w:rsid w:val="000E2119"/>
    <w:rsid w:val="001004C5"/>
    <w:rsid w:val="00100575"/>
    <w:rsid w:val="001350B2"/>
    <w:rsid w:val="00163E44"/>
    <w:rsid w:val="001B0780"/>
    <w:rsid w:val="001B0810"/>
    <w:rsid w:val="001B255C"/>
    <w:rsid w:val="001C7977"/>
    <w:rsid w:val="001D677D"/>
    <w:rsid w:val="001F0C90"/>
    <w:rsid w:val="001F0DCA"/>
    <w:rsid w:val="001F2E2A"/>
    <w:rsid w:val="00204508"/>
    <w:rsid w:val="002213AA"/>
    <w:rsid w:val="0022645D"/>
    <w:rsid w:val="00227F48"/>
    <w:rsid w:val="00230E80"/>
    <w:rsid w:val="00237A0D"/>
    <w:rsid w:val="00237BC7"/>
    <w:rsid w:val="00243285"/>
    <w:rsid w:val="00254BDA"/>
    <w:rsid w:val="00274106"/>
    <w:rsid w:val="002878DC"/>
    <w:rsid w:val="002A10BF"/>
    <w:rsid w:val="002D4CBC"/>
    <w:rsid w:val="002F43D5"/>
    <w:rsid w:val="003021AC"/>
    <w:rsid w:val="00303C9C"/>
    <w:rsid w:val="003077AF"/>
    <w:rsid w:val="003161BB"/>
    <w:rsid w:val="00325272"/>
    <w:rsid w:val="00371E33"/>
    <w:rsid w:val="003869E3"/>
    <w:rsid w:val="003A083E"/>
    <w:rsid w:val="003A6C49"/>
    <w:rsid w:val="003B18CF"/>
    <w:rsid w:val="003C430D"/>
    <w:rsid w:val="00400A8C"/>
    <w:rsid w:val="00420C07"/>
    <w:rsid w:val="00423A24"/>
    <w:rsid w:val="004339E3"/>
    <w:rsid w:val="004472CE"/>
    <w:rsid w:val="00474C10"/>
    <w:rsid w:val="00486DA9"/>
    <w:rsid w:val="004918BD"/>
    <w:rsid w:val="00494FF0"/>
    <w:rsid w:val="004A3E10"/>
    <w:rsid w:val="004C4D71"/>
    <w:rsid w:val="004D4B40"/>
    <w:rsid w:val="004D583E"/>
    <w:rsid w:val="004D697D"/>
    <w:rsid w:val="004D7819"/>
    <w:rsid w:val="004E084C"/>
    <w:rsid w:val="00507BA9"/>
    <w:rsid w:val="00521936"/>
    <w:rsid w:val="0053524A"/>
    <w:rsid w:val="005355D1"/>
    <w:rsid w:val="00573BC8"/>
    <w:rsid w:val="00594295"/>
    <w:rsid w:val="005D057F"/>
    <w:rsid w:val="00611B9A"/>
    <w:rsid w:val="00662A9A"/>
    <w:rsid w:val="00670217"/>
    <w:rsid w:val="00673193"/>
    <w:rsid w:val="006B4ACD"/>
    <w:rsid w:val="006B77AD"/>
    <w:rsid w:val="006C1451"/>
    <w:rsid w:val="006D4B88"/>
    <w:rsid w:val="0070379F"/>
    <w:rsid w:val="007159D8"/>
    <w:rsid w:val="00716095"/>
    <w:rsid w:val="0073212E"/>
    <w:rsid w:val="0075346C"/>
    <w:rsid w:val="007534ED"/>
    <w:rsid w:val="0075702A"/>
    <w:rsid w:val="00762A37"/>
    <w:rsid w:val="007876EC"/>
    <w:rsid w:val="007B333C"/>
    <w:rsid w:val="007D35D4"/>
    <w:rsid w:val="007D68C0"/>
    <w:rsid w:val="007E0479"/>
    <w:rsid w:val="007F004D"/>
    <w:rsid w:val="007F2818"/>
    <w:rsid w:val="0086115E"/>
    <w:rsid w:val="00894EE0"/>
    <w:rsid w:val="008C56F2"/>
    <w:rsid w:val="008D380C"/>
    <w:rsid w:val="008D4093"/>
    <w:rsid w:val="008D55C6"/>
    <w:rsid w:val="008D5A9F"/>
    <w:rsid w:val="008D67F6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22493"/>
    <w:rsid w:val="00A40B61"/>
    <w:rsid w:val="00A60DE3"/>
    <w:rsid w:val="00A71061"/>
    <w:rsid w:val="00AB4A62"/>
    <w:rsid w:val="00AD12E1"/>
    <w:rsid w:val="00AE5BC2"/>
    <w:rsid w:val="00B4266A"/>
    <w:rsid w:val="00B44122"/>
    <w:rsid w:val="00B46204"/>
    <w:rsid w:val="00B5517A"/>
    <w:rsid w:val="00B611E0"/>
    <w:rsid w:val="00B84428"/>
    <w:rsid w:val="00B85BF4"/>
    <w:rsid w:val="00B93BB9"/>
    <w:rsid w:val="00BA00B8"/>
    <w:rsid w:val="00BA6E13"/>
    <w:rsid w:val="00BB1C51"/>
    <w:rsid w:val="00BC3FFA"/>
    <w:rsid w:val="00BC5467"/>
    <w:rsid w:val="00BD28EB"/>
    <w:rsid w:val="00C075D4"/>
    <w:rsid w:val="00C33007"/>
    <w:rsid w:val="00C51B7D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A769C"/>
    <w:rsid w:val="00DE274E"/>
    <w:rsid w:val="00DF2243"/>
    <w:rsid w:val="00DF5C32"/>
    <w:rsid w:val="00E029B4"/>
    <w:rsid w:val="00E34471"/>
    <w:rsid w:val="00E47601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44F57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C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C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C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C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C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C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C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C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3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St-2426/2018-21</izvorni_sadrzaj>
    <derivirana_varijabla naziv="DomainObject.Oznaka_1">St-2426/2018-21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St-2426/2018-21</izvorni_sadrzaj>
    <derivirana_varijabla naziv="DomainObject.PoslovniBrojDokumenta_1">St-2426/2018-21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St-2426/2018-16</izvorni_sadrzaj>
    <derivirana_varijabla naziv="DomainObject.PredzadnjaOdlukaIzPredmeta.Oznaka_1">St-2426/2018-16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2015</properties:Characters>
  <properties:Lines>51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2018-05-29T09:40:00Z</dcterms:created>
  <dc:creator>gzubak</dc:creator>
  <cp:lastModifiedBy>Katarina Drndelić</cp:lastModifiedBy>
  <cp:lastPrinted>2018-10-29T10:35:00Z</cp:lastPrinted>
  <dcterms:modified xmlns:xsi="http://www.w3.org/2001/XMLSchema-instance" xsi:type="dcterms:W3CDTF">2018-10-29T10:35:00Z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St-2426/2018-21 / Odluka - Rješenje - razrješenje povjerenika (Rj._2_Razrješenje POVJERENIKA__EDITA ĐURKIN.docx)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