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0f47" w14:paraId="2250f47" w:rsidRDefault="002503CA" w:rsidP="002503CA" w:rsidR="002503CA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503CA" w:rsidP="002503CA" w:rsidR="002503C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503CA" w:rsidP="002503CA" w:rsidR="002503C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503CA" w:rsidP="002503CA" w:rsidR="002503C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527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6-14</w:t>
      </w:r>
    </w:p>
    <w:p w:rsidRDefault="002503CA" w:rsidP="002503CA" w:rsidR="002503C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503CA" w:rsidP="002503CA" w:rsidR="002503CA" w:rsidRPr="00ED131D">
      <w:pPr>
        <w:jc w:val="both"/>
        <w:rPr>
          <w:sz w:val="23"/>
          <w:szCs w:val="23"/>
        </w:rPr>
      </w:pPr>
    </w:p>
    <w:p w:rsidRDefault="002503CA" w:rsidP="002503CA" w:rsidR="002503CA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503CA" w:rsidP="002503CA" w:rsidR="002503CA" w:rsidRPr="00ED131D">
      <w:pPr>
        <w:rPr>
          <w:sz w:val="23"/>
          <w:szCs w:val="23"/>
        </w:rPr>
      </w:pPr>
    </w:p>
    <w:p w:rsidRDefault="002503CA" w:rsidP="002503CA" w:rsidR="002503C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503CA" w:rsidP="002503CA" w:rsidR="002503CA" w:rsidRPr="00ED131D">
      <w:pPr>
        <w:rPr>
          <w:sz w:val="23"/>
          <w:szCs w:val="23"/>
        </w:rPr>
      </w:pPr>
    </w:p>
    <w:p w:rsidRDefault="002503CA" w:rsidP="002503CA" w:rsidR="002503CA" w:rsidRPr="001B5AA0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ZELL AM SEE j.d.o.o. Vrsar, Limska 20, OIB: 28090444805</w:t>
      </w:r>
      <w:r w:rsidRPr="007D009E">
        <w:rPr>
          <w:sz w:val="23"/>
          <w:szCs w:val="23"/>
        </w:rPr>
        <w:t xml:space="preserve">, </w:t>
      </w:r>
      <w:r w:rsidR="00FA21CD" w:rsidRPr="001B5AA0">
        <w:rPr>
          <w:sz w:val="23"/>
          <w:szCs w:val="23"/>
        </w:rPr>
        <w:t>27</w:t>
      </w:r>
      <w:r w:rsidRPr="001B5AA0">
        <w:rPr>
          <w:sz w:val="23"/>
          <w:szCs w:val="23"/>
        </w:rPr>
        <w:t xml:space="preserve">. rujna 2016. </w:t>
      </w:r>
    </w:p>
    <w:p w:rsidRDefault="002503CA" w:rsidP="002503CA" w:rsidR="002503CA" w:rsidRPr="001B5AA0">
      <w:pPr>
        <w:jc w:val="both"/>
        <w:rPr>
          <w:sz w:val="23"/>
          <w:szCs w:val="23"/>
        </w:rPr>
      </w:pPr>
    </w:p>
    <w:p w:rsidRDefault="002503CA" w:rsidP="002503CA" w:rsidR="002503C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503CA" w:rsidP="002503CA" w:rsidR="002503CA" w:rsidRPr="00ED131D">
      <w:pPr>
        <w:jc w:val="center"/>
        <w:rPr>
          <w:sz w:val="23"/>
          <w:szCs w:val="23"/>
        </w:rPr>
      </w:pPr>
    </w:p>
    <w:p w:rsidRDefault="002503CA" w:rsidP="002503CA" w:rsidR="002503C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ZELL AM SEE j.d.o.o. Vrsar, Limska 20, OIB: 28090444805</w:t>
      </w:r>
      <w:r w:rsidRPr="00ED131D">
        <w:rPr>
          <w:sz w:val="23"/>
          <w:szCs w:val="23"/>
        </w:rPr>
        <w:t>.</w:t>
      </w:r>
    </w:p>
    <w:p w:rsidRDefault="002503CA" w:rsidP="002503CA" w:rsidR="002503CA" w:rsidRPr="00ED131D">
      <w:pPr>
        <w:ind w:firstLine="720"/>
        <w:jc w:val="both"/>
        <w:rPr>
          <w:sz w:val="23"/>
          <w:szCs w:val="23"/>
        </w:rPr>
      </w:pPr>
    </w:p>
    <w:p w:rsidRDefault="002503CA" w:rsidP="002503CA" w:rsidR="002503CA" w:rsidRPr="001B5AA0">
      <w:pPr>
        <w:ind w:firstLine="720"/>
        <w:jc w:val="both"/>
        <w:rPr>
          <w:sz w:val="23"/>
          <w:szCs w:val="23"/>
        </w:rPr>
      </w:pPr>
      <w:r w:rsidRPr="001B5AA0">
        <w:rPr>
          <w:sz w:val="23"/>
          <w:szCs w:val="23"/>
        </w:rPr>
        <w:t>II.</w:t>
      </w:r>
      <w:r w:rsidRPr="001B5AA0">
        <w:rPr>
          <w:sz w:val="23"/>
          <w:szCs w:val="23"/>
        </w:rPr>
        <w:tab/>
        <w:t xml:space="preserve">Za stečajnog upravitelja imenuje se </w:t>
      </w:r>
      <w:r w:rsidR="001B5AA0" w:rsidRPr="001B5AA0">
        <w:rPr>
          <w:sz w:val="23"/>
          <w:szCs w:val="23"/>
        </w:rPr>
        <w:t>Ljubica Juranović Skočić, Kastav, Ćikovići 26/11, OIB: 88499470397</w:t>
      </w:r>
      <w:r w:rsidRPr="001B5AA0">
        <w:rPr>
          <w:sz w:val="23"/>
          <w:szCs w:val="23"/>
        </w:rPr>
        <w:t>.</w:t>
      </w:r>
    </w:p>
    <w:p w:rsidRDefault="002503CA" w:rsidP="002503CA" w:rsidR="002503CA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2503CA" w:rsidP="002503CA" w:rsidR="002503C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ZELL AM SEE j.d.o.o. Vrsar, Limska 20, OIB: 28090444805</w:t>
      </w:r>
      <w:r w:rsidRPr="00ED131D">
        <w:rPr>
          <w:sz w:val="23"/>
          <w:szCs w:val="23"/>
        </w:rPr>
        <w:t>.</w:t>
      </w:r>
    </w:p>
    <w:p w:rsidRDefault="002503CA" w:rsidP="002503CA" w:rsidR="002503CA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503CA" w:rsidP="002503CA" w:rsidR="002503C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503CA" w:rsidP="002503CA" w:rsidR="002503C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503CA" w:rsidP="002503CA" w:rsidR="002503C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503CA" w:rsidP="002503CA" w:rsidR="002503CA" w:rsidRPr="00ED131D">
      <w:pPr>
        <w:jc w:val="both"/>
        <w:rPr>
          <w:bCs w:val="false"/>
          <w:sz w:val="23"/>
          <w:szCs w:val="23"/>
        </w:rPr>
      </w:pPr>
    </w:p>
    <w:p w:rsidRDefault="002503CA" w:rsidP="002503CA" w:rsidR="002503CA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503CA" w:rsidP="002503CA" w:rsidR="002503CA" w:rsidRPr="00ED131D">
      <w:pPr>
        <w:rPr>
          <w:bCs w:val="false"/>
          <w:sz w:val="23"/>
          <w:szCs w:val="23"/>
        </w:rPr>
      </w:pPr>
    </w:p>
    <w:p w:rsidRDefault="002503CA" w:rsidP="002503CA" w:rsidR="002503CA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527/16-3 od 30.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</w:t>
      </w:r>
      <w:r>
        <w:rPr>
          <w:sz w:val="23"/>
          <w:szCs w:val="23"/>
        </w:rPr>
        <w:t>ZELL AM SEE j.d.o.o. Vrsar, Limska 20, OIB: 28090444805.</w:t>
      </w:r>
    </w:p>
    <w:p w:rsidRDefault="002503CA" w:rsidP="002503CA" w:rsidR="002503CA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23. svibnja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2503CA" w:rsidP="002503CA" w:rsidR="002503CA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503CA" w:rsidP="002503CA" w:rsidR="002503CA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St-527/16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24. svibnja 2016. </w:t>
      </w:r>
    </w:p>
    <w:p w:rsidRDefault="002503CA" w:rsidP="002503CA" w:rsidR="002503CA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2503CA" w:rsidP="002503CA" w:rsidR="002503CA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2503CA" w:rsidP="002503CA" w:rsidR="002503CA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503CA" w:rsidP="002503CA" w:rsidR="002503CA" w:rsidRPr="00ED131D">
      <w:pPr>
        <w:jc w:val="center"/>
        <w:rPr>
          <w:sz w:val="23"/>
          <w:szCs w:val="23"/>
        </w:rPr>
      </w:pPr>
    </w:p>
    <w:p w:rsidRDefault="002503CA" w:rsidP="002503CA" w:rsidR="002503CA" w:rsidRPr="00ED131D">
      <w:pPr>
        <w:jc w:val="center"/>
        <w:rPr>
          <w:sz w:val="23"/>
          <w:szCs w:val="23"/>
        </w:rPr>
      </w:pPr>
    </w:p>
    <w:p w:rsidRDefault="002503CA" w:rsidP="002503CA" w:rsidR="002503CA" w:rsidRPr="00ED131D">
      <w:pPr>
        <w:rPr>
          <w:sz w:val="23"/>
          <w:szCs w:val="23"/>
        </w:rPr>
      </w:pPr>
    </w:p>
    <w:p w:rsidRDefault="002503CA" w:rsidP="002503CA" w:rsidR="002503CA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FA21CD" w:rsidRPr="001B5AA0">
        <w:rPr>
          <w:sz w:val="23"/>
          <w:szCs w:val="23"/>
        </w:rPr>
        <w:t>27</w:t>
      </w:r>
      <w:r w:rsidRPr="001B5AA0">
        <w:rPr>
          <w:sz w:val="23"/>
          <w:szCs w:val="23"/>
        </w:rPr>
        <w:t xml:space="preserve">. rujna </w:t>
      </w:r>
      <w:r w:rsidRPr="00FC789B">
        <w:rPr>
          <w:sz w:val="23"/>
          <w:szCs w:val="23"/>
        </w:rPr>
        <w:t>2016.</w:t>
      </w:r>
    </w:p>
    <w:p w:rsidRDefault="002503CA" w:rsidP="002503CA" w:rsidR="002503CA" w:rsidRPr="00ED131D">
      <w:pPr>
        <w:ind w:firstLine="720" w:left="2880"/>
        <w:jc w:val="both"/>
        <w:rPr>
          <w:sz w:val="23"/>
          <w:szCs w:val="23"/>
        </w:rPr>
      </w:pPr>
    </w:p>
    <w:p w:rsidRDefault="002503CA" w:rsidP="002503CA" w:rsidR="002503CA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503CA" w:rsidP="002503CA" w:rsidR="002503CA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2503CA" w:rsidP="002503CA" w:rsidR="002503CA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503CA" w:rsidP="002503CA" w:rsidR="002503CA">
      <w:pPr>
        <w:jc w:val="both"/>
        <w:rPr>
          <w:sz w:val="23"/>
          <w:szCs w:val="23"/>
        </w:rPr>
      </w:pPr>
    </w:p>
    <w:p w:rsidRDefault="002503CA" w:rsidP="002503CA" w:rsidR="002503CA" w:rsidRPr="00ED131D">
      <w:pPr>
        <w:jc w:val="both"/>
        <w:rPr>
          <w:sz w:val="23"/>
          <w:szCs w:val="23"/>
        </w:rPr>
      </w:pPr>
    </w:p>
    <w:p w:rsidRDefault="002503CA" w:rsidP="002503CA" w:rsidR="002503CA" w:rsidRPr="00ED131D">
      <w:pPr>
        <w:jc w:val="both"/>
        <w:rPr>
          <w:sz w:val="23"/>
          <w:szCs w:val="23"/>
        </w:rPr>
      </w:pPr>
    </w:p>
    <w:p w:rsidRDefault="002503CA" w:rsidP="002503CA" w:rsidR="002503CA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503CA" w:rsidP="002503CA" w:rsidR="002503C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503CA" w:rsidP="002503CA" w:rsidR="002503CA" w:rsidRPr="00EA6F91">
      <w:pPr>
        <w:jc w:val="both"/>
        <w:rPr>
          <w:sz w:val="23"/>
          <w:szCs w:val="23"/>
        </w:rPr>
      </w:pPr>
    </w:p>
    <w:p w:rsidRDefault="002503CA" w:rsidP="002503CA" w:rsidR="002503C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503CA" w:rsidP="002503CA" w:rsidR="002503C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ZELL AM SEE j.d.o.o. Vrsar, Limska 20, </w:t>
      </w:r>
    </w:p>
    <w:p w:rsidRDefault="002503CA" w:rsidP="002503CA" w:rsidR="002503CA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1B5AA0" w:rsidRPr="001B5AA0">
        <w:rPr>
          <w:sz w:val="23"/>
          <w:szCs w:val="23"/>
        </w:rPr>
        <w:t>Ljubica Juranović Skočić, Kastav, Ćikovići 26/11</w:t>
      </w:r>
    </w:p>
    <w:p w:rsidRDefault="002503CA" w:rsidP="002503CA" w:rsidR="002503C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503CA" w:rsidP="002503CA" w:rsidR="002503C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503CA" w:rsidP="002503CA" w:rsidR="002503C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503CA" w:rsidP="002503CA" w:rsidR="002503C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503CA" w:rsidP="002503CA" w:rsidR="002503CA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2503CA" w:rsidP="002503CA" w:rsidR="002503CA"/>
    <w:p w:rsidRDefault="00055381" w:rsidR="00055381"/>
    <w:sectPr w:rsidSect="004523B8" w:rsidR="0005538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3CA" w:rsidP="002503CA" w:rsidR="002503CA">
      <w:r>
        <w:separator/>
      </w:r>
    </w:p>
  </w:endnote>
  <w:endnote w:id="0" w:type="continuationSeparator">
    <w:p w:rsidRDefault="002503CA" w:rsidP="002503CA" w:rsidR="00250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3CA" w:rsidP="002503CA" w:rsidR="002503CA">
      <w:r>
        <w:separator/>
      </w:r>
    </w:p>
  </w:footnote>
  <w:footnote w:id="0" w:type="continuationSeparator">
    <w:p w:rsidRDefault="002503CA" w:rsidP="002503CA" w:rsidR="00250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503C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409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527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6-14</w:t>
        </w:r>
      </w:p>
    </w:sdtContent>
  </w:sdt>
  <w:p w:rsidRDefault="002C409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3C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CA"/>
    <w:rsid w:val="00055381"/>
    <w:rsid w:val="001B5AA0"/>
    <w:rsid w:val="002503CA"/>
    <w:rsid w:val="002C409C"/>
    <w:rsid w:val="00D6301F"/>
    <w:rsid w:val="00FA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C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03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03C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3C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03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03C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09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09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09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09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C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03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03C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3C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03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03C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09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09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09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09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ZELL AM SEE j.d.o.o. VRSAR zastupanog po punomoćniku Odvj. Ranko Đokić</izvorni_sadrzaj>
    <derivirana_varijabla naziv="DomainObject.Predmet.ProtustrankaFormated_1">  ZELL AM SEE j.d.o.o. VRSAR zastupanog po punomoćniku Odvj. Ranko Đokić</derivirana_varijabla>
  </DomainObject.Predmet.ProtustrankaFormated>
  <DomainObject.Predmet.ProtustrankaFormatedOIB>
    <izvorni_sadrzaj>  ZELL AM SEE j.d.o.o. VRSAR, OIB 28090444805 zastupanog po punomoćniku Odvj. Ranko Đokić</izvorni_sadrzaj>
    <derivirana_varijabla naziv="DomainObject.Predmet.ProtustrankaFormatedOIB_1">  ZELL AM SEE j.d.o.o. VRSAR, OIB 28090444805 zastupanog po punomoćniku Odvj. Ranko Đokić</derivirana_varijabla>
  </DomainObject.Predmet.ProtustrankaFormatedOIB>
  <DomainObject.Predmet.ProtustrankaFormatedWithAdress>
    <izvorni_sadrzaj> ZELL AM SEE j.d.o.o. VRSAR, Limska 20, 52450 Vrsar zastupanog po punomoćniku Odvj. Ranko Đokić</izvorni_sadrzaj>
    <derivirana_varijabla naziv="DomainObject.Predmet.ProtustrankaFormatedWithAdress_1"> ZELL AM SEE j.d.o.o. VRSAR, Limska 20, 52450 Vrsar zastupanog po punomoćniku Odvj. Ranko Đokić</derivirana_varijabla>
  </DomainObject.Predmet.ProtustrankaFormatedWithAdress>
  <DomainObject.Predmet.ProtustrankaFormatedWithAdressOIB>
    <izvorni_sadrzaj> ZELL AM SEE j.d.o.o. VRSAR, OIB 28090444805, Limska 20, 52450 Vrsar zastupanog po punomoćniku Odvj. Ranko Đokić</izvorni_sadrzaj>
    <derivirana_varijabla naziv="DomainObject.Predmet.ProtustrankaFormatedWithAdressOIB_1"> ZELL AM SEE j.d.o.o. VRSAR, OIB 28090444805, Limska 20, 52450 Vrsar zastupanog po punomoćniku Odvj. Ranko Đokić</derivirana_varijabla>
  </DomainObject.Predmet.ProtustrankaFormatedWithAdressOIB>
  <DomainObject.Predmet.ProtustrankaWithAdress>
    <izvorni_sadrzaj>ZELL AM SEE j.d.o.o. VRSAR Limska 20, 52450 Vrsar</izvorni_sadrzaj>
    <derivirana_varijabla naziv="DomainObject.Predmet.ProtustrankaWithAdress_1">ZELL AM SEE j.d.o.o. VRSAR Limska 20, 52450 Vrsar</derivirana_varijabla>
  </DomainObject.Predmet.ProtustrankaWithAdress>
  <DomainObject.Predmet.ProtustrankaWithAdressOIB>
    <izvorni_sadrzaj>ZELL AM SEE j.d.o.o. VRSAR, OIB 28090444805, Limska 20, 52450 Vrsar</izvorni_sadrzaj>
    <derivirana_varijabla naziv="DomainObject.Predmet.ProtustrankaWithAdressOIB_1">ZELL AM SEE j.d.o.o. VRSAR, OIB 28090444805, Limska 20, 52450 Vrsar</derivirana_varijabla>
  </DomainObject.Predmet.ProtustrankaWithAdressOIB>
  <DomainObject.Predmet.ProtustrankaNazivFormated>
    <izvorni_sadrzaj>ZELL AM SEE j.d.o.o. VRSAR</izvorni_sadrzaj>
    <derivirana_varijabla naziv="DomainObject.Predmet.ProtustrankaNazivFormated_1">ZELL AM SEE j.d.o.o. VRSAR</derivirana_varijabla>
  </DomainObject.Predmet.ProtustrankaNazivFormated>
  <DomainObject.Predmet.ProtustrankaNazivFormatedOIB>
    <izvorni_sadrzaj>ZELL AM SEE j.d.o.o. VRSAR, OIB 28090444805</izvorni_sadrzaj>
    <derivirana_varijabla naziv="DomainObject.Predmet.ProtustrankaNazivFormatedOIB_1">ZELL AM SEE j.d.o.o. VRSAR, OIB 28090444805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23527.30</izvorni_sadrzaj>
    <derivirana_varijabla naziv="DomainObject.Predmet.TrenutnaVrijednost_1">23527.30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ZELL AM SEE j.d.o.o. VRSAR zastupanog po punomoćniku Odvj. Ranko Đokić</item>
    </izvorni_sadrzaj>
    <derivirana_varijabla naziv="DomainObject.Predmet.ProtuStrankaListFormated_1">
      <item>ZELL AM SEE j.d.o.o. VRSAR zastupanog po punomoćniku Odvj. Ranko Đokić</item>
    </derivirana_varijabla>
  </DomainObject.Predmet.ProtuStrankaListFormated>
  <DomainObject.Predmet.ProtuStrankaListFormatedOIB>
    <izvorni_sadrzaj>
      <item>ZELL AM SEE j.d.o.o. VRSAR, OIB 28090444805 zastupanog po punomoćniku Odvj. Ranko Đokić</item>
    </izvorni_sadrzaj>
    <derivirana_varijabla naziv="DomainObject.Predmet.ProtuStrankaListFormatedOIB_1">
      <item>ZELL AM SEE j.d.o.o. VRSAR, OIB 28090444805 zastupanog po punomoćniku Odvj. Ranko Đokić</item>
    </derivirana_varijabla>
  </DomainObject.Predmet.ProtuStrankaListFormatedOIB>
  <DomainObject.Predmet.ProtuStrankaListFormatedWithAdress>
    <izvorni_sadrzaj>
      <item>ZELL AM SEE j.d.o.o. VRSAR, Limska 20, 52450 Vrsar zastupanog po punomoćniku Odvj. Ranko Đokić</item>
    </izvorni_sadrzaj>
    <derivirana_varijabla naziv="DomainObject.Predmet.ProtuStrankaListFormatedWithAdress_1">
      <item>ZELL AM SEE j.d.o.o. VRSAR, Limska 20, 52450 Vrsar zastupanog po punomoćniku Odvj. Ranko Đokić</item>
    </derivirana_varijabla>
  </DomainObject.Predmet.ProtuStrankaListFormatedWithAdress>
  <DomainObject.Predmet.ProtuStrankaListFormatedWithAdressOIB>
    <izvorni_sadrzaj>
      <item>ZELL AM SEE j.d.o.o. VRSAR, OIB 28090444805, Limska 20, 52450 Vrsar zastupanog po punomoćniku Odvj. Ranko Đokić</item>
    </izvorni_sadrzaj>
    <derivirana_varijabla naziv="DomainObject.Predmet.ProtuStrankaListFormatedWithAdressOIB_1">
      <item>ZELL AM SEE j.d.o.o. VRSAR, OIB 28090444805, Limska 20, 52450 Vrsar zastupanog po punomoćniku Odvj. Ranko Đokić</item>
    </derivirana_varijabla>
  </DomainObject.Predmet.ProtuStrankaListFormatedWithAdressOIB>
  <DomainObject.Predmet.ProtuStrankaListNazivFormated>
    <izvorni_sadrzaj>
      <item>ZELL AM SEE j.d.o.o. VRSAR</item>
    </izvorni_sadrzaj>
    <derivirana_varijabla naziv="DomainObject.Predmet.ProtuStrankaListNazivFormated_1">
      <item>ZELL AM SEE j.d.o.o. VRSAR</item>
    </derivirana_varijabla>
  </DomainObject.Predmet.ProtuStrankaListNazivFormated>
  <DomainObject.Predmet.ProtuStrankaListNazivFormatedOIB>
    <izvorni_sadrzaj>
      <item>ZELL AM SEE j.d.o.o. VRSAR, OIB 28090444805</item>
    </izvorni_sadrzaj>
    <derivirana_varijabla naziv="DomainObject.Predmet.ProtuStrankaListNazivFormatedOIB_1">
      <item>ZELL AM SEE j.d.o.o. VRSAR, OIB 28090444805</item>
    </derivirana_varijabla>
  </DomainObject.Predmet.ProtuStrankaListNazivFormatedOIB>
  <DomainObject.Predmet.OstaliListFormated>
    <izvorni_sadrzaj>
      <item>Odvj. Ranko Đokić punomoćnik sudionika u postupku ZELL AM SEE j.d.o.o. VRSAR</item>
    </izvorni_sadrzaj>
    <derivirana_varijabla naziv="DomainObject.Predmet.OstaliListFormated_1">
      <item>Odvj. Ranko Đokić punomoćnik sudionika u postupku ZELL AM SEE j.d.o.o. VRSAR</item>
    </derivirana_varijabla>
  </DomainObject.Predmet.OstaliListFormated>
  <DomainObject.Predmet.OstaliListFormatedOIB>
    <izvorni_sadrzaj>
      <item>Odvj. Ranko Đokić, OIB 63733508785 punomoćnik sudionika u postupku ZELL AM SEE j.d.o.o. VRSAR</item>
    </izvorni_sadrzaj>
    <derivirana_varijabla naziv="DomainObject.Predmet.OstaliListFormatedOIB_1">
      <item>Odvj. Ranko Đokić, OIB 63733508785 punomoćnik sudionika u postupku ZELL AM SEE j.d.o.o. VRSAR</item>
    </derivirana_varijabla>
  </DomainObject.Predmet.OstaliListFormatedOIB>
  <DomainObject.Predmet.OstaliListFormatedWithAdress>
    <izvorni_sadrzaj>
      <item>Odvj. Ranko Đokić, Veronska 7, 52100 Pula punomoćnik sudionika u postupku ZELL AM SEE j.d.o.o. VRSAR</item>
    </izvorni_sadrzaj>
    <derivirana_varijabla naziv="DomainObject.Predmet.OstaliListFormatedWithAdress_1">
      <item>Odvj. Ranko Đokić, Veronska 7, 52100 Pula punomoćnik sudionika u postupku ZELL AM SEE j.d.o.o. VRSAR</item>
    </derivirana_varijabla>
  </DomainObject.Predmet.OstaliListFormatedWithAdress>
  <DomainObject.Predmet.OstaliListFormatedWithAdressOIB>
    <izvorni_sadrzaj>
      <item>Odvj. Ranko Đokić, OIB 63733508785, Veronska 7, 52100 Pula punomoćnik sudionika u postupku ZELL AM SEE j.d.o.o. VRSAR</item>
    </izvorni_sadrzaj>
    <derivirana_varijabla naziv="DomainObject.Predmet.OstaliListFormatedWithAdressOIB_1">
      <item>Odvj. Ranko Đokić, OIB 63733508785, Veronska 7, 52100 Pula punomoćnik sudionika u postupku ZELL AM SEE j.d.o.o. VRSAR</item>
    </derivirana_varijabla>
  </DomainObject.Predmet.OstaliListFormatedWithAdressOIB>
  <DomainObject.Predmet.OstaliListNazivFormated>
    <izvorni_sadrzaj>
      <item>Odvj. Ranko Đokić</item>
    </izvorni_sadrzaj>
    <derivirana_varijabla naziv="DomainObject.Predmet.OstaliListNazivFormated_1">
      <item>Odvj. Ranko Đokić</item>
    </derivirana_varijabla>
  </DomainObject.Predmet.OstaliListNazivFormated>
  <DomainObject.Predmet.OstaliListNazivFormatedOIB>
    <izvorni_sadrzaj>
      <item>Odvj. Ranko Đokić, OIB 63733508785</item>
    </izvorni_sadrzaj>
    <derivirana_varijabla naziv="DomainObject.Predmet.OstaliListNazivFormatedOIB_1">
      <item>Odvj. Ranko Đokić, OIB 63733508785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ZELL AM SEE j.d.o.o. VRSAR</izvorni_sadrzaj>
    <derivirana_varijabla naziv="DomainObject.Predmet.ProtustrankaIDrugi_1">ZELL AM SEE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ZELL AM SEE j.d.o.o. VRSAR, OIB 28090444805, Limska 20, 52450 Vrsar</izvorni_sadrzaj>
    <derivirana_varijabla naziv="DomainObject.Predmet.ProtustrankaIDrugiAdressOIB_1">ZELL AM SEE j.d.o.o. VRSAR, OIB 28090444805, Limska 20,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ZELL AM SEE j.d.o.o. VRSAR</item>
      <item>Odvj. Ranko Đokić</item>
    </izvorni_sadrzaj>
    <derivirana_varijabla naziv="DomainObject.Predmet.SudioniciListNaziv_1">
      <item>FINANCIJSKA AGENCIJA, RC RIJEKA, PODRUŽNICA PULA, PULA</item>
      <item>ZELL AM SEE j.d.o.o. VRSAR</item>
      <item>Odvj. Ranko Đokić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ZELL AM SEE j.d.o.o. VRSAR, OIB 28090444805, Limska 20,52450 Vrsar</item>
      <item>Odvj. Ranko Đokić, OIB 63733508785, Veronska 7,52100 Pula</item>
    </izvorni_sadrzaj>
    <derivirana_varijabla naziv="DomainObject.Predmet.SudioniciListAdressOIB_1">
      <item>FINANCIJSKA AGENCIJA, RC RIJEKA, PODRUŽNICA PULA, PULA, OIB 85821130368, Giardini 5,52100 Pula</item>
      <item>ZELL AM SEE j.d.o.o. VRSAR, OIB 28090444805, Limska 20,52450 Vrsar</item>
      <item>Odvj. Ranko Đokić, OIB 63733508785,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28090444805</item>
      <item>, OIB 63733508785</item>
    </izvorni_sadrzaj>
    <derivirana_varijabla naziv="DomainObject.Predmet.SudioniciListNazivOIB_1">
      <item>, OIB 85821130368</item>
      <item>, OIB 28090444805</item>
      <item>, OIB 63733508785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3342</properties:Characters>
  <properties:Lines>95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2016-09-21T05:40:00Z</dcterms:created>
  <dc:creator>Jasmina Matika</dc:creator>
  <cp:lastModifiedBy>Jasmina Matika</cp:lastModifiedBy>
  <dcterms:modified xmlns:xsi="http://www.w3.org/2001/XMLSchema-instance" xsi:type="dcterms:W3CDTF">2016-09-27T07:44:00Z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