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46718" w14:paraId="d846718" w:rsidRDefault="00C7719E" w:rsidP="00C7719E" w:rsidR="00C7719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719E" w:rsidP="00C7719E" w:rsidR="00C7719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7719E" w:rsidP="00C7719E" w:rsidR="00C7719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7719E" w:rsidP="00C7719E" w:rsidR="00C7719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7719E" w:rsidP="00C7719E" w:rsidR="00C7719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7719E" w:rsidP="00C7719E" w:rsidR="00C7719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7719E" w:rsidP="00C7719E" w:rsidR="00C7719E" w:rsidRPr="005D578C">
      <w:pPr>
        <w:jc w:val="center"/>
        <w:rPr>
          <w:rFonts w:cs="Times New Roman" w:eastAsia="Times New Roman"/>
          <w:szCs w:val="24"/>
        </w:rPr>
      </w:pPr>
    </w:p>
    <w:p w:rsidRDefault="00C7719E" w:rsidP="00C7719E" w:rsidR="00C7719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7719E" w:rsidP="00C7719E" w:rsidR="00C7719E" w:rsidRPr="005D578C">
      <w:pPr>
        <w:rPr>
          <w:rFonts w:cs="Times New Roman" w:eastAsia="Times New Roman"/>
          <w:szCs w:val="24"/>
        </w:rPr>
      </w:pPr>
    </w:p>
    <w:p w:rsidRDefault="00C7719E" w:rsidP="00C7719E" w:rsidR="00C7719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GREY WOLF d. o. o. Tinjan, Banki 28 C, OIB </w:t>
      </w:r>
      <w:r w:rsidRPr="00C7719E">
        <w:rPr>
          <w:rFonts w:cs="Times New Roman" w:eastAsia="Times New Roman"/>
          <w:szCs w:val="24"/>
        </w:rPr>
        <w:t>59780430631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7719E">
        <w:rPr>
          <w:rFonts w:cs="Times New Roman" w:eastAsia="Times New Roman"/>
          <w:szCs w:val="24"/>
        </w:rPr>
        <w:t>040330348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084980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>. travnja 2016.</w:t>
      </w:r>
    </w:p>
    <w:p w:rsidRDefault="00C7719E" w:rsidP="00C7719E" w:rsidR="00C7719E" w:rsidRPr="005D578C">
      <w:pPr>
        <w:rPr>
          <w:rFonts w:cs="Times New Roman" w:eastAsia="Times New Roman"/>
          <w:szCs w:val="24"/>
        </w:rPr>
      </w:pPr>
    </w:p>
    <w:p w:rsidRDefault="00C7719E" w:rsidP="00C7719E" w:rsidR="00C7719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7719E" w:rsidP="00C7719E" w:rsidR="00C7719E" w:rsidRPr="005D578C">
      <w:pPr>
        <w:rPr>
          <w:rFonts w:cs="Times New Roman" w:eastAsia="Times New Roman"/>
          <w:szCs w:val="24"/>
        </w:rPr>
      </w:pPr>
    </w:p>
    <w:p w:rsidRDefault="00C7719E" w:rsidP="00C7719E" w:rsidR="00C7719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GREY WOLF d. o. o. Tinjan, Banki 28 C, OIB </w:t>
      </w:r>
      <w:r w:rsidRPr="00C7719E">
        <w:rPr>
          <w:rFonts w:cs="Times New Roman" w:eastAsia="Times New Roman"/>
          <w:szCs w:val="24"/>
        </w:rPr>
        <w:t>59780430631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7719E">
        <w:rPr>
          <w:rFonts w:cs="Times New Roman" w:eastAsia="Times New Roman"/>
          <w:szCs w:val="24"/>
        </w:rPr>
        <w:t>040330348</w:t>
      </w:r>
      <w:r>
        <w:rPr>
          <w:rFonts w:cs="Times New Roman" w:eastAsia="Times New Roman"/>
          <w:szCs w:val="24"/>
        </w:rPr>
        <w:t>.</w:t>
      </w:r>
    </w:p>
    <w:p w:rsidRDefault="00C7719E" w:rsidP="00C7719E" w:rsidR="00C7719E" w:rsidRPr="005D578C">
      <w:pPr>
        <w:rPr>
          <w:rFonts w:cs="Times New Roman" w:eastAsia="Times New Roman"/>
          <w:szCs w:val="24"/>
        </w:rPr>
      </w:pPr>
    </w:p>
    <w:p w:rsidRDefault="00C7719E" w:rsidP="00C7719E" w:rsidR="00C7719E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C7719E" w:rsidP="00C7719E" w:rsidR="00C7719E">
      <w:pPr>
        <w:rPr>
          <w:rFonts w:cs="Times New Roman" w:eastAsia="Times New Roman"/>
          <w:szCs w:val="20"/>
        </w:rPr>
      </w:pPr>
    </w:p>
    <w:p w:rsidRDefault="00C7719E" w:rsidP="00C7719E" w:rsidR="00C7719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GREY WOLF d. o. o. Tinjan, Banki 28 C, OIB </w:t>
      </w:r>
      <w:r w:rsidRPr="00C7719E">
        <w:rPr>
          <w:rFonts w:cs="Times New Roman" w:eastAsia="Times New Roman"/>
          <w:szCs w:val="24"/>
        </w:rPr>
        <w:t>59780430631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7719E">
        <w:rPr>
          <w:rFonts w:cs="Times New Roman" w:eastAsia="Times New Roman"/>
          <w:szCs w:val="24"/>
        </w:rPr>
        <w:t>040330348</w:t>
      </w:r>
      <w:r>
        <w:rPr>
          <w:rFonts w:cs="Times New Roman" w:eastAsia="Times New Roman"/>
          <w:szCs w:val="24"/>
        </w:rPr>
        <w:t>.</w:t>
      </w:r>
    </w:p>
    <w:p w:rsidRDefault="00C7719E" w:rsidP="00C7719E" w:rsidR="00C7719E">
      <w:pPr>
        <w:ind w:firstLine="709"/>
        <w:rPr>
          <w:rFonts w:cs="Times New Roman" w:eastAsia="Times New Roman"/>
          <w:szCs w:val="24"/>
        </w:rPr>
      </w:pPr>
    </w:p>
    <w:p w:rsidRDefault="00C7719E" w:rsidP="00C7719E" w:rsidR="00C7719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GREY WOLF d. o. o. Tinjan, Banki 28 C, OIB </w:t>
      </w:r>
      <w:r w:rsidRPr="00C7719E">
        <w:rPr>
          <w:rFonts w:cs="Times New Roman" w:eastAsia="Times New Roman"/>
          <w:szCs w:val="24"/>
        </w:rPr>
        <w:t>59780430631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7719E">
        <w:rPr>
          <w:rFonts w:cs="Times New Roman" w:eastAsia="Times New Roman"/>
          <w:szCs w:val="24"/>
        </w:rPr>
        <w:t>040330348</w:t>
      </w:r>
      <w:r>
        <w:rPr>
          <w:rFonts w:cs="Times New Roman" w:eastAsia="Times New Roman"/>
          <w:szCs w:val="24"/>
        </w:rPr>
        <w:t>.</w:t>
      </w:r>
    </w:p>
    <w:p w:rsidRDefault="00C7719E" w:rsidP="00C7719E" w:rsidR="00C7719E">
      <w:pPr>
        <w:rPr>
          <w:rFonts w:cs="Times New Roman" w:eastAsia="Times New Roman"/>
          <w:szCs w:val="24"/>
        </w:rPr>
      </w:pPr>
    </w:p>
    <w:p w:rsidRDefault="00C7719E" w:rsidP="00C7719E" w:rsidR="00C7719E" w:rsidRPr="005D578C">
      <w:pPr>
        <w:rPr>
          <w:rFonts w:cs="Times New Roman" w:eastAsia="Times New Roman"/>
          <w:szCs w:val="24"/>
        </w:rPr>
      </w:pPr>
    </w:p>
    <w:p w:rsidRDefault="00C7719E" w:rsidP="00C7719E" w:rsidR="00C7719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7719E" w:rsidP="00C7719E" w:rsidR="00C7719E">
      <w:pPr>
        <w:ind w:firstLine="708"/>
        <w:rPr>
          <w:rFonts w:cs="Times New Roman" w:eastAsia="Times New Roman"/>
          <w:szCs w:val="24"/>
        </w:rPr>
      </w:pPr>
    </w:p>
    <w:p w:rsidRDefault="00C7719E" w:rsidP="00C7719E" w:rsidR="00C7719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GREY WOLF d. o. o. Tinjan. </w:t>
      </w:r>
      <w:r>
        <w:rPr>
          <w:rFonts w:eastAsiaTheme="minorHAnsi"/>
          <w:lang w:eastAsia="en-US"/>
        </w:rPr>
        <w:t>Kako su za to bile ispunjene pretpostavke predviđene čl. 428. Stečajnog zakona, sud je 10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St-251/2016-3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7719E" w:rsidP="00C7719E" w:rsidR="00C7719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7719E" w:rsidP="00C7719E" w:rsidR="00C7719E" w:rsidRPr="005D578C">
      <w:pPr>
        <w:rPr>
          <w:rFonts w:cs="Times New Roman" w:eastAsia="Times New Roman"/>
          <w:szCs w:val="24"/>
        </w:rPr>
      </w:pPr>
    </w:p>
    <w:p w:rsidRDefault="00C7719E" w:rsidP="00C7719E" w:rsidR="00C7719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084980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7719E" w:rsidP="00C7719E" w:rsidR="00C7719E">
      <w:pPr>
        <w:rPr>
          <w:rFonts w:cs="Times New Roman" w:eastAsia="Times New Roman"/>
          <w:szCs w:val="24"/>
        </w:rPr>
      </w:pPr>
    </w:p>
    <w:p w:rsidRDefault="00C7719E" w:rsidP="00C7719E" w:rsidR="00C7719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C7719E" w:rsidP="00C7719E" w:rsidR="00C7719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A337D9">
        <w:rPr>
          <w:rFonts w:cs="Times New Roman" w:eastAsia="Times New Roman"/>
          <w:szCs w:val="24"/>
        </w:rPr>
        <w:t xml:space="preserve">, v. r. </w:t>
      </w:r>
    </w:p>
    <w:p w:rsidRDefault="00C7719E" w:rsidP="00C7719E" w:rsidR="00C7719E">
      <w:pPr>
        <w:jc w:val="left"/>
        <w:rPr>
          <w:rFonts w:cs="Times New Roman" w:eastAsia="Times New Roman"/>
          <w:szCs w:val="24"/>
        </w:rPr>
      </w:pPr>
    </w:p>
    <w:p w:rsidRDefault="00C7719E" w:rsidP="00C7719E" w:rsidR="00C7719E" w:rsidRPr="005D578C">
      <w:pPr>
        <w:jc w:val="left"/>
        <w:rPr>
          <w:rFonts w:cs="Times New Roman" w:eastAsia="Times New Roman"/>
          <w:szCs w:val="24"/>
        </w:rPr>
      </w:pPr>
    </w:p>
    <w:p w:rsidRDefault="00C7719E" w:rsidP="00C7719E" w:rsidR="00C7719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7719E" w:rsidP="00C7719E" w:rsidR="00C7719E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C7719E" w:rsidP="00C7719E" w:rsidR="00C7719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7719E" w:rsidP="00C7719E" w:rsidR="00C7719E">
      <w:pPr>
        <w:rPr>
          <w:rFonts w:cs="Times New Roman" w:eastAsia="Times New Roman"/>
          <w:szCs w:val="24"/>
        </w:rPr>
      </w:pPr>
    </w:p>
    <w:p w:rsidRDefault="00C7719E" w:rsidP="00C7719E" w:rsidR="00C7719E" w:rsidRPr="005D578C">
      <w:pPr>
        <w:rPr>
          <w:rFonts w:cs="Times New Roman" w:eastAsia="Times New Roman"/>
          <w:szCs w:val="24"/>
        </w:rPr>
      </w:pPr>
    </w:p>
    <w:p w:rsidRDefault="00C7719E" w:rsidP="00C7719E" w:rsidR="00C7719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7719E" w:rsidP="00C7719E" w:rsidR="00C7719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7719E" w:rsidP="00C7719E" w:rsidR="00C7719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GREY WOLF d. o. o. Tinjan, Banki 28 C,</w:t>
      </w:r>
    </w:p>
    <w:p w:rsidRDefault="00C7719E" w:rsidP="00C7719E" w:rsidR="00C7719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Pazin, Pazin, M. B. Rašana 2/4,</w:t>
      </w:r>
    </w:p>
    <w:p w:rsidRDefault="00C7719E" w:rsidP="00C7719E" w:rsidR="00C7719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7719E" w:rsidP="00C7719E" w:rsidR="00C7719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C7719E" w:rsidP="00C7719E" w:rsidR="00C7719E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C7719E" w:rsidP="00C7719E" w:rsidR="00C7719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C7719E" w:rsidP="00C7719E" w:rsidR="00C7719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C7719E" w:rsidP="00C7719E" w:rsidR="00C7719E"/>
    <w:p w:rsidRDefault="00C7719E" w:rsidP="00C7719E" w:rsidR="00C7719E"/>
    <w:p w:rsidRDefault="00C7719E" w:rsidP="00C7719E" w:rsidR="00C7719E"/>
    <w:p w:rsidRDefault="00C7719E" w:rsidP="00C7719E" w:rsidR="00C7719E"/>
    <w:p w:rsidRDefault="00C7719E" w:rsidP="00C7719E" w:rsidR="00C7719E"/>
    <w:p w:rsidRDefault="002545CE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719E" w:rsidP="00C7719E" w:rsidR="00C7719E">
      <w:r>
        <w:separator/>
      </w:r>
    </w:p>
  </w:endnote>
  <w:endnote w:id="0" w:type="continuationSeparator">
    <w:p w:rsidRDefault="00C7719E" w:rsidP="00C7719E" w:rsidR="00C771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719E" w:rsidP="00C7719E" w:rsidR="00C7719E">
      <w:r>
        <w:separator/>
      </w:r>
    </w:p>
  </w:footnote>
  <w:footnote w:id="0" w:type="continuationSeparator">
    <w:p w:rsidRDefault="00C7719E" w:rsidP="00C7719E" w:rsidR="00C771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719E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545C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St-251/2016-5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719E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3 St-251/2016-5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5FA2"/>
    <w:rsid w:val="00084980"/>
    <w:rsid w:val="002545CE"/>
    <w:rsid w:val="00275FA2"/>
    <w:rsid w:val="0075528E"/>
    <w:rsid w:val="0079403F"/>
    <w:rsid w:val="008029E2"/>
    <w:rsid w:val="00A337D9"/>
    <w:rsid w:val="00C77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719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719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7719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71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719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71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719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45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5C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545C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545C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545C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719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719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7719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71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719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71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719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45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5C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545C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545C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545C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St-251/2016</izvorni_sadrzaj>
    <derivirana_varijabla naziv="DomainObject.Predmet.OznakaBroj_1">St-251/2016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GREY WOLF d.o.o. TINJAN</izvorni_sadrzaj>
    <derivirana_varijabla naziv="DomainObject.Predmet.ProtustrankaFormated_1">  GREY WOLF d.o.o. TINJAN</derivirana_varijabla>
  </DomainObject.Predmet.ProtustrankaFormated>
  <DomainObject.Predmet.ProtustrankaFormatedOIB>
    <izvorni_sadrzaj>  GREY WOLF d.o.o. TINJAN, OIB 59780430631</izvorni_sadrzaj>
    <derivirana_varijabla naziv="DomainObject.Predmet.ProtustrankaFormatedOIB_1">  GREY WOLF d.o.o. TINJAN, OIB 59780430631</derivirana_varijabla>
  </DomainObject.Predmet.ProtustrankaFormatedOIB>
  <DomainObject.Predmet.ProtustrankaFormatedWithAdress>
    <izvorni_sadrzaj> GREY WOLF d.o.o. TINJAN, Banki 28 C, 52444 Tinjan</izvorni_sadrzaj>
    <derivirana_varijabla naziv="DomainObject.Predmet.ProtustrankaFormatedWithAdress_1"> GREY WOLF d.o.o. TINJAN, Banki 28 C, 52444 Tinjan</derivirana_varijabla>
  </DomainObject.Predmet.ProtustrankaFormatedWithAdress>
  <DomainObject.Predmet.ProtustrankaFormatedWithAdressOIB>
    <izvorni_sadrzaj> GREY WOLF d.o.o. TINJAN, OIB 59780430631, Banki 28 C, 52444 Tinjan</izvorni_sadrzaj>
    <derivirana_varijabla naziv="DomainObject.Predmet.ProtustrankaFormatedWithAdressOIB_1"> GREY WOLF d.o.o. TINJAN, OIB 59780430631, Banki 28 C, 52444 Tinjan</derivirana_varijabla>
  </DomainObject.Predmet.ProtustrankaFormatedWithAdressOIB>
  <DomainObject.Predmet.ProtustrankaWithAdress>
    <izvorni_sadrzaj>GREY WOLF d.o.o. TINJAN Banki 28 C, 52444 Tinjan</izvorni_sadrzaj>
    <derivirana_varijabla naziv="DomainObject.Predmet.ProtustrankaWithAdress_1">GREY WOLF d.o.o. TINJAN Banki 28 C, 52444 Tinjan</derivirana_varijabla>
  </DomainObject.Predmet.ProtustrankaWithAdress>
  <DomainObject.Predmet.ProtustrankaWithAdressOIB>
    <izvorni_sadrzaj>GREY WOLF d.o.o. TINJAN, OIB 59780430631, Banki 28 C, 52444 Tinjan</izvorni_sadrzaj>
    <derivirana_varijabla naziv="DomainObject.Predmet.ProtustrankaWithAdressOIB_1">GREY WOLF d.o.o. TINJAN, OIB 59780430631, Banki 28 C, 52444 Tinjan</derivirana_varijabla>
  </DomainObject.Predmet.ProtustrankaWithAdressOIB>
  <DomainObject.Predmet.ProtustrankaNazivFormated>
    <izvorni_sadrzaj>GREY WOLF d.o.o. TINJAN</izvorni_sadrzaj>
    <derivirana_varijabla naziv="DomainObject.Predmet.ProtustrankaNazivFormated_1">GREY WOLF d.o.o. TINJAN</derivirana_varijabla>
  </DomainObject.Predmet.ProtustrankaNazivFormated>
  <DomainObject.Predmet.ProtustrankaNazivFormatedOIB>
    <izvorni_sadrzaj>GREY WOLF d.o.o. TINJAN, OIB 59780430631</izvorni_sadrzaj>
    <derivirana_varijabla naziv="DomainObject.Predmet.ProtustrankaNazivFormatedOIB_1">GREY WOLF d.o.o. TINJAN, OIB 59780430631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255246.72</izvorni_sadrzaj>
    <derivirana_varijabla naziv="DomainObject.Predmet.TrenutnaVrijednost_1">255246.72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GREY WOLF d.o.o. TINJAN</item>
    </izvorni_sadrzaj>
    <derivirana_varijabla naziv="DomainObject.Predmet.ProtuStrankaListFormated_1">
      <item>GREY WOLF d.o.o. TINJAN</item>
    </derivirana_varijabla>
  </DomainObject.Predmet.ProtuStrankaListFormated>
  <DomainObject.Predmet.ProtuStrankaListFormatedOIB>
    <izvorni_sadrzaj>
      <item>GREY WOLF d.o.o. TINJAN, OIB 59780430631</item>
    </izvorni_sadrzaj>
    <derivirana_varijabla naziv="DomainObject.Predmet.ProtuStrankaListFormatedOIB_1">
      <item>GREY WOLF d.o.o. TINJAN, OIB 59780430631</item>
    </derivirana_varijabla>
  </DomainObject.Predmet.ProtuStrankaListFormatedOIB>
  <DomainObject.Predmet.ProtuStrankaListFormatedWithAdress>
    <izvorni_sadrzaj>
      <item>GREY WOLF d.o.o. TINJAN, Banki 28 C, 52444 Tinjan</item>
    </izvorni_sadrzaj>
    <derivirana_varijabla naziv="DomainObject.Predmet.ProtuStrankaListFormatedWithAdress_1">
      <item>GREY WOLF d.o.o. TINJAN, Banki 28 C, 52444 Tinjan</item>
    </derivirana_varijabla>
  </DomainObject.Predmet.ProtuStrankaListFormatedWithAdress>
  <DomainObject.Predmet.ProtuStrankaListFormatedWithAdressOIB>
    <izvorni_sadrzaj>
      <item>GREY WOLF d.o.o. TINJAN, OIB 59780430631, Banki 28 C, 52444 Tinjan</item>
    </izvorni_sadrzaj>
    <derivirana_varijabla naziv="DomainObject.Predmet.ProtuStrankaListFormatedWithAdressOIB_1">
      <item>GREY WOLF d.o.o. TINJAN, OIB 59780430631, Banki 28 C, 52444 Tinjan</item>
    </derivirana_varijabla>
  </DomainObject.Predmet.ProtuStrankaListFormatedWithAdressOIB>
  <DomainObject.Predmet.ProtuStrankaListNazivFormated>
    <izvorni_sadrzaj>
      <item>GREY WOLF d.o.o. TINJAN</item>
    </izvorni_sadrzaj>
    <derivirana_varijabla naziv="DomainObject.Predmet.ProtuStrankaListNazivFormated_1">
      <item>GREY WOLF d.o.o. TINJAN</item>
    </derivirana_varijabla>
  </DomainObject.Predmet.ProtuStrankaListNazivFormated>
  <DomainObject.Predmet.ProtuStrankaListNazivFormatedOIB>
    <izvorni_sadrzaj>
      <item>GREY WOLF d.o.o. TINJAN, OIB 59780430631</item>
    </izvorni_sadrzaj>
    <derivirana_varijabla naziv="DomainObject.Predmet.ProtuStrankaListNazivFormatedOIB_1">
      <item>GREY WOLF d.o.o. TINJAN, OIB 59780430631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GREY WOLF d.o.o. TINJAN</izvorni_sadrzaj>
    <derivirana_varijabla naziv="DomainObject.Predmet.ProtustrankaIDrugi_1">GREY WOLF d.o.o. TINJAN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GREY WOLF d.o.o. TINJAN, OIB 59780430631, Banki 28 C, 52444 Tinjan</izvorni_sadrzaj>
    <derivirana_varijabla naziv="DomainObject.Predmet.ProtustrankaIDrugiAdressOIB_1">GREY WOLF d.o.o. TINJAN, OIB 59780430631, Banki 28 C, 52444 Tinjan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GREY WOLF d.o.o. TINJAN</item>
    </izvorni_sadrzaj>
    <derivirana_varijabla naziv="DomainObject.Predmet.SudioniciListNaziv_1">
      <item>FINANCIJSKA AGENCIJA, RC RIJEKA, PODRUŽNICA PULA, PULA</item>
      <item>GREY WOLF d.o.o. TINJAN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GREY WOLF d.o.o. TINJAN, OIB 59780430631, Banki 28 C,52444 Tinjan</item>
    </izvorni_sadrzaj>
    <derivirana_varijabla naziv="DomainObject.Predmet.SudioniciListAdressOIB_1">
      <item>FINANCIJSKA AGENCIJA, RC RIJEKA, PODRUŽNICA PULA, PULA, OIB 85821130368, Giardini 5,52100 Pula</item>
      <item>GREY WOLF d.o.o. TINJAN, OIB 59780430631, Banki 28 C,52444 Tinjan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59780430631</item>
    </izvorni_sadrzaj>
    <derivirana_varijabla naziv="DomainObject.Predmet.SudioniciListNazivOIB_1">
      <item>, OIB 85821130368</item>
      <item>, OIB 59780430631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2923</properties:Characters>
  <properties:Lines>80</properties:Lines>
  <properties:Paragraphs>29</properties:Paragraphs>
  <properties:TotalTime>6</properties:TotalTime>
  <properties:ScaleCrop>false</properties:ScaleCrop>
  <properties:LinksUpToDate>false</properties:LinksUpToDate>
  <properties:CharactersWithSpaces>3506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2016-04-15T11:39:00Z</dcterms:created>
  <dc:creator>Mihaela Kaligari</dc:creator>
  <dc:description/>
  <cp:keywords/>
  <cp:lastModifiedBy>Mihaela Kaligari</cp:lastModifiedBy>
  <cp:lastPrinted>2016-04-20T07:57:00Z</cp:lastPrinted>
  <dcterms:modified xmlns:xsi="http://www.w3.org/2001/XMLSchema-instance" xsi:type="dcterms:W3CDTF">2016-04-20T08:11:00Z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