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ece6" w14:paraId="206ece6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4C3457" w:rsidP="009B4BA0" w:rsidR="002A72B2" w:rsidRPr="002A72B2">
      <w:pPr>
        <w:spacing w:after="0"/>
        <w:ind w:left="6372"/>
        <w:rPr>
          <w:b/>
        </w:rPr>
      </w:pPr>
      <w:r>
        <w:rPr>
          <w:b/>
        </w:rPr>
        <w:t xml:space="preserve">  </w:t>
      </w:r>
      <w:r w:rsidRPr="004C3457">
        <w:rPr>
          <w:b/>
        </w:rPr>
        <w:t xml:space="preserve">Nikola </w:t>
      </w:r>
      <w:proofErr w:type="spellStart"/>
      <w:r w:rsidRPr="004C3457">
        <w:rPr>
          <w:b/>
        </w:rPr>
        <w:t>Papratović</w:t>
      </w:r>
      <w:proofErr w:type="spellEnd"/>
    </w:p>
    <w:p w:rsidRDefault="004C3457" w:rsidP="004C3457" w:rsidR="004C3457">
      <w:pPr>
        <w:spacing w:after="0"/>
        <w:jc w:val="right"/>
        <w:rPr>
          <w:b/>
        </w:rPr>
      </w:pPr>
      <w:r w:rsidRPr="004C3457">
        <w:rPr>
          <w:b/>
        </w:rPr>
        <w:t>Osijek, Vijenac Gorana Zobundžije 16</w:t>
      </w:r>
    </w:p>
    <w:p w:rsidRDefault="004A5A46" w:rsidP="004C3457" w:rsidR="004A5A46" w:rsidRPr="004C3457">
      <w:pPr>
        <w:spacing w:after="0"/>
        <w:jc w:val="right"/>
        <w:rPr>
          <w:b/>
        </w:rPr>
      </w:pPr>
    </w:p>
    <w:p w:rsidRDefault="0017521A" w:rsidP="00671168" w:rsidR="00671168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AD21EF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4A5A46">
        <w:t xml:space="preserve">FINANCIJSKA AGENCIJA OIB: 85821130368, Regionalni centar Osijek, L. </w:t>
      </w:r>
      <w:proofErr w:type="spellStart"/>
      <w:r w:rsidR="004A5A46">
        <w:t>Jägera</w:t>
      </w:r>
      <w:proofErr w:type="spellEnd"/>
      <w:r w:rsidR="004A5A46">
        <w:t xml:space="preserve"> 3, Osijek</w:t>
      </w:r>
    </w:p>
    <w:p w:rsidRDefault="004A5A46" w:rsidP="0017521A" w:rsidR="004A5A46" w:rsidRPr="00CD37EC">
      <w:pPr>
        <w:spacing w:after="0"/>
        <w:jc w:val="both"/>
        <w:rPr>
          <w:rFonts w:cs="Times New Roman"/>
        </w:rPr>
      </w:pPr>
    </w:p>
    <w:p w:rsidRDefault="0017521A" w:rsidP="0017521A" w:rsidR="004A5A46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4A5A46">
        <w:t>MEDIUM IT j.d.o.o., Osijek, Vijenac Gorana Zobundžije 16, MBS: 030182284, OIB: 48682424123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4A5A46">
      <w:pPr>
        <w:jc w:val="both"/>
      </w:pPr>
      <w:r>
        <w:t xml:space="preserve">zakonski zastupnik </w:t>
      </w:r>
      <w:r w:rsidR="00120D6D">
        <w:t xml:space="preserve">dužnika - </w:t>
      </w:r>
      <w:r w:rsidR="004A5A46">
        <w:t xml:space="preserve">Nikola </w:t>
      </w:r>
      <w:proofErr w:type="spellStart"/>
      <w:r w:rsidR="004A5A46">
        <w:t>Papratović</w:t>
      </w:r>
      <w:proofErr w:type="spellEnd"/>
      <w:r w:rsidR="004A5A46">
        <w:t>, OIB: 96212860754, Osijek, Vijenac Gorana Zobundžije 16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4A5A4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31. siječnja</w:t>
      </w:r>
      <w:r w:rsidR="00120D6D">
        <w:rPr>
          <w:rFonts w:cs="Times New Roman"/>
          <w:b/>
          <w:u w:val="single"/>
        </w:rPr>
        <w:t xml:space="preserve"> 2019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604C67">
        <w:rPr>
          <w:rFonts w:cs="Times New Roman"/>
          <w:b/>
          <w:u w:val="single"/>
        </w:rPr>
        <w:t>10,0</w:t>
      </w:r>
      <w:r w:rsidR="00AD21EF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</w:t>
      </w:r>
      <w:r w:rsidR="00641D8D">
        <w:rPr>
          <w:rFonts w:cs="Times New Roman"/>
        </w:rPr>
        <w:t>9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D61C68" w:rsidP="00D61C68" w:rsidR="00D61C68">
      <w:pPr>
        <w:pStyle w:val="Odlomakpopisa"/>
        <w:numPr>
          <w:ilvl w:val="0"/>
          <w:numId w:val="1"/>
        </w:numPr>
        <w:spacing w:after="0"/>
        <w:jc w:val="both"/>
      </w:pPr>
      <w:r>
        <w:rPr>
          <w:color w:val="000000"/>
        </w:rPr>
        <w:t>zakonski zastupnik dužnika</w:t>
      </w:r>
      <w:r>
        <w:t xml:space="preserve"> Nikola </w:t>
      </w:r>
      <w:proofErr w:type="spellStart"/>
      <w:r>
        <w:t>Papratović</w:t>
      </w:r>
      <w:proofErr w:type="spellEnd"/>
      <w:r>
        <w:t>, Osijek, Vijenac Gorana Zobundžije 16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D61C68">
        <w:t>31.01</w:t>
      </w:r>
      <w:r w:rsidR="00AF2899">
        <w:t xml:space="preserve">.2019. u </w:t>
      </w:r>
      <w:r w:rsidR="00D61C68">
        <w:t>10,00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791" w:rsidR="00411791">
      <w:pPr>
        <w:spacing w:after="0"/>
      </w:pPr>
      <w:r>
        <w:separator/>
      </w:r>
    </w:p>
  </w:endnote>
  <w:endnote w:id="0" w:type="continuationSeparator">
    <w:p w:rsidRDefault="00411791" w:rsidR="004117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791" w:rsidR="001349C2">
    <w:pPr>
      <w:pStyle w:val="Podnoje"/>
    </w:pPr>
  </w:p>
  <w:p w:rsidRDefault="00411791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791" w:rsidR="00411791">
      <w:pPr>
        <w:spacing w:after="0"/>
      </w:pPr>
      <w:r>
        <w:separator/>
      </w:r>
    </w:p>
  </w:footnote>
  <w:footnote w:id="0" w:type="continuationSeparator">
    <w:p w:rsidRDefault="00411791" w:rsidR="0041179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94B" w:rsidP="000F394B" w:rsidR="000F394B">
    <w:pPr>
      <w:jc w:val="right"/>
    </w:pPr>
    <w:r>
      <w:t>Poslovni broj: 7 St-1053/18-19</w:t>
    </w:r>
  </w:p>
  <w:p w:rsidRDefault="00145992" w:rsidP="0026170B" w:rsidR="00145992" w:rsidRPr="002617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394B"/>
    <w:rsid w:val="000F58F2"/>
    <w:rsid w:val="001030B6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170B"/>
    <w:rsid w:val="00263E96"/>
    <w:rsid w:val="00267A35"/>
    <w:rsid w:val="002904C5"/>
    <w:rsid w:val="002A5EDA"/>
    <w:rsid w:val="002A72B2"/>
    <w:rsid w:val="002B1E07"/>
    <w:rsid w:val="002B479A"/>
    <w:rsid w:val="002C0072"/>
    <w:rsid w:val="002D5D94"/>
    <w:rsid w:val="002E42C0"/>
    <w:rsid w:val="00303079"/>
    <w:rsid w:val="003615BE"/>
    <w:rsid w:val="00367CF0"/>
    <w:rsid w:val="00384E2F"/>
    <w:rsid w:val="003C2959"/>
    <w:rsid w:val="003C3E69"/>
    <w:rsid w:val="003D5346"/>
    <w:rsid w:val="003E199A"/>
    <w:rsid w:val="003E6418"/>
    <w:rsid w:val="00411791"/>
    <w:rsid w:val="00414109"/>
    <w:rsid w:val="00425568"/>
    <w:rsid w:val="00447890"/>
    <w:rsid w:val="004663CA"/>
    <w:rsid w:val="00487830"/>
    <w:rsid w:val="004A5A46"/>
    <w:rsid w:val="004B10E7"/>
    <w:rsid w:val="004B2E52"/>
    <w:rsid w:val="004B44D0"/>
    <w:rsid w:val="004C3457"/>
    <w:rsid w:val="004C5730"/>
    <w:rsid w:val="004E7A4D"/>
    <w:rsid w:val="004F6A42"/>
    <w:rsid w:val="005035D7"/>
    <w:rsid w:val="0051046D"/>
    <w:rsid w:val="00544A24"/>
    <w:rsid w:val="00577562"/>
    <w:rsid w:val="00577924"/>
    <w:rsid w:val="00581D4A"/>
    <w:rsid w:val="005914EB"/>
    <w:rsid w:val="006014C2"/>
    <w:rsid w:val="00604C67"/>
    <w:rsid w:val="00613B28"/>
    <w:rsid w:val="00641D8D"/>
    <w:rsid w:val="0067116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B4BA0"/>
    <w:rsid w:val="009D3B1F"/>
    <w:rsid w:val="00A16B61"/>
    <w:rsid w:val="00A263E1"/>
    <w:rsid w:val="00AD21EF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51FDB"/>
    <w:rsid w:val="00D61C68"/>
    <w:rsid w:val="00D71B7C"/>
    <w:rsid w:val="00D86AB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1D4E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F91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1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D4E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F91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1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D4E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91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97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4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99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MEDIUM IT j.d.o.o. za informatičke i ostale usluge zastupanog po punomoćniku Nikola Papratović</izvorni_sadrzaj>
    <derivirana_varijabla naziv="DomainObject.Predmet.ProtustrankaFormated_1">  MEDIUM IT j.d.o.o. za informatičke i ostale usluge zastupanog po punomoćniku Nikola Papratović</derivirana_varijabla>
  </DomainObject.Predmet.ProtustrankaFormated>
  <DomainObject.Predmet.ProtustrankaFormatedOIB>
    <izvorni_sadrzaj>  MEDIUM IT j.d.o.o. za informatičke i ostale usluge, OIB 48682424123 zastupanog po punomoćniku Nikola Papratović</izvorni_sadrzaj>
    <derivirana_varijabla naziv="DomainObject.Predmet.ProtustrankaFormatedOIB_1">  MEDIUM IT j.d.o.o. za informatičke i ostale usluge, OIB 48682424123 zastupanog po punomoćniku Nikola Papratović</derivirana_varijabla>
  </DomainObject.Predmet.ProtustrankaFormatedOIB>
  <DomainObject.Predmet.ProtustrankaFormatedWithAdress>
    <izvorni_sadrzaj> MEDIUM IT j.d.o.o. za informatičke i ostale usluge, Vijenac Gorana Zobundžije 16, 31000 Osijek zastupanog po punomoćniku Nikola Papratović</izvorni_sadrzaj>
    <derivirana_varijabla naziv="DomainObject.Predmet.ProtustrankaFormatedWithAdress_1"> MEDIUM IT j.d.o.o. za informatičke i ostale usluge, Vijenac Gorana Zobundžije 16, 31000 Osijek zastupanog po punomoćniku Nikola Papratović</derivirana_varijabla>
  </DomainObject.Predmet.ProtustrankaFormatedWithAdress>
  <DomainObject.Predmet.ProtustrankaFormatedWithAdressOIB>
    <izvorni_sadrzaj> MEDIUM IT j.d.o.o. za informatičke i ostale usluge, OIB 48682424123, Vijenac Gorana Zobundžije 16, 31000 Osijek zastupanog po punomoćniku Nikola Papratović</izvorni_sadrzaj>
    <derivirana_varijabla naziv="DomainObject.Predmet.ProtustrankaFormatedWithAdressOIB_1"> MEDIUM IT j.d.o.o. za informatičke i ostale usluge, OIB 48682424123, Vijenac Gorana Zobundžije 16, 31000 Osijek zastupanog po punomoćniku Nikola Papratović</derivirana_varijabla>
  </DomainObject.Predmet.ProtustrankaFormatedWithAdressOIB>
  <DomainObject.Predmet.ProtustrankaWithAdress>
    <izvorni_sadrzaj>MEDIUM IT j.d.o.o. za informatičke i ostale usluge Vijenac Gorana Zobundžije 16, 31000 Osijek</izvorni_sadrzaj>
    <derivirana_varijabla naziv="DomainObject.Predmet.ProtustrankaWithAdress_1">MEDIUM IT j.d.o.o. za informatičke i ostale usluge Vijenac Gorana Zobundžije 16, 31000 Osijek</derivirana_varijabla>
  </DomainObject.Predmet.ProtustrankaWithAdress>
  <DomainObject.Predmet.ProtustrankaWithAdressOIB>
    <izvorni_sadrzaj>MEDIUM IT j.d.o.o. za informatičke i ostale usluge, OIB 48682424123, Vijenac Gorana Zobundžije 16, 31000 Osijek</izvorni_sadrzaj>
    <derivirana_varijabla naziv="DomainObject.Predmet.ProtustrankaWithAdressOIB_1">MEDIUM IT j.d.o.o. za informatičke i ostale usluge, OIB 48682424123, Vijenac Gorana Zobundžije 16, 31000 Osijek</derivirana_varijabla>
  </DomainObject.Predmet.ProtustrankaWithAdressOIB>
  <DomainObject.Predmet.ProtustrankaNazivFormated>
    <izvorni_sadrzaj>MEDIUM IT j.d.o.o. za informatičke i ostale usluge</izvorni_sadrzaj>
    <derivirana_varijabla naziv="DomainObject.Predmet.ProtustrankaNazivFormated_1">MEDIUM IT j.d.o.o. za informatičke i ostale usluge</derivirana_varijabla>
  </DomainObject.Predmet.ProtustrankaNazivFormated>
  <DomainObject.Predmet.ProtustrankaNazivFormatedOIB>
    <izvorni_sadrzaj>MEDIUM IT j.d.o.o. za informatičke i ostale usluge, OIB 48682424123</izvorni_sadrzaj>
    <derivirana_varijabla naziv="DomainObject.Predmet.ProtustrankaNazivFormatedOIB_1">MEDIUM IT j.d.o.o. za informatičke i ostale usluge, OIB 48682424123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MEDIUM IT j.d.o.o. za informatičke i ostale usluge zastupanog po punomoćniku Nikola Papratović</item>
    </izvorni_sadrzaj>
    <derivirana_varijabla naziv="DomainObject.Predmet.ProtuStrankaListFormated_1">
      <item>MEDIUM IT j.d.o.o. za informatičke i ostale usluge zastupanog po punomoćniku Nikola Papratović</item>
    </derivirana_varijabla>
  </DomainObject.Predmet.ProtuStrankaListFormated>
  <DomainObject.Predmet.ProtuStrankaListFormatedOIB>
    <izvorni_sadrzaj>
      <item>MEDIUM IT j.d.o.o. za informatičke i ostale usluge, OIB 48682424123 zastupanog po punomoćniku Nikola Papratović</item>
    </izvorni_sadrzaj>
    <derivirana_varijabla naziv="DomainObject.Predmet.ProtuStrankaListFormatedOIB_1">
      <item>MEDIUM IT j.d.o.o. za informatičke i ostale usluge, OIB 48682424123 zastupanog po punomoćniku Nikola Papratović</item>
    </derivirana_varijabla>
  </DomainObject.Predmet.ProtuStrankaListFormatedOIB>
  <DomainObject.Predmet.ProtuStrankaListFormatedWithAdress>
    <izvorni_sadrzaj>
      <item>MEDIUM IT j.d.o.o. za informatičke i ostale usluge, Vijenac Gorana Zobundžije 16, 31000 Osijek zastupanog po punomoćniku Nikola Papratović</item>
    </izvorni_sadrzaj>
    <derivirana_varijabla naziv="DomainObject.Predmet.ProtuStrankaListFormatedWithAdress_1">
      <item>MEDIUM IT j.d.o.o. za informatičke i ostale usluge, Vijenac Gorana Zobundžije 16, 31000 Osijek zastupanog po punomoćniku Nikola Papratović</item>
    </derivirana_varijabla>
  </DomainObject.Predmet.ProtuStrankaListFormatedWithAdress>
  <DomainObject.Predmet.ProtuStrankaListFormatedWithAdressOIB>
    <izvorni_sadrzaj>
      <item>MEDIUM IT j.d.o.o. za informatičke i ostale usluge, OIB 48682424123, Vijenac Gorana Zobundžije 16, 31000 Osijek zastupanog po punomoćniku Nikola Papratović</item>
    </izvorni_sadrzaj>
    <derivirana_varijabla naziv="DomainObject.Predmet.ProtuStrankaListFormatedWithAdressOIB_1">
      <item>MEDIUM IT j.d.o.o. za informatičke i ostale usluge, OIB 48682424123, Vijenac Gorana Zobundžije 16, 31000 Osijek zastupanog po punomoćniku Nikola Papratović</item>
    </derivirana_varijabla>
  </DomainObject.Predmet.ProtuStrankaListFormatedWithAdressOIB>
  <DomainObject.Predmet.ProtuStrankaListNazivFormated>
    <izvorni_sadrzaj>
      <item>MEDIUM IT j.d.o.o. za informatičke i ostale usluge</item>
    </izvorni_sadrzaj>
    <derivirana_varijabla naziv="DomainObject.Predmet.ProtuStrankaListNazivFormated_1">
      <item>MEDIUM IT j.d.o.o. za informatičke i ostale usluge</item>
    </derivirana_varijabla>
  </DomainObject.Predmet.ProtuStrankaListNazivFormated>
  <DomainObject.Predmet.ProtuStrankaListNazivFormatedOIB>
    <izvorni_sadrzaj>
      <item>MEDIUM IT j.d.o.o. za informatičke i ostale usluge, OIB 48682424123</item>
    </izvorni_sadrzaj>
    <derivirana_varijabla naziv="DomainObject.Predmet.ProtuStrankaListNazivFormatedOIB_1">
      <item>MEDIUM IT j.d.o.o. za informatičke i ostale usluge, OIB 48682424123</item>
    </derivirana_varijabla>
  </DomainObject.Predmet.ProtuStrankaListNazivFormatedOIB>
  <DomainObject.Predmet.OstaliListFormated>
    <izvorni_sadrzaj>
      <item>Nikola Papratović punomoćnik sudionika u postupku MEDIUM IT j.d.o.o. za informatičke i ostale usluge</item>
      <item>Županijsko državno odvjetništvo u Osijeku</item>
    </izvorni_sadrzaj>
    <derivirana_varijabla naziv="DomainObject.Predmet.OstaliListFormated_1">
      <item>Nikola Papratović punomoćnik sudionika u postupku MEDIUM IT j.d.o.o. za informatičke i ostale usluge</item>
      <item>Županijsko državno odvjetništvo u Osijeku</item>
    </derivirana_varijabla>
  </DomainObject.Predmet.OstaliListFormated>
  <DomainObject.Predmet.OstaliListFormatedOIB>
    <izvorni_sadrzaj>
      <item>Nikola Papratović, OIB 96212860754 punomoćnik sudionika u postupku MEDIUM IT j.d.o.o. za informatičke i ostale usluge</item>
      <item>Županijsko državno odvjetništvo u Osijeku, OIB 61379160880</item>
    </izvorni_sadrzaj>
    <derivirana_varijabla naziv="DomainObject.Predmet.OstaliListFormatedOIB_1">
      <item>Nikola Papratović, OIB 96212860754 punomoćnik sudionika u postupku MEDIUM IT j.d.o.o. za informatičke i ostale usluge</item>
      <item>Županijsko državno odvjetništvo u Osijeku, OIB 61379160880</item>
    </derivirana_varijabla>
  </DomainObject.Predmet.OstaliListFormatedOIB>
  <DomainObject.Predmet.OstaliListFormatedWithAdress>
    <izvorni_sadrzaj>
      <item>Nikola Papratović, Vijenac Gorana Zobundžije 16, 31000 Osijek punomoćnik sudionika u postupku MEDIUM IT j.d.o.o. za informatičke i ostale usluge</item>
      <item>Županijsko državno odvjetništvo u Osijeku, Kapucinska 21, 31000 Osijek</item>
    </izvorni_sadrzaj>
    <derivirana_varijabla naziv="DomainObject.Predmet.OstaliListFormatedWithAdress_1">
      <item>Nikola Papratović, Vijenac Gorana Zobundžije 16, 31000 Osijek punomoćnik sudionika u postupku MEDIUM IT j.d.o.o. za informatičke i ostale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Nikola Papratović, OIB 96212860754, Vijenac Gorana Zobundžije 16, 31000 Osijek punomoćnik sudionika u postupku MEDIUM IT j.d.o.o. za informatičke i ostale usluge</item>
      <item>Županijsko državno odvjetništvo u Osijeku, OIB 61379160880, Kapucinska 21, 31000 Osijek</item>
    </izvorni_sadrzaj>
    <derivirana_varijabla naziv="DomainObject.Predmet.OstaliListFormatedWithAdressOIB_1">
      <item>Nikola Papratović, OIB 96212860754, Vijenac Gorana Zobundžije 16, 31000 Osijek punomoćnik sudionika u postupku MEDIUM IT j.d.o.o. za informatičke i ostale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Nikola Papratović</item>
      <item>Županijsko državno odvjetništvo u Osijeku</item>
    </izvorni_sadrzaj>
    <derivirana_varijabla naziv="DomainObject.Predmet.OstaliListNazivFormated_1">
      <item>Nikola Papratović</item>
      <item>Županijsko državno odvjetništvo u Osijeku</item>
    </derivirana_varijabla>
  </DomainObject.Predmet.OstaliListNazivFormated>
  <DomainObject.Predmet.OstaliListNazivFormatedOIB>
    <izvorni_sadrzaj>
      <item>Nikola Papratović, OIB 96212860754</item>
      <item>Županijsko državno odvjetništvo u Osijeku, OIB 61379160880</item>
    </izvorni_sadrzaj>
    <derivirana_varijabla naziv="DomainObject.Predmet.OstaliListNazivFormatedOIB_1">
      <item>Nikola Papratović, OIB 96212860754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MEDIUM IT j.d.o.o. za informatičke i ostale usluge</izvorni_sadrzaj>
    <derivirana_varijabla naziv="DomainObject.Predmet.ProtustrankaIDrugi_1">MEDIUM IT j.d.o.o. za informatičke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MEDIUM IT j.d.o.o. za informatičke i ostale usluge, OIB 48682424123, Vijenac Gorana Zobundžije 16, 31000 Osijek</izvorni_sadrzaj>
    <derivirana_varijabla naziv="DomainObject.Predmet.ProtustrankaIDrugiAdressOIB_1">MEDIUM IT j.d.o.o. za informatičke i ostale usluge, OIB 48682424123, Vijenac Gorana Zobundžije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MEDIUM IT j.d.o.o. za informatičke i ostale usluge</item>
      <item>Nikola Papratović</item>
      <item>Županijsko državno odvjetništvo u Osijeku</item>
    </izvorni_sadrzaj>
    <derivirana_varijabla naziv="DomainObject.Predmet.SudioniciListNaziv_1">
      <item>FINA RC OSIJEK</item>
      <item>MEDIUM IT j.d.o.o. za informatičke i ostale usluge</item>
      <item>Nikola Papratović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MEDIUM IT j.d.o.o. za informatičke i ostale usluge, OIB 48682424123, Vijenac Gorana Zobundžije 16,31000 Osijek</item>
      <item>Nikola Papratović, OIB 96212860754, Vijenac Gorana Zobundžije 16,31000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MEDIUM IT j.d.o.o. za informatičke i ostale usluge, OIB 48682424123, Vijenac Gorana Zobundžije 16,31000 Osijek</item>
      <item>Nikola Papratović, OIB 96212860754, Vijenac Gorana Zobundžije 16,31000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48682424123</item>
      <item>, OIB 96212860754</item>
      <item>, OIB 61379160880</item>
    </izvorni_sadrzaj>
    <derivirana_varijabla naziv="DomainObject.Predmet.SudioniciListNazivOIB_1">
      <item>, OIB 85821130368</item>
      <item>, OIB 48682424123</item>
      <item>, OIB 96212860754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St-1053/2018-10</izvorni_sadrzaj>
    <derivirana_varijabla naziv="DomainObject.PredzadnjaOdlukaIzPredmeta.Oznaka_1">St-1053/2018-10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83157-7D21-47D9-BBC1-D78BACA91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1072</properties:Characters>
  <properties:Lines>39</properties:Lines>
  <properties:Paragraphs>23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2018-12-19T13:19:00Z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(1053-18 (-19) ZZ.docx)</vt:lpwstr>
  </prop:property>
  <prop:property name="CC_coloring" pid="5" fmtid="{D5CDD505-2E9C-101B-9397-08002B2CF9AE}">
    <vt:bool>true</vt:bool>
  </prop:property>
</prop:Properties>
</file>