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99ea" w14:paraId="43099ea" w:rsidRDefault="00AE649C" w:rsidP="00FA5B5E" w:rsidR="00AE649C" w:rsidRPr="00B76F3C">
      <w:pPr>
        <w:pStyle w:val="Naslov3"/>
        <w15:collapsed w:val="false"/>
      </w:pPr>
    </w:p>
    <w:p w:rsidRDefault="00F72B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81E71" w:rsidP="00081E71" w:rsidR="00081E71" w:rsidRPr="00081E71">
      <w:pPr>
        <w:spacing w:after="0"/>
        <w:jc w:val="right"/>
        <w:rPr>
          <w:rFonts w:cs="Arial" w:eastAsia="Times New Roman" w:hAnsi="Arial" w:ascii="Arial"/>
          <w:lang w:eastAsia="hr-HR"/>
        </w:rPr>
      </w:pPr>
      <w:r w:rsidRPr="00081E71">
        <w:rPr>
          <w:rFonts w:cs="Times New Roman" w:eastAsia="Times New Roman"/>
          <w:lang w:eastAsia="hr-HR"/>
        </w:rPr>
        <w:t>Poslovni broj 3 St-217/11-902</w:t>
      </w:r>
    </w:p>
    <w:p w:rsidRDefault="00081E71" w:rsidP="00081E71" w:rsidR="00081E71" w:rsidRPr="00081E71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081E71" w:rsidP="00081E71" w:rsidR="00081E71" w:rsidRPr="00081E71">
      <w:pPr>
        <w:spacing w:after="0"/>
        <w:jc w:val="both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 </w:t>
      </w: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REPUBLIKA HRVATSKA</w:t>
      </w:r>
    </w:p>
    <w:p w:rsidRDefault="00081E71" w:rsidP="00081E71" w:rsidR="00081E71" w:rsidRPr="00081E71">
      <w:pPr>
        <w:spacing w:after="0"/>
        <w:ind w:firstLine="708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TRGOVAČKI SUD U ZADRU</w:t>
      </w:r>
    </w:p>
    <w:p w:rsidRDefault="00081E71" w:rsidP="00081E71" w:rsidR="00081E71" w:rsidRPr="00081E71">
      <w:pPr>
        <w:spacing w:after="0"/>
        <w:ind w:firstLine="708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Zadar, Dr. Franje Tuđmana 35</w:t>
      </w:r>
    </w:p>
    <w:p w:rsidRDefault="00081E71" w:rsidP="00081E71" w:rsidR="00081E71" w:rsidRPr="00081E71">
      <w:pPr>
        <w:spacing w:after="0"/>
        <w:ind w:firstLine="708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081E71" w:rsidP="00081E71" w:rsidR="00081E71" w:rsidRPr="00081E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jc w:val="center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R E P U B L I K A  H R V A T S K A </w:t>
      </w:r>
    </w:p>
    <w:p w:rsidRDefault="00081E71" w:rsidP="00081E71" w:rsidR="00081E71" w:rsidRPr="00081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jc w:val="center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 Z A K LJ U Č A K </w:t>
      </w:r>
    </w:p>
    <w:p w:rsidRDefault="00081E71" w:rsidP="00081E71" w:rsidR="00081E71" w:rsidRPr="00081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Trgovački sud u Zadru, OIB: 39670464653, po stečajnoj sutkinji Tini Grgas, u stečajnom postupku nad stečajnim dužnikom NAUTA LAMJANA d.d. u stečaju, Kali, Put Vele Luke 71, OIB: 87200166350, povodom stečajnog plana podnesenog od strane stečajnog upravitelja </w:t>
      </w:r>
      <w:proofErr w:type="spellStart"/>
      <w:r w:rsidRPr="00081E71">
        <w:rPr>
          <w:rFonts w:cs="Times New Roman" w:eastAsia="Times New Roman"/>
          <w:lang w:eastAsia="hr-HR"/>
        </w:rPr>
        <w:t>Aleina</w:t>
      </w:r>
      <w:proofErr w:type="spellEnd"/>
      <w:r w:rsidRPr="00081E71">
        <w:rPr>
          <w:rFonts w:cs="Times New Roman" w:eastAsia="Times New Roman"/>
          <w:lang w:eastAsia="hr-HR"/>
        </w:rPr>
        <w:t xml:space="preserve"> </w:t>
      </w:r>
      <w:proofErr w:type="spellStart"/>
      <w:r w:rsidRPr="00081E71">
        <w:rPr>
          <w:rFonts w:cs="Times New Roman" w:eastAsia="Times New Roman"/>
          <w:lang w:eastAsia="hr-HR"/>
        </w:rPr>
        <w:t>Khana</w:t>
      </w:r>
      <w:proofErr w:type="spellEnd"/>
      <w:r w:rsidRPr="00081E71">
        <w:rPr>
          <w:rFonts w:cs="Times New Roman" w:eastAsia="Times New Roman"/>
          <w:lang w:eastAsia="hr-HR"/>
        </w:rPr>
        <w:t xml:space="preserve"> iz Rijeke dana 3. veljače 2016., 8. veljače 2016. </w:t>
      </w:r>
    </w:p>
    <w:p w:rsidRDefault="00081E71" w:rsidP="00081E71" w:rsidR="00081E71" w:rsidRPr="00081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jc w:val="center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z a k </w:t>
      </w:r>
      <w:proofErr w:type="spellStart"/>
      <w:r w:rsidRPr="00081E71">
        <w:rPr>
          <w:rFonts w:cs="Times New Roman" w:eastAsia="Times New Roman"/>
          <w:lang w:eastAsia="hr-HR"/>
        </w:rPr>
        <w:t>lj</w:t>
      </w:r>
      <w:proofErr w:type="spellEnd"/>
      <w:r w:rsidRPr="00081E71">
        <w:rPr>
          <w:rFonts w:cs="Times New Roman" w:eastAsia="Times New Roman"/>
          <w:lang w:eastAsia="hr-HR"/>
        </w:rPr>
        <w:t xml:space="preserve"> u č i o   j e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I. Pozivaju se vjerovnici stečajnog dužnika u roku od 15 dana od isteka osmog dana od dana objave ovog zaključka na mrežnoj stranici e-Oglasna ploča sudova, dostaviti ovom sudu očitovanje o stečajnom planu od 3. veljače 2016.</w:t>
      </w: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II. Obavještavaju se sudionici stečajnog postupka da uvid u stečajni plan (objavljen na mrežnoj stranici e-Oglasna ploča sudova) sa svim prilozima i dostavljenim očitovanjima o stečajnom planu mogu obaviti u pisarnici ovog suda u kojoj će isti biti izloženi.</w:t>
      </w: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III. Nakon proteka roka iz točke I. izreke ovog zaključka, sud će zakazati ročište radi raspravljanja i glasovanja o stečajnom planu te će poziv za isto objaviti na mrežnoj stranici e-Oglasna ploča sudova. </w:t>
      </w: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jc w:val="center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U Zadru 8. veljače 2016.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jc w:val="right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Sutkinja:</w:t>
      </w:r>
    </w:p>
    <w:p w:rsidRDefault="00081E71" w:rsidP="00081E71" w:rsidR="00081E71" w:rsidRPr="00081E71">
      <w:pPr>
        <w:spacing w:after="0"/>
        <w:jc w:val="right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Tina Grgas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>UPUTA O PRAVNOM LIJEKU:</w:t>
      </w:r>
    </w:p>
    <w:p w:rsidRDefault="00081E71" w:rsidP="00081E71" w:rsidR="00081E71" w:rsidRPr="00081E71">
      <w:pPr>
        <w:spacing w:after="0"/>
        <w:jc w:val="both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Protiv ovog zaključka nije dopušten pravni lijek (čl. 19. st. 7. Stečajnog zakona, Narodne novine broj 71/15). </w:t>
      </w:r>
    </w:p>
    <w:p w:rsidRDefault="00081E71" w:rsidP="00081E71" w:rsidR="00081E71" w:rsidRPr="00081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E71" w:rsidP="00081E71" w:rsidR="00081E71" w:rsidRPr="00081E71">
      <w:pPr>
        <w:spacing w:after="0"/>
        <w:jc w:val="right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  <w:bookmarkStart w:name="_GoBack" w:id="0"/>
      <w:r w:rsidRPr="00081E71">
        <w:rPr>
          <w:rFonts w:cs="Times New Roman" w:eastAsia="Times New Roman"/>
          <w:lang w:eastAsia="hr-HR"/>
        </w:rPr>
        <w:t>Dostaviti: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lastRenderedPageBreak/>
        <w:t xml:space="preserve">- vjerovnicima 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- stečajnom upravitelju </w:t>
      </w:r>
    </w:p>
    <w:p w:rsidRDefault="00081E71" w:rsidP="00081E71" w:rsidR="00081E71" w:rsidRPr="00081E71">
      <w:pPr>
        <w:spacing w:after="0"/>
        <w:rPr>
          <w:rFonts w:cs="Times New Roman" w:eastAsia="Times New Roman"/>
          <w:lang w:eastAsia="hr-HR"/>
        </w:rPr>
      </w:pPr>
      <w:r w:rsidRPr="00081E71">
        <w:rPr>
          <w:rFonts w:cs="Times New Roman" w:eastAsia="Times New Roman"/>
          <w:lang w:eastAsia="hr-HR"/>
        </w:rPr>
        <w:t xml:space="preserve">  svima putem e-Oglasne ploče suda </w:t>
      </w:r>
    </w:p>
    <w:p w:rsidRDefault="00EA1C6D" w:rsidP="00E67D40" w:rsidR="00AE649C" w:rsidRPr="00B76F3C">
      <w:pPr>
        <w:pStyle w:val="SudSjedite"/>
      </w:pPr>
      <w:r>
        <w:tab/>
      </w:r>
    </w:p>
    <w:bookmarkEnd w:id="0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1E71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BA9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84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St-217/2011-571</izvorni_sadrzaj>
    <derivirana_varijabla naziv="DomainObject.Oznaka_1">St-217/2011-571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 .</izvorni_sadrzaj>
    <derivirana_varijabla naziv="DomainObject.Predmet.PrimjedbaSuca_1">Poslano po žalbi 23.01.13.Poslano po žalbi 11.04.13. poslana kopija dijela spisa po žalbi 07.01.2015  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osiguranje d.d. Zagreb,Filijala Zadar; A.B.E. Inženjering d.o.o. Rijeka; Turistička zajednica mjesta Ugljan; institut igh; ATLAS-COPCO d.o.o. Zadar; ODMARALIŠTA iO ADRIA D.O.O. ZAGREB zastupanog po punomoćniku Marina Skorić, odvjetnica; Marijo Košta; Dušan Polovina</izvorni_sadrzaj>
    <derivirana_varijabla naziv="DomainObject.Predmet.StrankaFormated_1">  Croatia osiguranje d.d. Zagreb,Filijala Zadar; A.B.E. Inženjering d.o.o. Rijeka; Turistička zajednica mjesta Ugljan; institut igh; ATLAS-COPCO d.o.o. Zadar; ODMARALIŠTA iO ADRIA D.O.O. ZAGREB zastupanog po punomoćniku Marina Skorić, odvjetnica; Marijo Košta; Dušan Polovina</derivirana_varijabla>
  </DomainObject.Predmet.StrankaFormated>
  <DomainObject.Predmet.StrankaFormatedOIB>
    <izvorni_sadrzaj>  Croatia osiguranje d.d. Zagreb,Filijala Zadar; A.B.E. Inženjering d.o.o. Rijeka, OIB 03557707395; Turistička zajednica mjesta Ugljan, OIB 21575851943; institut igh, OIB 79766124714; ATLAS-COPCO d.o.o. Zadar, OIB 10870888670; ODMARALIŠTA iO ADRIA D.O.O. ZAGREB, OIB 81221331871 zastupanog po punomoćniku Marina Skorić, odvjetnica; Marijo Košta, OIB 73797976358; Dušan Polovina, OIB 93674503025</izvorni_sadrzaj>
    <derivirana_varijabla naziv="DomainObject.Predmet.StrankaFormatedOIB_1">  Croatia osiguranje d.d. Zagreb,Filijala Zadar; A.B.E. Inženjering d.o.o. Rijeka, OIB 03557707395; Turistička zajednica mjesta Ugljan, OIB 21575851943; institut igh, OIB 79766124714; ATLAS-COPCO d.o.o. Zadar, OIB 10870888670; ODMARALIŠTA iO ADRIA D.O.O. ZAGREB, OIB 81221331871 zastupanog po punomoćniku Marina Skorić, odvjetnica; Marijo Košta, OIB 73797976358; Dušan Polovina, OIB 93674503025</derivirana_varijabla>
  </DomainObject.Predmet.StrankaFormatedOIB>
  <DomainObject.Predmet.StrankaFormatedWithAdress>
    <izvorni_sadrzaj> Croatia osiguranje d.d. Zagreb,Filijala Zadar, Obala kneza Branimira 20, 23000 Zadar; A.B.E. Inženjering d.o.o. Rijeka; Turistička zajednica mjesta Ugljan; institut igh; ATLAS-COPCO d.o.o. Zadar; ODMARALIŠTA iO ADRIA D.O.O. ZAGREB, GAJEVA 2A, 10000 Zagreb zastupanog po punomoćniku Marina Skorić, odvjetnica; Marijo Košta, Put Bakotinih 5, 23273 Preko; Dušan Polovina, Put Nina 78c, 23000 Zadar</izvorni_sadrzaj>
    <derivirana_varijabla naziv="DomainObject.Predmet.StrankaFormatedWithAdress_1"> Croatia osiguranje d.d. Zagreb,Filijala Zadar, Obala kneza Branimira 20, 23000 Zadar; A.B.E. Inženjering d.o.o. Rijeka; Turistička zajednica mjesta Ugljan; institut igh; ATLAS-COPCO d.o.o. Zadar; ODMARALIŠTA iO ADRIA D.O.O. ZAGREB, GAJEVA 2A, 10000 Zagreb zastupanog po punomoćniku Marina Skorić, odvjetnica; Marijo Košta, Put Bakotinih 5, 23273 Preko; Dušan Polovina, Put Nina 78c, 23000 Zadar</derivirana_varijabla>
  </DomainObject.Predmet.StrankaFormatedWithAdress>
  <DomainObject.Predmet.StrankaFormatedWithAdressOIB>
    <izvorni_sadrzaj> Croatia osiguranje d.d. Zagreb,Filijala Zadar, Obala kneza Branimira 20, 23000 Zadar; A.B.E. Inženjering d.o.o. Rijeka, OIB 03557707395; Turistička zajednica mjesta Ugljan, OIB 21575851943; institut igh, OIB 79766124714; ATLAS-COPCO d.o.o. Zadar, OIB 10870888670; ODMARALIŠTA iO ADRIA D.O.O. ZAGREB, OIB 81221331871, GAJEVA 2A, 10000 Zagreb zastupanog po punomoćniku Marina Skorić, odvjetnica; Marijo Košta, OIB 73797976358, Put Bakotinih 5, 23273 Preko; Dušan Polovina, OIB 93674503025, Put Nina 78c, 23000 Zadar</izvorni_sadrzaj>
    <derivirana_varijabla naziv="DomainObject.Predmet.StrankaFormatedWithAdressOIB_1"> Croatia osiguranje d.d. Zagreb,Filijala Zadar, Obala kneza Branimira 20, 23000 Zadar; A.B.E. Inženjering d.o.o. Rijeka, OIB 03557707395; Turistička zajednica mjesta Ugljan, OIB 21575851943; institut igh, OIB 79766124714; ATLAS-COPCO d.o.o. Zadar, OIB 10870888670; ODMARALIŠTA iO ADRIA D.O.O. ZAGREB, OIB 81221331871, GAJEVA 2A, 10000 Zagreb zastupanog po punomoćniku Marina Skorić, odvjetnica; Marijo Košta, OIB 73797976358, Put Bakotinih 5, 23273 Preko; Dušan Polovina, OIB 93674503025, Put Nina 78c, 23000 Zadar</derivirana_varijabla>
  </DomainObject.Predmet.StrankaFormatedWithAdressOIB>
  <DomainObject.Predmet.StrankaWithAdress>
    <izvorni_sadrzaj>Croatia osiguranje d.d. Zagreb,Filijala Zadar Obala kneza Branimira 20,23000 Zadar,A.B.E. Inženjering d.o.o. Rijeka ,Turistička zajednica mjesta Ugljan ,institut igh ,ATLAS-COPCO d.o.o. Zadar ,ODMARALIŠTA iO ADRIA D.O.O. ZAGREB GAJEVA 2A,10000 Zagreb,Marijo Košta Put Bakotinih 5,23273 Preko,Dušan Polovina Put Nina 78c,23000 Zadar</izvorni_sadrzaj>
    <derivirana_varijabla naziv="DomainObject.Predmet.StrankaWithAdress_1">Croatia osiguranje d.d. Zagreb,Filijala Zadar Obala kneza Branimira 20,23000 Zadar,A.B.E. Inženjering d.o.o. Rijeka ,Turistička zajednica mjesta Ugljan ,institut igh ,ATLAS-COPCO d.o.o. Zadar ,ODMARALIŠTA iO ADRIA D.O.O. ZAGREB GAJEVA 2A,10000 Zagreb,Marijo Košta Put Bakotinih 5,23273 Preko,Dušan Polovina Put Nina 78c,23000 Zadar</derivirana_varijabla>
  </DomainObject.Predmet.StrankaWithAdress>
  <DomainObject.Predmet.StrankaWithAdressOIB>
    <izvorni_sadrzaj>Croatia osiguranje d.d. Zagreb,Filijala Zadar, Obala kneza Branimira 20,23000 Zadar,A.B.E. Inženjering d.o.o. Rijeka, OIB 03557707395,Turistička zajednica mjesta Ugljan, OIB 21575851943,institut igh, OIB 79766124714,ATLAS-COPCO d.o.o. Zadar, OIB 10870888670,ODMARALIŠTA iO ADRIA D.O.O. ZAGREB, OIB 81221331871, GAJEVA 2A,10000 Zagreb,Marijo Košta, OIB 73797976358, Put Bakotinih 5,23273 Preko,Dušan Polovina, OIB 93674503025, Put Nina 78c,23000 Zadar</izvorni_sadrzaj>
    <derivirana_varijabla naziv="DomainObject.Predmet.StrankaWithAdressOIB_1">Croatia osiguranje d.d. Zagreb,Filijala Zadar, Obala kneza Branimira 20,23000 Zadar,A.B.E. Inženjering d.o.o. Rijeka, OIB 03557707395,Turistička zajednica mjesta Ugljan, OIB 21575851943,institut igh, OIB 79766124714,ATLAS-COPCO d.o.o. Zadar, OIB 10870888670,ODMARALIŠTA iO ADRIA D.O.O. ZAGREB, OIB 81221331871, GAJEVA 2A,10000 Zagreb,Marijo Košta, OIB 73797976358, Put Bakotinih 5,23273 Preko,Dušan Polovina, OIB 93674503025, Put Nina 78c,23000 Zadar</derivirana_varijabla>
  </DomainObject.Predmet.StrankaWithAdressOIB>
  <DomainObject.Predmet.StrankaNazivFormated>
    <izvorni_sadrzaj>Croatia osiguranje d.d. Zagreb,Filijala Zadar,A.B.E. Inženjering d.o.o. Rijeka,Turistička zajednica mjesta Ugljan,institut igh,ATLAS-COPCO d.o.o. Zadar,ODMARALIŠTA iO ADRIA D.O.O. ZAGREB,Marijo Košta,Dušan Polovina</izvorni_sadrzaj>
    <derivirana_varijabla naziv="DomainObject.Predmet.StrankaNazivFormated_1">Croatia osiguranje d.d. Zagreb,Filijala Zadar,A.B.E. Inženjering d.o.o. Rijeka,Turistička zajednica mjesta Ugljan,institut igh,ATLAS-COPCO d.o.o. Zadar,ODMARALIŠTA iO ADRIA D.O.O. ZAGREB,Marijo Košta,Dušan Polovina</derivirana_varijabla>
  </DomainObject.Predmet.StrankaNazivFormated>
  <DomainObject.Predmet.StrankaNazivFormatedOIB>
    <izvorni_sadrzaj>Croatia osiguranje d.d. Zagreb,Filijala Zadar,A.B.E. Inženjering d.o.o. Rijeka, OIB 03557707395,Turistička zajednica mjesta Ugljan, OIB 21575851943,institut igh, OIB 79766124714,ATLAS-COPCO d.o.o. Zadar, OIB 10870888670,ODMARALIŠTA iO ADRIA D.O.O. ZAGREB, OIB 81221331871,Marijo Košta, OIB 73797976358,Dušan Polovina, OIB 93674503025</izvorni_sadrzaj>
    <derivirana_varijabla naziv="DomainObject.Predmet.StrankaNazivFormatedOIB_1">Croatia osiguranje d.d. Zagreb,Filijala Zadar,A.B.E. Inženjering d.o.o. Rijeka, OIB 03557707395,Turistička zajednica mjesta Ugljan, OIB 21575851943,institut igh, OIB 79766124714,ATLAS-COPCO d.o.o. Zadar, OIB 10870888670,ODMARALIŠTA iO ADRIA D.O.O. ZAGREB, OIB 81221331871,Marijo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Croatia osiguranje d.d. Zagreb,Filijala Zadar</item>
      <item>A.B.E. Inženjering d.o.o. Rijeka</item>
      <item>Turistička zajednica mjesta Ugljan</item>
      <item>institut igh</item>
      <item>ATLAS-COPCO d.o.o. Zadar</item>
      <item>ODMARALIŠTA iO ADRIA D.O.O. ZAGREB zastupanog po punomoćniku Marina Skorić, odvjetnica</item>
      <item>Marijo Košta</item>
      <item>Dušan Polovina</item>
    </izvorni_sadrzaj>
    <derivirana_varijabla naziv="DomainObject.Predmet.StrankaListFormated_1">
      <item>Croatia osiguranje d.d. Zagreb,Filijala Zadar</item>
      <item>A.B.E. Inženjering d.o.o. Rijeka</item>
      <item>Turistička zajednica mjesta Ugljan</item>
      <item>institut igh</item>
      <item>ATLAS-COPCO d.o.o. Zadar</item>
      <item>ODMARALIŠTA iO ADRIA D.O.O. ZAGREB zastupanog po punomoćniku Marina Skorić, odvjetnica</item>
      <item>Marijo Košta</item>
      <item>Dušan Polovina</item>
    </derivirana_varijabla>
  </DomainObject.Predmet.StrankaListFormated>
  <DomainObject.Predmet.StrankaListFormatedOIB>
    <izvorni_sadrzaj>
      <item>Croatia osiguranje d.d. Zagreb,Filijala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 zastupanog po punomoćniku Marina Skorić, odvjetnica</item>
      <item>Marijo Košta, OIB 73797976358</item>
      <item>Dušan Polovina, OIB 93674503025</item>
    </izvorni_sadrzaj>
    <derivirana_varijabla naziv="DomainObject.Predmet.StrankaListFormatedOIB_1">
      <item>Croatia osiguranje d.d. Zagreb,Filijala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 zastupanog po punomoćniku Marina Skorić, odvjetnica</item>
      <item>Marijo Košta, OIB 73797976358</item>
      <item>Dušan Polovina, OIB 93674503025</item>
    </derivirana_varijabla>
  </DomainObject.Predmet.StrankaListFormatedOIB>
  <DomainObject.Predmet.StrankaListFormatedWithAdress>
    <izvorni_sadrzaj>
      <item>Croatia osiguranje d.d. Zagreb,Filijala Zadar, Obala kneza Branimira 20, 23000 Zadar</item>
      <item>A.B.E. Inženjering d.o.o. Rijeka</item>
      <item>Turistička zajednica mjesta Ugljan</item>
      <item>institut igh</item>
      <item>ATLAS-COPCO d.o.o. Zadar</item>
      <item>ODMARALIŠTA iO ADRIA D.O.O. ZAGREB, GAJEVA 2A, 10000 Zagreb zastupanog po punomoćniku Marina Skorić, odvjetnica</item>
      <item>Marijo Košta, Put Bakotinih 5, 23273 Preko</item>
      <item>Dušan Polovina, Put Nina 78c, 23000 Zadar</item>
    </izvorni_sadrzaj>
    <derivirana_varijabla naziv="DomainObject.Predmet.StrankaListFormatedWithAdress_1">
      <item>Croatia osiguranje d.d. Zagreb,Filijala Zadar, Obala kneza Branimira 20, 23000 Zadar</item>
      <item>A.B.E. Inženjering d.o.o. Rijeka</item>
      <item>Turistička zajednica mjesta Ugljan</item>
      <item>institut igh</item>
      <item>ATLAS-COPCO d.o.o. Zadar</item>
      <item>ODMARALIŠTA iO ADRIA D.O.O. ZAGREB, GAJEVA 2A, 10000 Zagreb zastupanog po punomoćniku Marina Skorić, odvjetnica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Croatia osiguranje d.d. Zagreb,Filijala Zadar, Obala kneza Branimira 20, 23000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81221331871, GAJEVA 2A, 10000 Zagreb zastupanog po punomoćniku Marina Skorić, odvjetnica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Croatia osiguranje d.d. Zagreb,Filijala Zadar, Obala kneza Branimira 20, 23000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81221331871, GAJEVA 2A, 10000 Zagreb zastupanog po punomoćniku Marina Skorić, odvjetnica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Croatia osiguranje d.d. Zagreb,Filijala Zadar</item>
      <item>A.B.E. Inženjering d.o.o. Rijeka</item>
      <item>Turistička zajednica mjesta Ugljan</item>
      <item>institut igh</item>
      <item>ATLAS-COPCO d.o.o. Zadar</item>
      <item>ODMARALIŠTA iO ADRIA D.O.O. ZAGREB</item>
      <item>Marijo Košta</item>
      <item>Dušan Polovina</item>
    </izvorni_sadrzaj>
    <derivirana_varijabla naziv="DomainObject.Predmet.StrankaListNazivFormated_1">
      <item>Croatia osiguranje d.d. Zagreb,Filijala Zadar</item>
      <item>A.B.E. Inženjering d.o.o. Rijeka</item>
      <item>Turistička zajednica mjesta Ugljan</item>
      <item>institut igh</item>
      <item>ATLAS-COPCO d.o.o. Zadar</item>
      <item>ODMARALIŠTA iO ADRIA D.O.O. ZAGREB</item>
      <item>Marijo Košta</item>
      <item>Dušan Polovina</item>
    </derivirana_varijabla>
  </DomainObject.Predmet.StrankaListNazivFormated>
  <DomainObject.Predmet.StrankaListNazivFormatedOIB>
    <izvorni_sadrzaj>
      <item>Croatia osiguranje d.d. Zagreb,Filijala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</item>
      <item>Marijo Košta, OIB 73797976358</item>
      <item>Dušan Polovina, OIB 93674503025</item>
    </izvorni_sadrzaj>
    <derivirana_varijabla naziv="DomainObject.Predmet.StrankaListNazivFormatedOIB_1">
      <item>Croatia osiguranje d.d. Zagreb,Filijala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Rikardo Hesky - član uprave</item>
      <item>Marina Skorić, odvjetnica punomoćnik sudionika u postupku ODMARALIŠTA iO ADRIA D.O.O. ZAGREB</item>
      <item>Alein Khan</item>
      <item>Dražen Špinderk- predsjednik uprave</item>
    </izvorni_sadrzaj>
    <derivirana_varijabla naziv="DomainObject.Predmet.OstaliListFormated_1">
      <item>Rikardo Hesky - član uprave</item>
      <item>Marina Skorić, odvjetnica punomoćnik sudionika u postupku ODMARALIŠTA iO ADRIA D.O.O. ZAGREB</item>
      <item>Alein Khan</item>
      <item>Dražen Špinderk- predsjednik uprave</item>
    </derivirana_varijabla>
  </DomainObject.Predmet.OstaliListFormated>
  <DomainObject.Predmet.OstaliListFormatedOIB>
    <izvorni_sadrzaj>
      <item>Rikardo Hesky - član uprave</item>
      <item>Marina Skorić, odvjetnica punomoćnik sudionika u postupku ODMARALIŠTA iO ADRIA D.O.O. ZAGREB</item>
      <item>Alein Khan, OIB 25613472359</item>
      <item>Dražen Špinderk- predsjednik uprave</item>
    </izvorni_sadrzaj>
    <derivirana_varijabla naziv="DomainObject.Predmet.OstaliListFormatedOIB_1">
      <item>Rikardo Hesky - član uprave</item>
      <item>Marina Skorić, odvjetnica punomoćnik sudionika u postupku ODMARALIŠTA iO ADRIA D.O.O. ZAGREB</item>
      <item>Alein Khan, OIB 25613472359</item>
      <item>Dražen Špinderk- predsjednik uprave</item>
    </derivirana_varijabla>
  </DomainObject.Predmet.OstaliListFormatedOIB>
  <DomainObject.Predmet.OstaliListFormatedWithAdress>
    <izvorni_sadrzaj>
      <item>Rikardo Hesky - član uprave</item>
      <item>Marina Skorić, odvjetnica, Plemića Borelli  14/I, 23 000 Zadar punomoćnik sudionika u postupku ODMARALIŠTA iO ADRIA D.O.O. ZAGREB</item>
      <item>Alein Khan, Trg Svete Barbare 1, 51000 Rijeka</item>
      <item>Dražen Špinderk- predsjednik uprave</item>
    </izvorni_sadrzaj>
    <derivirana_varijabla naziv="DomainObject.Predmet.OstaliListFormatedWithAdress_1">
      <item>Rikardo Hesky - član uprave</item>
      <item>Marina Skorić, odvjetnica, Plemića Borelli  14/I, 23 000 Zadar punomoćnik sudionika u postupku ODMARALIŠTA iO ADRIA D.O.O. ZAGREB</item>
      <item>Alein Khan, Trg Svete Barbare 1, 51000 Rijeka</item>
      <item>Dražen Špinderk- predsjednik uprave</item>
    </derivirana_varijabla>
  </DomainObject.Predmet.OstaliListFormatedWithAdress>
  <DomainObject.Predmet.OstaliListFormatedWithAdressOIB>
    <izvorni_sadrzaj>
      <item>Rikardo Hesky - član uprave</item>
      <item>Marina Skorić, odvjetnica, Plemića Borelli  14/I, 23 000 Zadar punomoćnik sudionika u postupku ODMARALIŠTA iO ADRIA D.O.O. ZAGREB</item>
      <item>Alein Khan, OIB 25613472359, Trg Svete Barbare 1, 51000 Rijeka</item>
      <item>Dražen Špinderk- predsjednik uprave</item>
    </izvorni_sadrzaj>
    <derivirana_varijabla naziv="DomainObject.Predmet.OstaliListFormatedWithAdressOIB_1">
      <item>Rikardo Hesky - član uprave</item>
      <item>Marina Skorić, odvjetnica, Plemića Borelli  14/I, 23 000 Zadar punomoćnik sudionika u postupku ODMARALIŠTA iO ADRIA D.O.O. ZAGREB</item>
      <item>Alein Khan, OIB 25613472359, Trg Svete Barbare 1, 51000 Rijeka</item>
      <item>Dražen Špinderk- predsjednik uprave</item>
    </derivirana_varijabla>
  </DomainObject.Predmet.OstaliListFormatedWithAdressOIB>
  <DomainObject.Predmet.OstaliListNazivFormated>
    <izvorni_sadrzaj>
      <item>Rikardo Hesky - član uprave</item>
      <item>Marina Skorić, odvjetnica</item>
      <item>Alein Khan</item>
      <item>Dražen Špinderk- predsjednik uprave</item>
    </izvorni_sadrzaj>
    <derivirana_varijabla naziv="DomainObject.Predmet.OstaliListNazivFormated_1">
      <item>Rikardo Hesky - član uprave</item>
      <item>Marina Skorić, odvjetnica</item>
      <item>Alein Khan</item>
      <item>Dražen Špinderk- predsjednik uprave</item>
    </derivirana_varijabla>
  </DomainObject.Predmet.OstaliListNazivFormated>
  <DomainObject.Predmet.OstaliListNazivFormatedOIB>
    <izvorni_sadrzaj>
      <item>Rikardo Hesky - član uprave</item>
      <item>Marina Skorić, odvjetnica</item>
      <item>Alein Khan, OIB 25613472359</item>
      <item>Dražen Špinderk- predsjednik uprave</item>
    </izvorni_sadrzaj>
    <derivirana_varijabla naziv="DomainObject.Predmet.OstaliListNazivFormatedOIB_1">
      <item>Rikardo Hesky - član uprave</item>
      <item>Marina Skorić, odvjetnica</item>
      <item>Alein Khan, OIB 25613472359</item>
      <item>Dražen Špinderk- predsjednik uprave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St-217/2011-571</izvorni_sadrzaj>
    <derivirana_varijabla naziv="DomainObject.PoslovniBrojDokumenta_1">St-217/2011-571</derivirana_varijabla>
  </DomainObject.PoslovniBrojDokumenta>
  <DomainObject.Predmet.StrankaIDrugi>
    <izvorni_sadrzaj>Croatia osiguranje d.d. Zagreb,Filijala Zadar i dr.</izvorni_sadrzaj>
    <derivirana_varijabla naziv="DomainObject.Predmet.StrankaIDrugi_1">Croatia osiguranje d.d. Zagreb,Filijala Zadar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 Zagreb,Filijala Zadar, Obala kneza Branimira 20, 23000 Zadar i dr.</izvorni_sadrzaj>
    <derivirana_varijabla naziv="DomainObject.Predmet.StrankaIDrugiAdressOIB_1">Croatia osiguranje d.d. Zagreb,Filijala Zadar, Obala kneza Branimira 20, 23000 Zadar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osiguranje d.d. Zagreb,Filijala Zadar</item>
      <item>A.B.E. Inženjering d.o.o. Rijeka</item>
      <item>Turistička zajednica mjesta Ugljan</item>
      <item>institut igh</item>
      <item>ATLAS-COPCO d.o.o. Zadar</item>
      <item>ODMARALIŠTA iO ADRIA D.O.O. ZAGREB</item>
      <item>Marijo Košta</item>
      <item>Dušan Polovina</item>
      <item>Rikardo Hesky - član uprave</item>
      <item>Marina Skorić, odvjetnica</item>
      <item>Alein Khan</item>
      <item>Dražen Špinderk- predsjednik uprave</item>
      <item>NAUTA LAMJANA D.D. KALI</item>
    </izvorni_sadrzaj>
    <derivirana_varijabla naziv="DomainObject.Predmet.SudioniciListNaziv_1">
      <item>Croatia osiguranje d.d. Zagreb,Filijala Zadar</item>
      <item>A.B.E. Inženjering d.o.o. Rijeka</item>
      <item>Turistička zajednica mjesta Ugljan</item>
      <item>institut igh</item>
      <item>ATLAS-COPCO d.o.o. Zadar</item>
      <item>ODMARALIŠTA iO ADRIA D.O.O. ZAGREB</item>
      <item>Marijo Košta</item>
      <item>Dušan Polovina</item>
      <item>Rikardo Hesky - član uprave</item>
      <item>Marina Skorić, odvjetnica</item>
      <item>Alein Khan</item>
      <item>Dražen Špinderk- predsjednik uprave</item>
      <item>NAUTA LAMJANA D.D. KALI</item>
    </derivirana_varijabla>
  </DomainObject.Predmet.SudioniciListNaziv>
  <DomainObject.Predmet.SudioniciListAdressOIB>
    <izvorni_sadrzaj>
      <item>Croatia osiguranje d.d. Zagreb,Filijala Zadar, Obala kneza Branimira 20,23000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81221331871, GAJEVA 2A,10000 Zagreb</item>
      <item>Marijo Košta, OIB 73797976358, Put Bakotinih 5,23273 Preko</item>
      <item>Dušan Polovina, OIB 93674503025, Put Nina 78c,23000 Zadar</item>
      <item>Rikardo Hesky - član uprave</item>
      <item>Marina Skorić, odvjetnica, Plemića Borelli  14/I,23 000 Zadar</item>
      <item>Alein Khan, OIB 25613472359, Trg Svete Barbare 1,51000 Rijeka</item>
      <item>Dražen Špinderk- predsjednik uprave</item>
      <item>NAUTA LAMJANA D.D. KALI, OIB 87200166350, Vela Lamjana bb,Kali</item>
    </izvorni_sadrzaj>
    <derivirana_varijabla naziv="DomainObject.Predmet.SudioniciListAdressOIB_1">
      <item>Croatia osiguranje d.d. Zagreb,Filijala Zadar, Obala kneza Branimira 20,23000 Zadar</item>
      <item>A.B.E. Inženjering d.o.o. Rijeka, OIB 03557707395</item>
      <item>Turistička zajednica mjesta Ugljan, OIB 21575851943</item>
      <item>institut igh, OIB 79766124714</item>
      <item>ATLAS-COPCO d.o.o. Zadar, OIB 10870888670</item>
      <item>ODMARALIŠTA iO ADRIA D.O.O. ZAGREB, OIB 81221331871, GAJEVA 2A,10000 Zagreb</item>
      <item>Marijo Košta, OIB 73797976358, Put Bakotinih 5,23273 Preko</item>
      <item>Dušan Polovina, OIB 93674503025, Put Nina 78c,23000 Zadar</item>
      <item>Rikardo Hesky - član uprave</item>
      <item>Marina Skorić, odvjetnica, Plemića Borelli  14/I,23 000 Zadar</item>
      <item>Alein Khan, OIB 25613472359, Trg Svete Barbare 1,51000 Rijeka</item>
      <item>Dražen Špinderk- predsjednik uprave</item>
      <item>NAUTA LAMJANA D.D. KALI, OIB 87200166350, Vela Lamjana bb,Kali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F45DC-0358-4FEF-9861-B0BF733C2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1204</properties:Characters>
  <properties:Lines>54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2016-02-08T13:19:00Z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St-217/2011-571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