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58d2" w14:paraId="5c758d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07BDA">
        <w:rPr>
          <w:rStyle w:val="Naglaeno"/>
          <w:b w:val="false"/>
        </w:rPr>
        <w:t>161</w:t>
      </w:r>
      <w:r w:rsidR="004370C5">
        <w:rPr>
          <w:rStyle w:val="Naglaeno"/>
          <w:b w:val="false"/>
        </w:rPr>
        <w:t>2</w:t>
      </w:r>
      <w:r w:rsidR="00FF105A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F66ACC">
        <w:t>MTR TROGVINA</w:t>
      </w:r>
      <w:r w:rsidR="00F337FF">
        <w:t xml:space="preserve"> d.o.o. za </w:t>
      </w:r>
      <w:r w:rsidR="00F66ACC">
        <w:t xml:space="preserve">trgovinu i </w:t>
      </w:r>
      <w:r w:rsidR="001405A6">
        <w:t xml:space="preserve">usluge, </w:t>
      </w:r>
      <w:r w:rsidR="00434DA0">
        <w:t xml:space="preserve">Zagreb, </w:t>
      </w:r>
      <w:r w:rsidR="00F66ACC">
        <w:t>Pilinka 17</w:t>
      </w:r>
      <w:r w:rsidR="005B7C0B">
        <w:t xml:space="preserve">, </w:t>
      </w:r>
      <w:r w:rsidR="006152FF">
        <w:t xml:space="preserve">MBS: </w:t>
      </w:r>
      <w:r w:rsidR="00F66ACC">
        <w:t>080515572</w:t>
      </w:r>
      <w:r w:rsidR="006152FF">
        <w:t xml:space="preserve">, OIB: </w:t>
      </w:r>
      <w:r w:rsidR="00F66ACC">
        <w:t>58540724987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FF105A">
        <w:t>6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66ACC">
        <w:t>MTR TROGVINA d.o.o. za trgovinu i usluge, Zagreb, Pilinka 17, MBS: 080515572, OIB: 58540724987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6A4DFE">
        <w:t>3.286.134,91</w:t>
      </w:r>
      <w:r w:rsidR="00DB526E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32553F">
        <w:t>Marijan Marić</w:t>
      </w:r>
      <w:r w:rsidR="00C95A2A">
        <w:t xml:space="preserve">, </w:t>
      </w:r>
      <w:r w:rsidR="0032553F">
        <w:t>Ogulin</w:t>
      </w:r>
      <w:r w:rsidR="00C95A2A">
        <w:t xml:space="preserve">, </w:t>
      </w:r>
      <w:r w:rsidR="0032553F">
        <w:t>Voćarska 25</w:t>
      </w:r>
      <w:r w:rsidR="00265C33">
        <w:t>,</w:t>
      </w:r>
      <w:r w:rsidR="006244B4">
        <w:t xml:space="preserve"> OIB: </w:t>
      </w:r>
      <w:r w:rsidR="0032553F">
        <w:t>71079477051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0C0B02">
        <w:t>1</w:t>
      </w:r>
      <w:r w:rsidR="004370C5">
        <w:t>2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FF105A">
        <w:t>6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351" w:rsidR="00552351">
      <w:r>
        <w:separator/>
      </w:r>
    </w:p>
  </w:endnote>
  <w:endnote w:id="0" w:type="continuationSeparator">
    <w:p w:rsidRDefault="00552351" w:rsidR="00552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351" w:rsidR="00552351">
      <w:r>
        <w:separator/>
      </w:r>
    </w:p>
  </w:footnote>
  <w:footnote w:id="0" w:type="continuationSeparator">
    <w:p w:rsidRDefault="00552351" w:rsidR="00552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43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B02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450"/>
    <w:rsid w:val="000F6941"/>
    <w:rsid w:val="00102060"/>
    <w:rsid w:val="0012059F"/>
    <w:rsid w:val="001226A3"/>
    <w:rsid w:val="00125133"/>
    <w:rsid w:val="00126541"/>
    <w:rsid w:val="001347E8"/>
    <w:rsid w:val="001405A6"/>
    <w:rsid w:val="001431BC"/>
    <w:rsid w:val="001437B2"/>
    <w:rsid w:val="001476AE"/>
    <w:rsid w:val="001555F4"/>
    <w:rsid w:val="001602F9"/>
    <w:rsid w:val="001648CA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07BDA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5C33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553F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4DA0"/>
    <w:rsid w:val="004351D0"/>
    <w:rsid w:val="00436570"/>
    <w:rsid w:val="004370C5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2351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3993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4DFE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5621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4B20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42FCA"/>
    <w:rsid w:val="00B57378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43D6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95A2A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4756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B526E"/>
    <w:rsid w:val="00DD6682"/>
    <w:rsid w:val="00DE0539"/>
    <w:rsid w:val="00DE1523"/>
    <w:rsid w:val="00DE45C5"/>
    <w:rsid w:val="00DE5F69"/>
    <w:rsid w:val="00E11971"/>
    <w:rsid w:val="00E1594A"/>
    <w:rsid w:val="00E175DB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307F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1CF2"/>
    <w:rsid w:val="00F135BB"/>
    <w:rsid w:val="00F177B0"/>
    <w:rsid w:val="00F2011D"/>
    <w:rsid w:val="00F2165F"/>
    <w:rsid w:val="00F337F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6ACC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2BB8"/>
    <w:rsid w:val="00FE58E2"/>
    <w:rsid w:val="00FF105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3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D39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D39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9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9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3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D39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D39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9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9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St-1612/2018</izvorni_sadrzaj>
    <derivirana_varijabla naziv="DomainObject.Predmet.OznakaBroj_1">St-1612/2018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MTR TRGOVINA d.o.o.</izvorni_sadrzaj>
    <derivirana_varijabla naziv="DomainObject.Predmet.ProtustrankaFormated_1">  MTR TRGOVINA d.o.o.</derivirana_varijabla>
  </DomainObject.Predmet.ProtustrankaFormated>
  <DomainObject.Predmet.ProtustrankaFormatedOIB>
    <izvorni_sadrzaj>  MTR TRGOVINA d.o.o., OIB 58540724987</izvorni_sadrzaj>
    <derivirana_varijabla naziv="DomainObject.Predmet.ProtustrankaFormatedOIB_1">  MTR TRGOVINA d.o.o., OIB 58540724987</derivirana_varijabla>
  </DomainObject.Predmet.ProtustrankaFormatedOIB>
  <DomainObject.Predmet.ProtustrankaFormatedWithAdress>
    <izvorni_sadrzaj> MTR TRGOVINA d.o.o., Pilinka 17, 10000 Zagreb</izvorni_sadrzaj>
    <derivirana_varijabla naziv="DomainObject.Predmet.ProtustrankaFormatedWithAdress_1"> MTR TRGOVINA d.o.o., Pilinka 17, 10000 Zagreb</derivirana_varijabla>
  </DomainObject.Predmet.ProtustrankaFormatedWithAdress>
  <DomainObject.Predmet.ProtustrankaFormatedWithAdressOIB>
    <izvorni_sadrzaj> MTR TRGOVINA d.o.o., OIB 58540724987, Pilinka 17, 10000 Zagreb</izvorni_sadrzaj>
    <derivirana_varijabla naziv="DomainObject.Predmet.ProtustrankaFormatedWithAdressOIB_1"> MTR TRGOVINA d.o.o., OIB 58540724987, Pilinka 17, 10000 Zagreb</derivirana_varijabla>
  </DomainObject.Predmet.ProtustrankaFormatedWithAdressOIB>
  <DomainObject.Predmet.ProtustrankaWithAdress>
    <izvorni_sadrzaj>MTR TRGOVINA d.o.o. Pilinka 17, 10000 Zagreb</izvorni_sadrzaj>
    <derivirana_varijabla naziv="DomainObject.Predmet.ProtustrankaWithAdress_1">MTR TRGOVINA d.o.o. Pilinka 17, 10000 Zagreb</derivirana_varijabla>
  </DomainObject.Predmet.ProtustrankaWithAdress>
  <DomainObject.Predmet.ProtustrankaWithAdressOIB>
    <izvorni_sadrzaj>MTR TRGOVINA d.o.o., OIB 58540724987, Pilinka 17, 10000 Zagreb</izvorni_sadrzaj>
    <derivirana_varijabla naziv="DomainObject.Predmet.ProtustrankaWithAdressOIB_1">MTR TRGOVINA d.o.o., OIB 58540724987, Pilinka 17, 10000 Zagreb</derivirana_varijabla>
  </DomainObject.Predmet.ProtustrankaWithAdressOIB>
  <DomainObject.Predmet.ProtustrankaNazivFormated>
    <izvorni_sadrzaj>MTR TRGOVINA d.o.o.</izvorni_sadrzaj>
    <derivirana_varijabla naziv="DomainObject.Predmet.ProtustrankaNazivFormated_1">MTR TRGOVINA d.o.o.</derivirana_varijabla>
  </DomainObject.Predmet.ProtustrankaNazivFormated>
  <DomainObject.Predmet.ProtustrankaNazivFormatedOIB>
    <izvorni_sadrzaj>MTR TRGOVINA d.o.o., OIB 58540724987</izvorni_sadrzaj>
    <derivirana_varijabla naziv="DomainObject.Predmet.ProtustrankaNazivFormatedOIB_1">MTR TRGOVINA d.o.o., OIB 58540724987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MTR TRGOVINA d.o.o.</item>
    </izvorni_sadrzaj>
    <derivirana_varijabla naziv="DomainObject.Predmet.ProtuStrankaListFormated_1">
      <item>MTR TRGOVINA d.o.o.</item>
    </derivirana_varijabla>
  </DomainObject.Predmet.ProtuStrankaListFormated>
  <DomainObject.Predmet.ProtuStrankaListFormatedOIB>
    <izvorni_sadrzaj>
      <item>MTR TRGOVINA d.o.o., OIB 58540724987</item>
    </izvorni_sadrzaj>
    <derivirana_varijabla naziv="DomainObject.Predmet.ProtuStrankaListFormatedOIB_1">
      <item>MTR TRGOVINA d.o.o., OIB 58540724987</item>
    </derivirana_varijabla>
  </DomainObject.Predmet.ProtuStrankaListFormatedOIB>
  <DomainObject.Predmet.ProtuStrankaListFormatedWithAdress>
    <izvorni_sadrzaj>
      <item>MTR TRGOVINA d.o.o., Pilinka 17, 10000 Zagreb</item>
    </izvorni_sadrzaj>
    <derivirana_varijabla naziv="DomainObject.Predmet.ProtuStrankaListFormatedWithAdress_1">
      <item>MTR TRGOVINA d.o.o., Pilinka 17, 10000 Zagreb</item>
    </derivirana_varijabla>
  </DomainObject.Predmet.ProtuStrankaListFormatedWithAdress>
  <DomainObject.Predmet.ProtuStrankaListFormatedWithAdressOIB>
    <izvorni_sadrzaj>
      <item>MTR TRGOVINA d.o.o., OIB 58540724987, Pilinka 17, 10000 Zagreb</item>
    </izvorni_sadrzaj>
    <derivirana_varijabla naziv="DomainObject.Predmet.ProtuStrankaListFormatedWithAdressOIB_1">
      <item>MTR TRGOVINA d.o.o., OIB 58540724987, Pilinka 17, 10000 Zagreb</item>
    </derivirana_varijabla>
  </DomainObject.Predmet.ProtuStrankaListFormatedWithAdressOIB>
  <DomainObject.Predmet.ProtuStrankaListNazivFormated>
    <izvorni_sadrzaj>
      <item>MTR TRGOVINA d.o.o.</item>
    </izvorni_sadrzaj>
    <derivirana_varijabla naziv="DomainObject.Predmet.ProtuStrankaListNazivFormated_1">
      <item>MTR TRGOVINA d.o.o.</item>
    </derivirana_varijabla>
  </DomainObject.Predmet.ProtuStrankaListNazivFormated>
  <DomainObject.Predmet.ProtuStrankaListNazivFormatedOIB>
    <izvorni_sadrzaj>
      <item>MTR TRGOVINA d.o.o., OIB 58540724987</item>
    </izvorni_sadrzaj>
    <derivirana_varijabla naziv="DomainObject.Predmet.ProtuStrankaListNazivFormatedOIB_1">
      <item>MTR TRGOVINA d.o.o., OIB 58540724987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MTR TRGOVINA d.o.o.</izvorni_sadrzaj>
    <derivirana_varijabla naziv="DomainObject.Predmet.ProtustrankaIDrugi_1">MTR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MTR TRGOVINA d.o.o., OIB 58540724987, Pilinka 17, 10000 Zagreb</izvorni_sadrzaj>
    <derivirana_varijabla naziv="DomainObject.Predmet.ProtustrankaIDrugiAdressOIB_1">MTR TRGOVINA d.o.o., OIB 58540724987, Pilinka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MTR TRGOVINA d.o.o.</item>
      <item>FINA Regionalni centar Zagreb</item>
    </izvorni_sadrzaj>
    <derivirana_varijabla naziv="DomainObject.Predmet.SudioniciListNaziv_1">
      <item>MTR TRGOVINA d.o.o.</item>
      <item>FINA Regionalni centar Zagreb</item>
    </derivirana_varijabla>
  </DomainObject.Predmet.SudioniciListNaziv>
  <DomainObject.Predmet.SudioniciListAdressOIB>
    <izvorni_sadrzaj>
      <item>MTR TRGOVINA d.o.o., OIB 58540724987, Pilinka 17,10000 Zagreb</item>
      <item>FINA Regionalni centar Zagreb, OIB 85821130368, Trg svibanjskih žrtava 1995. 1,10000 Zagreb</item>
    </izvorni_sadrzaj>
    <derivirana_varijabla naziv="DomainObject.Predmet.SudioniciListAdressOIB_1">
      <item>MTR TRGOVINA d.o.o., OIB 58540724987, Pilinka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58540724987</item>
      <item>, OIB 85821130368</item>
    </izvorni_sadrzaj>
    <derivirana_varijabla naziv="DomainObject.Predmet.SudioniciListNazivOIB_1">
      <item>, OIB 58540724987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0247C6-4C84-4F2E-8568-B47E54FDF6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2105</properties:Characters>
  <properties:Lines>50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2019-01-15T12:11:00Z</dcterms:created>
  <dc:creator>Korisnik</dc:creator>
  <cp:lastModifiedBy>Maja Videnović</cp:lastModifiedBy>
  <cp:lastPrinted>2019-01-15T12:07:00Z</cp:lastPrinted>
  <dcterms:modified xmlns:xsi="http://www.w3.org/2001/XMLSchema-instance" xsi:type="dcterms:W3CDTF">2019-01-16T07:08:00Z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- 1612-18-ZG.docx)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