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767e" w14:paraId="9f3767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31238">
        <w:rPr>
          <w:rFonts w:hAnsi="Times New Roman" w:ascii="Times New Roman"/>
        </w:rPr>
        <w:t>4784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31238" w:rsidRPr="00E31238">
        <w:rPr>
          <w:rFonts w:hAnsi="Times New Roman" w:ascii="Times New Roman"/>
        </w:rPr>
        <w:t>ELEKTROINSTALACIJE FIMD d.o.o., Zagreb, Međašni klanac 1/A, OIB: 61626622725</w:t>
      </w:r>
      <w:r w:rsidR="00D11743" w:rsidRPr="00D11743">
        <w:rPr>
          <w:rFonts w:hAnsi="Times New Roman" w:ascii="Times New Roman"/>
        </w:rPr>
        <w:t xml:space="preserve">,  </w:t>
      </w:r>
      <w:r w:rsidR="003E2293">
        <w:rPr>
          <w:rFonts w:hAnsi="Times New Roman" w:ascii="Times New Roman"/>
        </w:rPr>
        <w:t>10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31238" w:rsidRPr="00E31238">
        <w:rPr>
          <w:rFonts w:hAnsi="Times New Roman" w:ascii="Times New Roman"/>
        </w:rPr>
        <w:t>ELEKTROINSTALACIJE FIMD d.o.o., Zagreb, Međašni klanac 1/A, OIB: 61626622725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E2293">
        <w:rPr>
          <w:rFonts w:hAnsi="Times New Roman" w:ascii="Times New Roman"/>
        </w:rPr>
        <w:t>4</w:t>
      </w:r>
      <w:r w:rsidR="00E31238">
        <w:rPr>
          <w:rFonts w:hAnsi="Times New Roman" w:ascii="Times New Roman"/>
        </w:rPr>
        <w:t>784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E2293">
        <w:rPr>
          <w:rFonts w:hAnsi="Times New Roman" w:ascii="Times New Roman"/>
        </w:rPr>
        <w:t>10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D27E8">
        <w:rPr>
          <w:rFonts w:hAnsi="Times New Roman" w:ascii="Times New Roman"/>
        </w:rPr>
        <w:t>, v.r.</w:t>
      </w:r>
    </w:p>
    <w:p w:rsidRDefault="002D27E8" w:rsidP="00B87AEB" w:rsidR="002D27E8">
      <w:pPr>
        <w:jc w:val="right"/>
        <w:rPr>
          <w:rFonts w:hAnsi="Times New Roman" w:ascii="Times New Roman"/>
        </w:rPr>
      </w:pPr>
    </w:p>
    <w:p w:rsidRDefault="002D27E8" w:rsidP="00B87AEB" w:rsidR="002D27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27E8" w:rsidP="00B87AEB" w:rsidR="002D27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27E8" w:rsidP="00B87AEB" w:rsidR="002D27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2D27E8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B9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E31238">
      <w:rPr>
        <w:rFonts w:hAnsi="Times New Roman" w:ascii="Times New Roman"/>
      </w:rPr>
      <w:t>4784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1344F"/>
    <w:rsid w:val="00243AD3"/>
    <w:rsid w:val="00246CE1"/>
    <w:rsid w:val="00251887"/>
    <w:rsid w:val="002539F0"/>
    <w:rsid w:val="00267D56"/>
    <w:rsid w:val="002D27E8"/>
    <w:rsid w:val="002E4C78"/>
    <w:rsid w:val="002F75B0"/>
    <w:rsid w:val="00354C62"/>
    <w:rsid w:val="003A0D61"/>
    <w:rsid w:val="003B5296"/>
    <w:rsid w:val="003B534B"/>
    <w:rsid w:val="003C25FE"/>
    <w:rsid w:val="003E2293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43097"/>
    <w:rsid w:val="00585AFA"/>
    <w:rsid w:val="005E215C"/>
    <w:rsid w:val="0064584E"/>
    <w:rsid w:val="00665D5F"/>
    <w:rsid w:val="0067509F"/>
    <w:rsid w:val="00675213"/>
    <w:rsid w:val="006A451A"/>
    <w:rsid w:val="006B50BB"/>
    <w:rsid w:val="007035B4"/>
    <w:rsid w:val="00745338"/>
    <w:rsid w:val="0077109B"/>
    <w:rsid w:val="007A65CE"/>
    <w:rsid w:val="007E422B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8F756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81532"/>
    <w:rsid w:val="00A83AC6"/>
    <w:rsid w:val="00AC2C54"/>
    <w:rsid w:val="00AD4F3B"/>
    <w:rsid w:val="00B0422D"/>
    <w:rsid w:val="00B0574A"/>
    <w:rsid w:val="00B46CF5"/>
    <w:rsid w:val="00B52B9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1743"/>
    <w:rsid w:val="00D301E4"/>
    <w:rsid w:val="00D83115"/>
    <w:rsid w:val="00DC30D9"/>
    <w:rsid w:val="00DE5A25"/>
    <w:rsid w:val="00E00E55"/>
    <w:rsid w:val="00E31238"/>
    <w:rsid w:val="00E47DAD"/>
    <w:rsid w:val="00EC2245"/>
    <w:rsid w:val="00ED1D4D"/>
    <w:rsid w:val="00EE3886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7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7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4784</izvorni_sadrzaj>
    <derivirana_varijabla naziv="DomainObject.Predmet.Broj_1">4784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St-4784/2016</izvorni_sadrzaj>
    <derivirana_varijabla naziv="DomainObject.Predmet.OznakaBroj_1">St-4784/2016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ELEKTROINSTALACIJE FIMD d.o.o. zastupanog po punomoćniku Franjo Dejanović</izvorni_sadrzaj>
    <derivirana_varijabla naziv="DomainObject.Predmet.ProtustrankaFormated_1">  ELEKTROINSTALACIJE FIMD d.o.o. zastupanog po punomoćniku Franjo Dejanović</derivirana_varijabla>
  </DomainObject.Predmet.ProtustrankaFormated>
  <DomainObject.Predmet.ProtustrankaFormatedOIB>
    <izvorni_sadrzaj>  ELEKTROINSTALACIJE FIMD d.o.o., OIB 61626622725 zastupanog po punomoćniku Franjo Dejanović</izvorni_sadrzaj>
    <derivirana_varijabla naziv="DomainObject.Predmet.ProtustrankaFormatedOIB_1">  ELEKTROINSTALACIJE FIMD d.o.o., OIB 61626622725 zastupanog po punomoćniku Franjo Dejanović</derivirana_varijabla>
  </DomainObject.Predmet.ProtustrankaFormatedOIB>
  <DomainObject.Predmet.ProtustrankaFormatedWithAdress>
    <izvorni_sadrzaj> ELEKTROINSTALACIJE FIMD d.o.o., Međašni klanac 1/A, 10000 Zagreb zastupanog po punomoćniku Franjo Dejanović</izvorni_sadrzaj>
    <derivirana_varijabla naziv="DomainObject.Predmet.ProtustrankaFormatedWithAdress_1"> ELEKTROINSTALACIJE FIMD d.o.o., Međašni klanac 1/A, 10000 Zagreb zastupanog po punomoćniku Franjo Dejanović</derivirana_varijabla>
  </DomainObject.Predmet.ProtustrankaFormatedWithAdress>
  <DomainObject.Predmet.ProtustrankaFormatedWithAdressOIB>
    <izvorni_sadrzaj> ELEKTROINSTALACIJE FIMD d.o.o., OIB 61626622725, Međašni klanac 1/A, 10000 Zagreb zastupanog po punomoćniku Franjo Dejanović</izvorni_sadrzaj>
    <derivirana_varijabla naziv="DomainObject.Predmet.ProtustrankaFormatedWithAdressOIB_1"> ELEKTROINSTALACIJE FIMD d.o.o., OIB 61626622725, Međašni klanac 1/A, 10000 Zagreb zastupanog po punomoćniku Franjo Dejanović</derivirana_varijabla>
  </DomainObject.Predmet.ProtustrankaFormatedWithAdressOIB>
  <DomainObject.Predmet.ProtustrankaWithAdress>
    <izvorni_sadrzaj>ELEKTROINSTALACIJE FIMD d.o.o. Međašni klanac 1/A, 10000 Zagreb</izvorni_sadrzaj>
    <derivirana_varijabla naziv="DomainObject.Predmet.ProtustrankaWithAdress_1">ELEKTROINSTALACIJE FIMD d.o.o. Međašni klanac 1/A, 10000 Zagreb</derivirana_varijabla>
  </DomainObject.Predmet.ProtustrankaWithAdress>
  <DomainObject.Predmet.ProtustrankaWithAdressOIB>
    <izvorni_sadrzaj>ELEKTROINSTALACIJE FIMD d.o.o., OIB 61626622725, Međašni klanac 1/A, 10000 Zagreb</izvorni_sadrzaj>
    <derivirana_varijabla naziv="DomainObject.Predmet.ProtustrankaWithAdressOIB_1">ELEKTROINSTALACIJE FIMD d.o.o., OIB 61626622725, Međašni klanac 1/A, 10000 Zagreb</derivirana_varijabla>
  </DomainObject.Predmet.ProtustrankaWithAdressOIB>
  <DomainObject.Predmet.ProtustrankaNazivFormated>
    <izvorni_sadrzaj>ELEKTROINSTALACIJE FIMD d.o.o.</izvorni_sadrzaj>
    <derivirana_varijabla naziv="DomainObject.Predmet.ProtustrankaNazivFormated_1">ELEKTROINSTALACIJE FIMD d.o.o.</derivirana_varijabla>
  </DomainObject.Predmet.ProtustrankaNazivFormated>
  <DomainObject.Predmet.ProtustrankaNazivFormatedOIB>
    <izvorni_sadrzaj>ELEKTROINSTALACIJE FIMD d.o.o., OIB 61626622725</izvorni_sadrzaj>
    <derivirana_varijabla naziv="DomainObject.Predmet.ProtustrankaNazivFormatedOIB_1">ELEKTROINSTALACIJE FIMD d.o.o., OIB 61626622725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ELEKTROINSTALACIJE FIMD d.o.o. zastupanog po punomoćniku Franjo Dejanović</item>
    </izvorni_sadrzaj>
    <derivirana_varijabla naziv="DomainObject.Predmet.ProtuStrankaListFormated_1">
      <item>ELEKTROINSTALACIJE FIMD d.o.o. zastupanog po punomoćniku Franjo Dejanović</item>
    </derivirana_varijabla>
  </DomainObject.Predmet.ProtuStrankaListFormated>
  <DomainObject.Predmet.ProtuStrankaListFormatedOIB>
    <izvorni_sadrzaj>
      <item>ELEKTROINSTALACIJE FIMD d.o.o., OIB 61626622725 zastupanog po punomoćniku Franjo Dejanović</item>
    </izvorni_sadrzaj>
    <derivirana_varijabla naziv="DomainObject.Predmet.ProtuStrankaListFormatedOIB_1">
      <item>ELEKTROINSTALACIJE FIMD d.o.o., OIB 61626622725 zastupanog po punomoćniku Franjo Dejanović</item>
    </derivirana_varijabla>
  </DomainObject.Predmet.ProtuStrankaListFormatedOIB>
  <DomainObject.Predmet.ProtuStrankaListFormatedWithAdress>
    <izvorni_sadrzaj>
      <item>ELEKTROINSTALACIJE FIMD d.o.o., Međašni klanac 1/A, 10000 Zagreb zastupanog po punomoćniku Franjo Dejanović</item>
    </izvorni_sadrzaj>
    <derivirana_varijabla naziv="DomainObject.Predmet.ProtuStrankaListFormatedWithAdress_1">
      <item>ELEKTROINSTALACIJE FIMD d.o.o., Međašni klanac 1/A, 10000 Zagreb zastupanog po punomoćniku Franjo Dejanović</item>
    </derivirana_varijabla>
  </DomainObject.Predmet.ProtuStrankaListFormatedWithAdress>
  <DomainObject.Predmet.ProtuStrankaListFormatedWithAdressOIB>
    <izvorni_sadrzaj>
      <item>ELEKTROINSTALACIJE FIMD d.o.o., OIB 61626622725, Međašni klanac 1/A, 10000 Zagreb zastupanog po punomoćniku Franjo Dejanović</item>
    </izvorni_sadrzaj>
    <derivirana_varijabla naziv="DomainObject.Predmet.ProtuStrankaListFormatedWithAdressOIB_1">
      <item>ELEKTROINSTALACIJE FIMD d.o.o., OIB 61626622725, Međašni klanac 1/A, 10000 Zagreb zastupanog po punomoćniku Franjo Dejanović</item>
    </derivirana_varijabla>
  </DomainObject.Predmet.ProtuStrankaListFormatedWithAdressOIB>
  <DomainObject.Predmet.ProtuStrankaListNazivFormated>
    <izvorni_sadrzaj>
      <item>ELEKTROINSTALACIJE FIMD d.o.o.</item>
    </izvorni_sadrzaj>
    <derivirana_varijabla naziv="DomainObject.Predmet.ProtuStrankaListNazivFormated_1">
      <item>ELEKTROINSTALACIJE FIMD d.o.o.</item>
    </derivirana_varijabla>
  </DomainObject.Predmet.ProtuStrankaListNazivFormated>
  <DomainObject.Predmet.ProtuStrankaListNazivFormatedOIB>
    <izvorni_sadrzaj>
      <item>ELEKTROINSTALACIJE FIMD d.o.o., OIB 61626622725</item>
    </izvorni_sadrzaj>
    <derivirana_varijabla naziv="DomainObject.Predmet.ProtuStrankaListNazivFormatedOIB_1">
      <item>ELEKTROINSTALACIJE FIMD d.o.o., OIB 61626622725</item>
    </derivirana_varijabla>
  </DomainObject.Predmet.ProtuStrankaListNazivFormatedOIB>
  <DomainObject.Predmet.OstaliListFormated>
    <izvorni_sadrzaj>
      <item>Franjo Dejanović punomoćnik sudionika u postupku ELEKTROINSTALACIJE FIMD d.o.o.</item>
    </izvorni_sadrzaj>
    <derivirana_varijabla naziv="DomainObject.Predmet.OstaliListFormated_1">
      <item>Franjo Dejanović punomoćnik sudionika u postupku ELEKTROINSTALACIJE FIMD d.o.o.</item>
    </derivirana_varijabla>
  </DomainObject.Predmet.OstaliListFormated>
  <DomainObject.Predmet.OstaliListFormatedOIB>
    <izvorni_sadrzaj>
      <item>Franjo Dejanović, OIB 54764895783 punomoćnik sudionika u postupku ELEKTROINSTALACIJE FIMD d.o.o.</item>
    </izvorni_sadrzaj>
    <derivirana_varijabla naziv="DomainObject.Predmet.OstaliListFormatedOIB_1">
      <item>Franjo Dejanović, OIB 54764895783 punomoćnik sudionika u postupku ELEKTROINSTALACIJE FIMD d.o.o.</item>
    </derivirana_varijabla>
  </DomainObject.Predmet.OstaliListFormatedOIB>
  <DomainObject.Predmet.OstaliListFormatedWithAdress>
    <izvorni_sadrzaj>
      <item>Franjo Dejanović, Međašni Klanac 1, 10000 Zagreb punomoćnik sudionika u postupku ELEKTROINSTALACIJE FIMD d.o.o.</item>
    </izvorni_sadrzaj>
    <derivirana_varijabla naziv="DomainObject.Predmet.OstaliListFormatedWithAdress_1">
      <item>Franjo Dejanović, Međašni Klanac 1, 10000 Zagreb punomoćnik sudionika u postupku ELEKTROINSTALACIJE FIMD d.o.o.</item>
    </derivirana_varijabla>
  </DomainObject.Predmet.OstaliListFormatedWithAdress>
  <DomainObject.Predmet.OstaliListFormatedWithAdressOIB>
    <izvorni_sadrzaj>
      <item>Franjo Dejanović, OIB 54764895783, Međašni Klanac 1, 10000 Zagreb punomoćnik sudionika u postupku ELEKTROINSTALACIJE FIMD d.o.o.</item>
    </izvorni_sadrzaj>
    <derivirana_varijabla naziv="DomainObject.Predmet.OstaliListFormatedWithAdressOIB_1">
      <item>Franjo Dejanović, OIB 54764895783, Međašni Klanac 1, 10000 Zagreb punomoćnik sudionika u postupku ELEKTROINSTALACIJE FIMD d.o.o.</item>
    </derivirana_varijabla>
  </DomainObject.Predmet.OstaliListFormatedWithAdressOIB>
  <DomainObject.Predmet.OstaliListNazivFormated>
    <izvorni_sadrzaj>
      <item>Franjo Dejanović</item>
    </izvorni_sadrzaj>
    <derivirana_varijabla naziv="DomainObject.Predmet.OstaliListNazivFormated_1">
      <item>Franjo Dejanović</item>
    </derivirana_varijabla>
  </DomainObject.Predmet.OstaliListNazivFormated>
  <DomainObject.Predmet.OstaliListNazivFormatedOIB>
    <izvorni_sadrzaj>
      <item>Franjo Dejanović, OIB 54764895783</item>
    </izvorni_sadrzaj>
    <derivirana_varijabla naziv="DomainObject.Predmet.OstaliListNazivFormatedOIB_1">
      <item>Franjo Dejanović, OIB 54764895783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ELEKTROINSTALACIJE FIMD d.o.o.</izvorni_sadrzaj>
    <derivirana_varijabla naziv="DomainObject.Predmet.ProtustrankaIDrugi_1">ELEKTROINSTALACIJE FIMD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ELEKTROINSTALACIJE FIMD d.o.o., OIB 61626622725, Međašni klanac 1/A, 10000 Zagreb</izvorni_sadrzaj>
    <derivirana_varijabla naziv="DomainObject.Predmet.ProtustrankaIDrugiAdressOIB_1">ELEKTROINSTALACIJE FIMD d.o.o., OIB 61626622725, Međašni klanac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ELEKTROINSTALACIJE FIMD d.o.o.</item>
      <item>Franjo Dejanović</item>
    </izvorni_sadrzaj>
    <derivirana_varijabla naziv="DomainObject.Predmet.SudioniciListNaziv_1">
      <item>FINA Regionalni centar Zagreb</item>
      <item>ELEKTROINSTALACIJE FIMD d.o.o.</item>
      <item>Franjo Dejanović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ELEKTROINSTALACIJE FIMD d.o.o., OIB 61626622725, Međašni klanac 1/A,10000 Zagreb</item>
      <item>Franjo Dejanović, OIB 54764895783, Međašni Klanac 1,10000 Zagreb</item>
    </izvorni_sadrzaj>
    <derivirana_varijabla naziv="DomainObject.Predmet.SudioniciListAdressOIB_1">
      <item>FINA Regionalni centar Zagreb, OIB 85821130368, Trg svibanjskih žrtava 1995. 1,10000 Zagreb</item>
      <item>ELEKTROINSTALACIJE FIMD d.o.o., OIB 61626622725, Međašni klanac 1/A,10000 Zagreb</item>
      <item>Franjo Dejanović, OIB 54764895783, Međašni Klanac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61626622725</item>
      <item>, OIB 54764895783</item>
    </izvorni_sadrzaj>
    <derivirana_varijabla naziv="DomainObject.Predmet.SudioniciListNazivOIB_1">
      <item>, OIB 85821130368</item>
      <item>, OIB 61626622725</item>
      <item>, OIB 54764895783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CF4F6-D071-43EC-9041-958445CCC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1791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2017-02-10T09:29:00Z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2017-02-10T09:32:00Z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