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fb69" w14:paraId="76bfb69" w:rsidRDefault="00FC4DA5" w:rsidP="00B07CFC" w:rsidR="00B07CFC">
      <w:pPr>
        <w:pStyle w:val="Tijeloteksta"/>
        <w:jc w:val="right"/>
        <w15:collapsed w:val="false"/>
      </w:pPr>
      <w:r>
        <w:t>Broj: 6 St-454/17-63</w:t>
      </w:r>
    </w:p>
    <w:p w:rsidRDefault="00B07CFC" w:rsidP="00B07CFC" w:rsidR="00B07CFC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CFC" w:rsidP="00B07CFC" w:rsidR="00B07CFC"/>
    <w:p w:rsidRDefault="00B07CFC" w:rsidP="00B07CFC" w:rsidR="00B07CF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07CFC" w:rsidP="00B07CFC" w:rsidR="00B07CF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07CFC" w:rsidP="00B07CFC" w:rsidR="00B07CFC">
      <w:pPr>
        <w:pStyle w:val="Tijeloteksta"/>
      </w:pPr>
      <w:r>
        <w:t xml:space="preserve">     </w:t>
      </w:r>
    </w:p>
    <w:p w:rsidRDefault="00B07CFC" w:rsidP="00B07CFC" w:rsidR="00B07CFC">
      <w:pPr>
        <w:pStyle w:val="Tijeloteksta"/>
        <w:jc w:val="center"/>
      </w:pPr>
      <w:r>
        <w:t>Z A K L J U Č A K</w:t>
      </w:r>
    </w:p>
    <w:p w:rsidRDefault="00B07CFC" w:rsidP="00B07CFC" w:rsidR="00B07CFC">
      <w:pPr>
        <w:pStyle w:val="Tijeloteksta"/>
      </w:pPr>
    </w:p>
    <w:p w:rsidRDefault="00B07CFC" w:rsidP="00B07CFC" w:rsidR="00B07CFC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>
        <w:rPr>
          <w:b/>
        </w:rPr>
        <w:t xml:space="preserve">stečajna masa iza </w:t>
      </w:r>
      <w:r>
        <w:rPr>
          <w:b/>
          <w:color w:val="000000"/>
        </w:rPr>
        <w:t xml:space="preserve">KOZMETIKA MIHALJEVIĆ d.o.o. „u stečaju“ Osijek, </w:t>
      </w:r>
      <w:proofErr w:type="spellStart"/>
      <w:r>
        <w:rPr>
          <w:b/>
          <w:color w:val="000000"/>
        </w:rPr>
        <w:t>Gornjodravska</w:t>
      </w:r>
      <w:proofErr w:type="spellEnd"/>
      <w:r>
        <w:rPr>
          <w:b/>
          <w:color w:val="000000"/>
        </w:rPr>
        <w:t xml:space="preserve"> obala 89A, MBS: 030198415, OIB: 27485666621</w:t>
      </w:r>
      <w:r>
        <w:t xml:space="preserve">, dana </w:t>
      </w:r>
      <w:r w:rsidR="00FC4DA5">
        <w:t>23</w:t>
      </w:r>
      <w:r>
        <w:t xml:space="preserve">. listopada 2018. g., 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</w:t>
      </w:r>
      <w:r w:rsidR="00B07CFC">
        <w:t>sa žiro računa FINE broj HR3323900011300028779, Model HR 35, poziv na broj 103586-</w:t>
      </w:r>
      <w:r w:rsidR="00FC4DA5">
        <w:t>70846274360</w:t>
      </w:r>
      <w:r w:rsidR="00B07CFC">
        <w:t xml:space="preserve"> </w:t>
      </w:r>
      <w:r w:rsidR="00D54DDA">
        <w:t xml:space="preserve">izvrši povrat jamčevine uplatitelju </w:t>
      </w:r>
      <w:r w:rsidR="00FC4DA5" w:rsidRPr="00FC4DA5">
        <w:rPr>
          <w:b/>
        </w:rPr>
        <w:t>Kristina Ljubičić</w:t>
      </w:r>
      <w:r w:rsidR="00FC4DA5">
        <w:t xml:space="preserve"> 35400 Nova Gradiška, Mala 1, OIB: 70846274360</w:t>
      </w:r>
      <w:r w:rsidR="00B07CFC">
        <w:t xml:space="preserve"> u iznosu od 6.820,00 kn na žiro račun </w:t>
      </w:r>
      <w:r w:rsidR="00FC4DA5">
        <w:t>IBAN: HR91 23900013213215868</w:t>
      </w:r>
      <w:r w:rsidR="00B07CFC">
        <w:t xml:space="preserve"> </w:t>
      </w:r>
      <w:r w:rsidR="00D54DDA">
        <w:t xml:space="preserve">za elektroničku javnu dražbu vođenu pod identifikatorom nadmetanja </w:t>
      </w:r>
      <w:r w:rsidR="00B07CFC">
        <w:t>10358</w:t>
      </w:r>
      <w:r w:rsidR="00D54DDA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B07CFC">
      <w:pPr>
        <w:pStyle w:val="Tijeloteksta"/>
        <w:ind w:firstLine="360"/>
      </w:pPr>
      <w:r>
        <w:tab/>
      </w:r>
      <w:r w:rsidR="00B07CFC">
        <w:t xml:space="preserve">Podnesak od </w:t>
      </w:r>
      <w:r w:rsidR="00FC4DA5">
        <w:t>22</w:t>
      </w:r>
      <w:r w:rsidR="00B07CFC">
        <w:t xml:space="preserve">. listopada 2018. g. </w:t>
      </w:r>
      <w:r w:rsidR="00FC4DA5" w:rsidRPr="00FC4DA5">
        <w:rPr>
          <w:b/>
        </w:rPr>
        <w:t>Kristina Ljubičić</w:t>
      </w:r>
      <w:r w:rsidR="00FC4DA5">
        <w:t xml:space="preserve"> 35400 Nova Gradiška, Mala 1 </w:t>
      </w:r>
      <w:r w:rsidR="00B07CFC">
        <w:t>zahtijeva povrat jamčevine koju je uplati</w:t>
      </w:r>
      <w:r w:rsidR="00FC4DA5">
        <w:t>la</w:t>
      </w:r>
      <w:r w:rsidR="00B07CFC">
        <w:t xml:space="preserve"> u postupku provedbe elektroničke javne dražbe putem FINE okončane 2.10.2018. g. u iznosu od 6.8</w:t>
      </w:r>
      <w:r w:rsidR="00FC4DA5">
        <w:t>2</w:t>
      </w:r>
      <w:r w:rsidR="00B07CFC">
        <w:t>0,00 kn ID br. 10358 navodeći da nije izabran kao najbolji ponuditelj</w:t>
      </w:r>
      <w:r w:rsidR="00FC4DA5">
        <w:t xml:space="preserve"> </w:t>
      </w:r>
      <w:r w:rsidR="00FC4DA5" w:rsidRPr="00FC4DA5">
        <w:rPr>
          <w:b/>
        </w:rPr>
        <w:t>te da odustaje od prava da joj se dosudi</w:t>
      </w:r>
      <w:r w:rsidR="00FC4DA5">
        <w:t xml:space="preserve"> nekretnina ako kupac koji je ponudio najviše ne uplati iznos za </w:t>
      </w:r>
      <w:proofErr w:type="spellStart"/>
      <w:r w:rsidR="00FC4DA5">
        <w:t>kupovninu</w:t>
      </w:r>
      <w:proofErr w:type="spellEnd"/>
      <w:r w:rsidR="00B07CFC">
        <w:t>.</w:t>
      </w:r>
    </w:p>
    <w:p w:rsidRDefault="00B07CFC" w:rsidP="00D54DDA" w:rsidR="00B07CFC">
      <w:pPr>
        <w:pStyle w:val="Tijeloteksta"/>
        <w:ind w:firstLine="360"/>
      </w:pPr>
    </w:p>
    <w:p w:rsidRDefault="00B07CFC" w:rsidP="00B07CFC" w:rsidR="00FC4DA5">
      <w:pPr>
        <w:pStyle w:val="Tijeloteksta"/>
        <w:ind w:firstLine="360"/>
      </w:pPr>
      <w:r>
        <w:tab/>
        <w:t xml:space="preserve">Uvidom u izvješće FINE o provedenoj elektroničkoj javnoj dražbi ID nadmetanja 10358 od 5.10.2018. g. utvrđeno je da je </w:t>
      </w:r>
      <w:r w:rsidR="00FC4DA5" w:rsidRPr="00FC4DA5">
        <w:rPr>
          <w:b/>
        </w:rPr>
        <w:t>Kristina Ljubičić</w:t>
      </w:r>
      <w:r w:rsidR="00FC4DA5">
        <w:t xml:space="preserve"> 35400 Nova Gradiška, Mala 1, OIB: 70846274360 </w:t>
      </w:r>
      <w:r>
        <w:t>uplati</w:t>
      </w:r>
      <w:r w:rsidR="00FC4DA5">
        <w:t>la</w:t>
      </w:r>
      <w:r>
        <w:t xml:space="preserve"> dana 10.9.2018. g. jamčevinu u iznosu od 6.820,00 kn na žiro račun FINE te </w:t>
      </w:r>
      <w:r w:rsidR="00FC4DA5">
        <w:t xml:space="preserve">je podneskom od 22.10.2018. g. odustala od prava da joj se dosudi nekretnina ako kupac koji je ponudio najviše ne uplati iznos za </w:t>
      </w:r>
      <w:proofErr w:type="spellStart"/>
      <w:r w:rsidR="00FC4DA5">
        <w:t>kupovninu</w:t>
      </w:r>
      <w:proofErr w:type="spellEnd"/>
      <w:r w:rsidR="00FC4DA5">
        <w:t>.</w:t>
      </w:r>
    </w:p>
    <w:p w:rsidRDefault="00FC4DA5" w:rsidP="00B07CFC" w:rsidR="00B07CFC">
      <w:pPr>
        <w:pStyle w:val="Tijeloteksta"/>
        <w:ind w:firstLine="360"/>
      </w:pPr>
      <w:r>
        <w:t xml:space="preserve"> </w:t>
      </w:r>
    </w:p>
    <w:p w:rsidRDefault="00B07CFC" w:rsidP="00FC4DA5" w:rsidR="00D54DDA" w:rsidRPr="00D54DDA">
      <w:pPr>
        <w:pStyle w:val="Tijeloteksta"/>
        <w:ind w:firstLine="708"/>
      </w:pPr>
      <w:r>
        <w:t xml:space="preserve">Slijedom navedenog valjalo je </w:t>
      </w:r>
      <w:r w:rsidR="00D54DDA">
        <w:t>odlučiti kao u izreci.</w:t>
      </w: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2C4845">
        <w:t>23</w:t>
      </w:r>
      <w:r w:rsidR="00B07CFC">
        <w:t>. listopada</w:t>
      </w:r>
      <w:r w:rsidR="00487AD8">
        <w:t xml:space="preserve"> 2018. g.</w:t>
      </w: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AC15C0" w:rsidP="003A63FA" w:rsidR="00AC15C0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B07CF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07CFC">
        <w:rPr>
          <w:rFonts w:hAnsi="Times New Roman" w:ascii="Times New Roman"/>
          <w:sz w:val="24"/>
          <w:szCs w:val="24"/>
        </w:rPr>
        <w:t>FINA</w:t>
      </w:r>
    </w:p>
    <w:p w:rsidRDefault="009C6C43" w:rsidP="003A63FA" w:rsidR="00B07CFC" w:rsidRPr="00B07CF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07CFC">
        <w:rPr>
          <w:rFonts w:hAnsi="Times New Roman" w:ascii="Times New Roman"/>
          <w:sz w:val="24"/>
          <w:szCs w:val="24"/>
        </w:rPr>
        <w:t>e-</w:t>
      </w:r>
      <w:proofErr w:type="spellStart"/>
      <w:r w:rsidRPr="00B07CFC">
        <w:rPr>
          <w:rFonts w:hAnsi="Times New Roman" w:ascii="Times New Roman"/>
          <w:sz w:val="24"/>
          <w:szCs w:val="24"/>
        </w:rPr>
        <w:t>ogl</w:t>
      </w:r>
      <w:proofErr w:type="spellEnd"/>
      <w:r w:rsidRPr="00B07CFC">
        <w:rPr>
          <w:rFonts w:hAnsi="Times New Roman" w:ascii="Times New Roman"/>
          <w:sz w:val="24"/>
          <w:szCs w:val="24"/>
        </w:rPr>
        <w:t xml:space="preserve">. pl. uz podnesak </w:t>
      </w:r>
      <w:r w:rsidR="002C4845">
        <w:rPr>
          <w:rFonts w:hAnsi="Times New Roman" w:ascii="Times New Roman"/>
          <w:sz w:val="24"/>
          <w:szCs w:val="24"/>
        </w:rPr>
        <w:t xml:space="preserve">Kristine </w:t>
      </w:r>
      <w:proofErr w:type="spellStart"/>
      <w:r w:rsidR="002C4845">
        <w:rPr>
          <w:rFonts w:hAnsi="Times New Roman" w:ascii="Times New Roman"/>
          <w:sz w:val="24"/>
          <w:szCs w:val="24"/>
        </w:rPr>
        <w:t>Lj</w:t>
      </w:r>
      <w:proofErr w:type="spellEnd"/>
      <w:r w:rsidR="002C4845">
        <w:rPr>
          <w:rFonts w:hAnsi="Times New Roman" w:ascii="Times New Roman"/>
          <w:sz w:val="24"/>
          <w:szCs w:val="24"/>
        </w:rPr>
        <w:t>. od 22.10.2018. g. (str. 180 spisa)</w:t>
      </w:r>
    </w:p>
    <w:p w:rsidRDefault="002C4845" w:rsidP="003A63FA" w:rsidR="002C4845" w:rsidRPr="002C4845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C4845">
        <w:rPr>
          <w:rFonts w:hAnsi="Times New Roman" w:ascii="Times New Roman"/>
          <w:sz w:val="24"/>
          <w:szCs w:val="24"/>
        </w:rPr>
        <w:t>Kristina Ljubičić</w:t>
      </w:r>
      <w:r>
        <w:rPr>
          <w:rFonts w:hAnsi="Times New Roman" w:ascii="Times New Roman"/>
          <w:sz w:val="24"/>
          <w:szCs w:val="24"/>
        </w:rPr>
        <w:t xml:space="preserve"> 35400 Nova Gradiška, Mala 1</w:t>
      </w:r>
    </w:p>
    <w:p w:rsidRDefault="00D54DDA" w:rsidP="003A63FA" w:rsidR="00A61834" w:rsidRPr="002C4845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C4845">
        <w:rPr>
          <w:rFonts w:hAnsi="Times New Roman" w:ascii="Times New Roman"/>
          <w:sz w:val="24"/>
          <w:szCs w:val="24"/>
        </w:rPr>
        <w:t>K-</w:t>
      </w:r>
      <w:r w:rsidR="00B07CFC" w:rsidRPr="002C4845">
        <w:rPr>
          <w:rFonts w:hAnsi="Times New Roman" w:ascii="Times New Roman"/>
          <w:sz w:val="24"/>
          <w:szCs w:val="24"/>
        </w:rPr>
        <w:t>11.11.</w:t>
      </w: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868BA"/>
    <w:rsid w:val="002A77C2"/>
    <w:rsid w:val="002B345B"/>
    <w:rsid w:val="002C2752"/>
    <w:rsid w:val="002C4845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39C6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07CFC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D4E91"/>
    <w:rsid w:val="00DF7D1F"/>
    <w:rsid w:val="00E2757E"/>
    <w:rsid w:val="00E54436"/>
    <w:rsid w:val="00E55347"/>
    <w:rsid w:val="00E55F17"/>
    <w:rsid w:val="00F1706F"/>
    <w:rsid w:val="00F3776A"/>
    <w:rsid w:val="00F51A8B"/>
    <w:rsid w:val="00F775BD"/>
    <w:rsid w:val="00FC4DA5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39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3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39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3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2018.</izvorni_sadrzaj>
    <derivirana_varijabla naziv="DomainObject.Predmet.DatumZadnjeOdrzaneSudskeRadnje_1">8. veljače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St-454/2017-58</izvorni_sadrzaj>
    <derivirana_varijabla naziv="DomainObject.PredzadnjaOdlukaIzPredmeta.Oznaka_1">St-454/2017-58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327A2-71DD-4638-808C-B625448E8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297</properties:Words>
  <properties:Characters>1535</properties:Characters>
  <properties:Lines>103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2018-10-11T10:57:00Z</dcterms:created>
  <dc:creator>..</dc:creator>
  <cp:lastModifiedBy>Danijela Sekulić</cp:lastModifiedBy>
  <cp:lastPrinted>2018-10-23T08:11:00Z</cp:lastPrinted>
  <dcterms:modified xmlns:xsi="http://www.w3.org/2001/XMLSchema-instance" xsi:type="dcterms:W3CDTF">2018-10-23T08:12:00Z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(MIHANOVIĆ.docx)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