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64447" w14:paraId="a464447" w:rsidRDefault="009E291B" w:rsidP="009E291B" w:rsidR="009E291B" w:rsidRPr="007067DD">
      <w:pPr>
        <w:spacing w:after="0"/>
        <w15:collapsed w:val="false"/>
        <w:rPr>
          <w:rFonts w:hAnsi="Times New Roman" w:ascii="Times New Roman"/>
          <w:szCs w:val="24"/>
          <w:lang w:val="hr-HR"/>
        </w:rPr>
      </w:pPr>
      <w:r w:rsidRPr="007067DD">
        <w:rPr>
          <w:rFonts w:hAnsi="Times New Roman" w:ascii="Times New Roman"/>
          <w:szCs w:val="24"/>
          <w:lang w:val="hr-HR"/>
        </w:rPr>
        <w:t xml:space="preserve">                      </w:t>
      </w:r>
      <w:r w:rsidRPr="007067DD">
        <w:rPr>
          <w:noProof/>
          <w:lang w:eastAsia="hr-HR" w:val="hr-HR"/>
        </w:rPr>
        <w:drawing>
          <wp:inline distR="0" distL="0" distB="0" distT="0">
            <wp:extent cy="724535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4656" w:rsidP="009E291B" w:rsidR="000B4656" w:rsidRPr="007067DD">
      <w:pPr>
        <w:spacing w:lineRule="auto" w:line="240" w:after="0"/>
        <w:rPr>
          <w:rFonts w:hAnsi="Times New Roman" w:ascii="Times New Roman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Republika Hrvatska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</w:t>
      </w:r>
      <w:r w:rsidR="009E291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R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EBU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Zagreb, Amruševa 2/II     </w:t>
      </w:r>
    </w:p>
    <w:p w:rsidRDefault="00CA255B" w:rsidP="00CA255B" w:rsidR="000B4656" w:rsidRPr="007067DD">
      <w:pPr>
        <w:spacing w:lineRule="auto" w:line="240" w:after="0"/>
        <w:ind w:firstLine="708" w:left="708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</w:t>
      </w:r>
      <w:r w:rsidR="000B4656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20</w:t>
      </w:r>
      <w:r w:rsidR="009E291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0B4656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St-</w:t>
      </w:r>
      <w:r w:rsidR="001728BD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155/13</w:t>
      </w:r>
      <w:r w:rsidR="00F74B53">
        <w:rPr>
          <w:rFonts w:cs="Times New Roman" w:hAnsi="Times New Roman" w:ascii="Times New Roman"/>
          <w:color w:val="000000"/>
          <w:sz w:val="24"/>
          <w:szCs w:val="24"/>
          <w:lang w:val="hr-HR"/>
        </w:rPr>
        <w:t>-144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E291B" w:rsidP="009E291B" w:rsidR="009E291B" w:rsidRPr="007067DD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</w:pPr>
      <w:r w:rsidRPr="007067DD"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  <w:t>R E P U B L I K A   H R V A T S K A</w:t>
      </w:r>
    </w:p>
    <w:p w:rsidRDefault="009E291B" w:rsidP="000B4656" w:rsidR="009E291B" w:rsidRPr="007067DD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7067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ZAGREBU, po sucu pojedincu Luciji Butigan, u stečajnom postupku nad stečajnim dužnikom </w:t>
      </w:r>
      <w:r w:rsidR="001728BD" w:rsidRPr="007067DD">
        <w:rPr>
          <w:rFonts w:hAnsi="Times New Roman" w:ascii="Times New Roman"/>
          <w:color w:val="000000"/>
          <w:sz w:val="24"/>
          <w:szCs w:val="24"/>
          <w:lang w:val="hr-HR"/>
        </w:rPr>
        <w:t>PROTOMA društvo s ograničenom odgovornošću za trgovinu i usluge, u stečaju, Zagreb, Jelenovac 38/B, MBS: 080482676, OIB: 70913134930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1728BD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6</w:t>
      </w:r>
      <w:r w:rsidR="009E291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1728BD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svibnja</w:t>
      </w:r>
      <w:r w:rsidR="004F6063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A255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2019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4F6063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godine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7067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  j e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A7D24" w:rsidP="00656DFA" w:rsidR="00656DFA" w:rsidRPr="00656DF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Ponuditelju</w:t>
      </w:r>
      <w:r w:rsidR="00B63F4E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-kupcu</w:t>
      </w:r>
      <w:r w:rsidR="00005C7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Ivan Keškić, Zagreb, III. Retkovec 18, OIB 89324531830</w:t>
      </w:r>
      <w:r w:rsidR="004F6063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dosuđuje se nekretnina </w:t>
      </w:r>
      <w:r w:rsidR="002565A9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vlasništvu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stečajnog dužnika</w:t>
      </w:r>
      <w:r w:rsidRPr="007067D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1728BD" w:rsidRPr="007067DD">
        <w:rPr>
          <w:rFonts w:hAnsi="Times New Roman" w:ascii="Times New Roman"/>
          <w:color w:val="000000"/>
          <w:sz w:val="24"/>
          <w:szCs w:val="24"/>
          <w:lang w:val="hr-HR"/>
        </w:rPr>
        <w:t>PROTOMA društvo s ograničenom odgovornošću za trgovinu i usluge, u stečaju, Zagreb, Jelenovac 38/B, MBS: 080482676, OIB: 70913134930</w:t>
      </w:r>
      <w:r w:rsidR="00B24610" w:rsidRPr="007067DD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B24610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upisana </w:t>
      </w:r>
      <w:r w:rsidR="002565A9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1728BD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Općinski građanski sud u Zagrebu, zemljišnoknjižni odjel Zagreb, </w:t>
      </w:r>
      <w:r w:rsidR="00656DFA" w:rsidRPr="00656DFA">
        <w:rPr>
          <w:rFonts w:cs="Times New Roman" w:hAnsi="Times New Roman" w:ascii="Times New Roman"/>
          <w:color w:val="000000"/>
          <w:sz w:val="24"/>
          <w:szCs w:val="24"/>
          <w:lang w:val="hr-HR"/>
        </w:rPr>
        <w:t>zk.ul.br. 12039, k.o. Grad Zagreb kao kčbr. 8613/72 - KUĆA BR. 38/B U ZAGREBU, JELENOVAC I DVORIŠTE, ukupne površine 1044 m2 ili 290,3 čhv, i to:</w:t>
      </w:r>
    </w:p>
    <w:p w:rsidRDefault="00656DFA" w:rsidP="00656DFA" w:rsidR="00656DFA" w:rsidRPr="00656DFA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656DFA" w:rsidP="00656DFA" w:rsidR="00132889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656DFA">
        <w:rPr>
          <w:rFonts w:cs="Times New Roman" w:hAnsi="Times New Roman" w:ascii="Times New Roman"/>
          <w:color w:val="000000"/>
          <w:sz w:val="24"/>
          <w:szCs w:val="24"/>
          <w:lang w:val="hr-HR"/>
        </w:rPr>
        <w:t>3.suvlasnički dio: 1/100 ETAŽNO VLASNIŠTVO (E-3) – Spremište 1 u etaži suterena  površine 2,15 čm.</w:t>
      </w:r>
    </w:p>
    <w:p w:rsidRDefault="00656DFA" w:rsidP="00656DFA" w:rsidR="00656DFA" w:rsidRPr="00132889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Kupac </w:t>
      </w:r>
      <w:r w:rsidR="009E382D">
        <w:rPr>
          <w:rFonts w:cs="Times New Roman" w:hAnsi="Times New Roman" w:ascii="Times New Roman"/>
          <w:color w:val="000000"/>
          <w:sz w:val="24"/>
          <w:szCs w:val="24"/>
          <w:lang w:val="hr-HR"/>
        </w:rPr>
        <w:t>Ivan Keškić, Zagreb, III. Retkovec 18, OIB 89324531830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je dužan u roku od 15 (petnaest) dana od dana pravomoćnosti rješenja o dosudi, uplatiti kupovninu u iznosu od </w:t>
      </w:r>
      <w:r w:rsidR="00A40C44">
        <w:rPr>
          <w:rFonts w:cs="Times New Roman" w:hAnsi="Times New Roman" w:ascii="Times New Roman"/>
          <w:color w:val="000000"/>
          <w:sz w:val="24"/>
          <w:szCs w:val="24"/>
          <w:lang w:val="hr-HR"/>
        </w:rPr>
        <w:t>11.050,00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  umanjenu za plaćenu jamčevinu (jamčevina plaćena u iznosu od </w:t>
      </w:r>
      <w:r w:rsidR="00A40C44">
        <w:rPr>
          <w:rFonts w:cs="Times New Roman" w:hAnsi="Times New Roman" w:ascii="Times New Roman"/>
          <w:color w:val="000000"/>
          <w:sz w:val="24"/>
          <w:szCs w:val="24"/>
          <w:lang w:val="hr-HR"/>
        </w:rPr>
        <w:t>2.210,00</w:t>
      </w:r>
      <w:r w:rsidR="00A154C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kn), odnosno uplatiti preostalu kupovninu u iznosu od </w:t>
      </w:r>
      <w:r w:rsidR="00A40C44">
        <w:rPr>
          <w:rFonts w:cs="Times New Roman" w:hAnsi="Times New Roman" w:ascii="Times New Roman"/>
          <w:color w:val="000000"/>
          <w:sz w:val="24"/>
          <w:szCs w:val="24"/>
          <w:lang w:val="hr-HR"/>
        </w:rPr>
        <w:t>8.840,00</w:t>
      </w:r>
      <w:r w:rsidR="00A154C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kn.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kupcu da kupovninu iz točke II.1. ovog rješenja u naznačenom roku uplati na račun Agencije, IBAN: HR1123900011300028787, model: HR11,  s pozivom na broj: </w:t>
      </w:r>
      <w:r w:rsidR="006571B1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1</w:t>
      </w:r>
      <w:r w:rsidR="007C7564">
        <w:rPr>
          <w:rFonts w:cs="Times New Roman" w:hAnsi="Times New Roman" w:ascii="Times New Roman"/>
          <w:color w:val="000000"/>
          <w:sz w:val="24"/>
          <w:szCs w:val="24"/>
          <w:lang w:val="hr-HR"/>
        </w:rPr>
        <w:t>40</w:t>
      </w:r>
      <w:r w:rsidR="002C4EF7">
        <w:rPr>
          <w:rFonts w:cs="Times New Roman" w:hAnsi="Times New Roman" w:ascii="Times New Roman"/>
          <w:color w:val="000000"/>
          <w:sz w:val="24"/>
          <w:szCs w:val="24"/>
          <w:lang w:val="hr-HR"/>
        </w:rPr>
        <w:t>333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2C4EF7">
        <w:rPr>
          <w:rFonts w:cs="Times New Roman" w:hAnsi="Times New Roman" w:ascii="Times New Roman"/>
          <w:color w:val="000000"/>
          <w:sz w:val="24"/>
          <w:szCs w:val="24"/>
          <w:lang w:val="hr-HR"/>
        </w:rPr>
        <w:t>74241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Općinskom </w:t>
      </w:r>
      <w:r w:rsidR="007067DD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građanskom</w:t>
      </w:r>
      <w:r w:rsidR="006571B1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sudu u </w:t>
      </w:r>
      <w:r w:rsidR="006571B1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Zagrebu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zemljišnoknjižni odjel </w:t>
      </w:r>
      <w:r w:rsidR="006571B1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Zagrebu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, da izvrši brisanje upisanih zabilježbi i tereta na predmetnoj nekretnini  kako slijedi:</w:t>
      </w:r>
    </w:p>
    <w:p w:rsidRDefault="00FE35FB" w:rsidP="00604B41" w:rsidR="00FE35FB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604B41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6B550A">
        <w:rPr>
          <w:rFonts w:cs="Times New Roman" w:hAnsi="Times New Roman" w:ascii="Times New Roman"/>
          <w:color w:val="000000"/>
          <w:sz w:val="24"/>
          <w:szCs w:val="24"/>
          <w:lang w:val="hr-HR"/>
        </w:rPr>
        <w:t>23944/13 = Z-23950/13 od 15. svibnja 2013.g.</w:t>
      </w:r>
    </w:p>
    <w:p w:rsidRDefault="006B550A" w:rsidP="00604B41" w:rsidR="006B550A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415A9E">
        <w:rPr>
          <w:rFonts w:cs="Times New Roman" w:hAnsi="Times New Roman" w:ascii="Times New Roman"/>
          <w:color w:val="000000"/>
          <w:sz w:val="24"/>
          <w:szCs w:val="24"/>
          <w:lang w:val="hr-HR"/>
        </w:rPr>
        <w:t>-48627/18 od 13. rujna 2018.g.</w:t>
      </w:r>
    </w:p>
    <w:p w:rsidRDefault="00415A9E" w:rsidP="00604B41" w:rsidR="00415A9E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</w:t>
      </w:r>
      <w:r w:rsidR="008F44F0">
        <w:rPr>
          <w:rFonts w:cs="Times New Roman" w:hAnsi="Times New Roman" w:ascii="Times New Roman"/>
          <w:color w:val="000000"/>
          <w:sz w:val="24"/>
          <w:szCs w:val="24"/>
          <w:lang w:val="hr-HR"/>
        </w:rPr>
        <w:t>46284/2005 od 28. studenog 2005.g.</w:t>
      </w:r>
    </w:p>
    <w:p w:rsidRDefault="008F44F0" w:rsidP="00604B41" w:rsidR="008F44F0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</w:t>
      </w:r>
      <w:r w:rsidR="00C90FF0">
        <w:rPr>
          <w:rFonts w:cs="Times New Roman" w:hAnsi="Times New Roman" w:ascii="Times New Roman"/>
          <w:color w:val="000000"/>
          <w:sz w:val="24"/>
          <w:szCs w:val="24"/>
          <w:lang w:val="hr-HR"/>
        </w:rPr>
        <w:t>44583/06 od 27. lipnja 2006.g.</w:t>
      </w:r>
    </w:p>
    <w:p w:rsidRDefault="00332EEC" w:rsidP="00604B41" w:rsidR="00332EEC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Z-61866/09 od 10. prosinca 2009.g.</w:t>
      </w: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Zemljišnoknjižni sud će upis prava vlasništva, te brisanje zabilježbi i tereta izvršiti na temelju pravomoćnog rješenja o dosudi i potvrde ovog suda da je kupac položio kupovninu u cijelosti.</w:t>
      </w:r>
    </w:p>
    <w:p w:rsidRDefault="00FE35FB" w:rsidP="00FE35FB" w:rsidR="00FE35FB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Nekretnina iz točke I. ovog rješenja predat će se kupcu zaključkom o predaji nekretnina nakon što ovo rješenje postane pravomoćno i nakon što kupac uplati kupovninu u cijelosti.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17D84" w:rsidP="00F17D84" w:rsidR="00F17D84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Ako kupac ne uplati kupovninu u navedenom roku, u tom slučaju sud će dosudu oglasiti nevažećom. 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Općinskom </w:t>
      </w:r>
      <w:r w:rsidR="007B3238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građanskom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sudu u </w:t>
      </w:r>
      <w:r w:rsidR="007B3238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Zagrebu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zemljišnoknjižni odjel </w:t>
      </w:r>
      <w:r w:rsidR="007B3238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, da u zemljišnim knjigama izvrši upis vlasništva u korist kupca iz toč. I ovog rješenja, u odnosu na navedenu nekretninu.</w:t>
      </w:r>
    </w:p>
    <w:p w:rsidRDefault="00FE35FB" w:rsidP="00FE35FB" w:rsidR="00FE35FB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Ovo će se rješenje objaviti na mrežnoj stranici e-Oglasna ploča Trgovačkog suda u Zagrebu, te se smatra da je isto dostavljeno svim osobama kojima je dostavljen i zaključak o prodaji, te svim sudionicima koji su sudjelovali na dražbi, istekom trećeg dana od dana njegova isticanja na mrežnoj stranici e-Oglasna ploča Trgovačkog suda u Zagrebu. </w:t>
      </w:r>
    </w:p>
    <w:p w:rsidRDefault="00FE35FB" w:rsidP="00FE35FB" w:rsidR="00FE35FB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B28D6" w:rsidP="009B28D6" w:rsidR="009B28D6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Rješenjem Trgovačkog  suda  u Zagrebu pod posl. br. St-155/13 od 12. srpnja 2018.g., a koje je postalo pravomoćno dana 31. srpnja 2018.g., sud je, sukladno čl. 247. st. 1. i 2. Stečajnog zakona (NN 71/15,104/17, dalje SZ) odredio prodaju nekretnine  navedene i opisane u toč. I ovog rješenja. Zatim je, sukladno čl. 247. st. 3 SZ-a, Z</w:t>
      </w:r>
      <w:r w:rsidR="0068757A">
        <w:rPr>
          <w:rFonts w:cs="Times New Roman" w:hAnsi="Times New Roman" w:ascii="Times New Roman"/>
          <w:color w:val="000000"/>
          <w:sz w:val="24"/>
          <w:szCs w:val="24"/>
          <w:lang w:val="hr-HR"/>
        </w:rPr>
        <w:t>aključkom o prodaji pod posl. br. St-155/13-</w:t>
      </w:r>
      <w:r w:rsidR="002E2B06">
        <w:rPr>
          <w:rFonts w:cs="Times New Roman" w:hAnsi="Times New Roman" w:ascii="Times New Roman"/>
          <w:color w:val="000000"/>
          <w:sz w:val="24"/>
          <w:szCs w:val="24"/>
          <w:lang w:val="hr-HR"/>
        </w:rPr>
        <w:t>101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12. rujna 2018.g. utvrdio vrijednost nekretnine, način prodaje i uvjete prodaje.</w:t>
      </w:r>
    </w:p>
    <w:p w:rsidRDefault="00FE35FB" w:rsidP="00FE35FB" w:rsidR="00FE35FB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Financijska agencija (dalje: Agencija) je, sukladno čl. 103. st. 2. Ovršnog zakona (NN 112/12 do 73/17, dalje OZ), nakon završetka elektroničke javne dražbe u ovosudni spis dostavila obavijest  (izvještaj) o provedenoj elektroničkoj javnoj dražbi (list</w:t>
      </w:r>
      <w:r w:rsidR="002E2B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796-805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spisa).</w:t>
      </w:r>
    </w:p>
    <w:p w:rsidRDefault="00FE35FB" w:rsidP="00FE35FB" w:rsidR="00FE35FB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A712E" w:rsidP="00EA712E" w:rsidR="00EA712E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Kupac </w:t>
      </w:r>
      <w:r w:rsidR="002E2B06">
        <w:rPr>
          <w:rFonts w:cs="Times New Roman" w:hAnsi="Times New Roman" w:ascii="Times New Roman"/>
          <w:color w:val="000000"/>
          <w:sz w:val="24"/>
          <w:szCs w:val="24"/>
          <w:lang w:val="hr-HR"/>
        </w:rPr>
        <w:t>Ivan Keškić, Zagreb, III. Retkovec 18, OIB 89324531830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koji je ujedno bio i jedini ponuditelj na provedenoj 2. elektroničkoj javnoj dražbi putem FINA-e,  ponudio je cijenu u iznosu od </w:t>
      </w:r>
      <w:r w:rsidR="002E2B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11.050,00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kn.</w:t>
      </w:r>
    </w:p>
    <w:p w:rsidRDefault="00EA712E" w:rsidP="00EA712E" w:rsidR="00EA712E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A712E" w:rsidP="00EA712E" w:rsidR="00EA712E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Ponuđeni iznos cijene (kupovnine) od </w:t>
      </w:r>
      <w:r w:rsidR="004C39D6">
        <w:rPr>
          <w:rFonts w:cs="Times New Roman" w:hAnsi="Times New Roman" w:ascii="Times New Roman"/>
          <w:color w:val="000000"/>
          <w:sz w:val="24"/>
          <w:szCs w:val="24"/>
          <w:lang w:val="hr-HR"/>
        </w:rPr>
        <w:t>11.050,00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 predstavlja  iznos od 1/2 u odnosu na utvrđenu vrijednost nekretnine (vrijednost nekretnine po sudskom vještaku iznosi </w:t>
      </w:r>
      <w:r w:rsidR="004C39D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22.100,00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kn), a ista se na 2. dražbi ne može prodati ispod ½ utvrđene vrijednosti nekretnine (1/2 iznosi </w:t>
      </w:r>
      <w:r w:rsidR="004C39D6">
        <w:rPr>
          <w:rFonts w:cs="Times New Roman" w:hAnsi="Times New Roman" w:ascii="Times New Roman"/>
          <w:color w:val="000000"/>
          <w:sz w:val="24"/>
          <w:szCs w:val="24"/>
          <w:lang w:val="hr-HR"/>
        </w:rPr>
        <w:t>11.050,00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kn), pa je navedenim postupljeno sukladno čl. 247. toč. 5. podstavak 2. SZ-a.</w:t>
      </w:r>
    </w:p>
    <w:p w:rsidRDefault="00AA0D4E" w:rsidP="00FE35FB" w:rsidR="00AA0D4E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Po primitku navedenog od FINA-e, sud je sukladno čl. 103. st. 3. OZ-a utvrdio  da su navedenim ispu</w:t>
      </w:r>
      <w:r w:rsidR="004C39D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njene pretpostavke da se kupcu </w:t>
      </w:r>
      <w:r w:rsidR="004C39D6" w:rsidRPr="004C39D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4C39D6">
        <w:rPr>
          <w:rFonts w:cs="Times New Roman" w:hAnsi="Times New Roman" w:ascii="Times New Roman"/>
          <w:color w:val="000000"/>
          <w:sz w:val="24"/>
          <w:szCs w:val="24"/>
          <w:lang w:val="hr-HR"/>
        </w:rPr>
        <w:t>Ivan Keškić, Zagreb, III. Retkovec 18, OIB 89324531830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,  dosudi predmetna nekretnina, pa je sukladno čl. 103. st. 4. OZ-a, doneseno ovo rješenje o dosudi.</w:t>
      </w:r>
    </w:p>
    <w:p w:rsidRDefault="00FE35FB" w:rsidP="00FE35FB" w:rsidR="00FE35FB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Navedena nekretnina će se predati kupcu nakon što isti postupi po točki II. ovog rješenja, a uz donošenje zaključka o predaji nekretnine sukladno čl. 108. st. 4. OZ-a, te će se nakon pravomoćnosti ovog rješenja i uplate kupovnine u cijelosti, isto dostaviti zemljišnim knjigama radi upisa u njegovu korist prava vlasništva na dosuđenim nekretninama, te brisanja zabilježbi i tereta koji prestaju prodajom sukladno čl. 108. st. 3. OZ-a.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D43B92" w:rsidP="00C507AF" w:rsidR="000B4656" w:rsidRPr="007067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Zagrebu, 6</w:t>
      </w:r>
      <w:r w:rsidR="00755FB8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svibnja</w:t>
      </w:r>
      <w:r w:rsidR="004F14E5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2019</w:t>
      </w:r>
      <w:r w:rsidR="000B4656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D71D89" w:rsidR="000B4656" w:rsidRPr="007067DD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</w:t>
      </w:r>
      <w:r w:rsidR="0018303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</w:t>
      </w:r>
    </w:p>
    <w:p w:rsidRDefault="000B4656" w:rsidP="000B4656" w:rsidR="000B4656" w:rsidRPr="007067DD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FD2CC3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0B4656" w:rsidP="000B4656" w:rsidR="000B4656" w:rsidRPr="007067DD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40236" w:rsidP="000B4656" w:rsidR="00140236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UPUTA O PRAVNOM LIJEKU: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 rješenja pravo žalbe imaju stečajni upravitelj i razlučni vjerovnici.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Žalba se podnosi ovom sudu u 3 primjerka za Visoki trgovački sud RH u roku od 8 dana od 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dana dostave rješenja.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FD2CC3" w:rsidP="00B76BCF" w:rsidR="00FD2CC3" w:rsidRPr="00742166">
      <w:pPr>
        <w:ind w:left="4956"/>
        <w:rPr>
          <w:rFonts w:cs="Times New Roman" w:hAnsi="Times New Roman" w:ascii="Times New Roman"/>
          <w:sz w:val="24"/>
          <w:szCs w:val="24"/>
        </w:rPr>
      </w:pPr>
      <w:r w:rsidRPr="00742166">
        <w:rPr>
          <w:rFonts w:cs="Times New Roman" w:hAnsi="Times New Roman" w:ascii="Times New Roman"/>
          <w:sz w:val="24"/>
          <w:szCs w:val="24"/>
        </w:rPr>
        <w:t>Za točnost otpravka-ovlašteni službenik</w:t>
      </w:r>
    </w:p>
    <w:p w:rsidRDefault="00FD2CC3" w:rsidP="00B76BCF" w:rsidR="00FD2CC3" w:rsidRPr="00742166">
      <w:pPr>
        <w:ind w:left="5664"/>
        <w:rPr>
          <w:rFonts w:cs="Times New Roman" w:hAnsi="Times New Roman" w:ascii="Times New Roman"/>
          <w:sz w:val="24"/>
          <w:szCs w:val="24"/>
        </w:rPr>
      </w:pPr>
      <w:r w:rsidRPr="00742166">
        <w:rPr>
          <w:rFonts w:cs="Times New Roman" w:hAnsi="Times New Roman" w:ascii="Times New Roman"/>
          <w:sz w:val="24"/>
          <w:szCs w:val="24"/>
        </w:rPr>
        <w:t xml:space="preserve">     Monika Grbac</w:t>
      </w:r>
    </w:p>
    <w:p w:rsidRDefault="00E33188" w:rsidP="000B4656" w:rsidR="00E33188" w:rsidRPr="007067D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sectPr w:rsidSect="00E04D12" w:rsidR="00E33188" w:rsidRPr="007067DD">
      <w:headerReference w:type="default" r:id="rId10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700" w:rsidP="009E2B62" w:rsidR="00B55700">
      <w:pPr>
        <w:spacing w:lineRule="auto" w:line="240" w:after="0"/>
      </w:pPr>
      <w:r>
        <w:separator/>
      </w:r>
    </w:p>
  </w:endnote>
  <w:end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700" w:rsidP="009E2B62" w:rsidR="00B55700">
      <w:pPr>
        <w:spacing w:lineRule="auto" w:line="240" w:after="0"/>
      </w:pPr>
      <w:r>
        <w:separator/>
      </w:r>
    </w:p>
  </w:footnote>
  <w:foot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6727957"/>
      <w:docPartObj>
        <w:docPartGallery w:val="Page Numbers (Top of Page)"/>
        <w:docPartUnique/>
      </w:docPartObj>
    </w:sdtPr>
    <w:sdtEndPr/>
    <w:sdtContent>
      <w:p w:rsidRDefault="009068CF" w:rsidP="009068CF" w:rsidR="009068CF" w:rsidRPr="000B4656">
        <w:pPr>
          <w:spacing w:lineRule="auto" w:line="240" w:after="0"/>
          <w:ind w:firstLine="708" w:left="3540"/>
          <w:jc w:val="center"/>
          <w:rPr>
            <w:rFonts w:cs="Times New Roman" w:hAnsi="Times New Roman" w:ascii="Times New Roman"/>
            <w:sz w:val="24"/>
            <w:szCs w:val="24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2166" w:rsidRPr="00742166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20. St-</w:t>
        </w:r>
        <w:r w:rsidR="0088130C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155/13</w:t>
        </w:r>
      </w:p>
      <w:p w:rsidRDefault="00742166" w:rsidR="009068CF">
        <w:pPr>
          <w:pStyle w:val="Zaglavlje"/>
          <w:jc w:val="center"/>
        </w:pPr>
      </w:p>
    </w:sdtContent>
  </w:sdt>
  <w:p w:rsidRDefault="009E2B62" w:rsidR="009E2B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F692A"/>
    <w:multiLevelType w:val="hybridMultilevel"/>
    <w:tmpl w:val="777687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0E53A0"/>
    <w:multiLevelType w:val="hybridMultilevel"/>
    <w:tmpl w:val="1218A6B4"/>
    <w:lvl w:tplc="90EC33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0792"/>
    <w:rsid w:val="00000669"/>
    <w:rsid w:val="00005C7D"/>
    <w:rsid w:val="00031AF9"/>
    <w:rsid w:val="000675D7"/>
    <w:rsid w:val="00072A58"/>
    <w:rsid w:val="00083CDF"/>
    <w:rsid w:val="000A5BB6"/>
    <w:rsid w:val="000A7D24"/>
    <w:rsid w:val="000B4656"/>
    <w:rsid w:val="000C1C0F"/>
    <w:rsid w:val="000D3772"/>
    <w:rsid w:val="000E5C37"/>
    <w:rsid w:val="000F49E8"/>
    <w:rsid w:val="00100383"/>
    <w:rsid w:val="0012006F"/>
    <w:rsid w:val="00132889"/>
    <w:rsid w:val="00140236"/>
    <w:rsid w:val="00140E67"/>
    <w:rsid w:val="00142FFF"/>
    <w:rsid w:val="00164567"/>
    <w:rsid w:val="001675AF"/>
    <w:rsid w:val="001728BD"/>
    <w:rsid w:val="0018303B"/>
    <w:rsid w:val="001C7C7B"/>
    <w:rsid w:val="001F2E16"/>
    <w:rsid w:val="00220ACF"/>
    <w:rsid w:val="00230A2A"/>
    <w:rsid w:val="00230C5C"/>
    <w:rsid w:val="00234DB0"/>
    <w:rsid w:val="002565A9"/>
    <w:rsid w:val="00264EB2"/>
    <w:rsid w:val="002664EB"/>
    <w:rsid w:val="0027076A"/>
    <w:rsid w:val="0029292F"/>
    <w:rsid w:val="002B677C"/>
    <w:rsid w:val="002C148B"/>
    <w:rsid w:val="002C4EF7"/>
    <w:rsid w:val="002D325B"/>
    <w:rsid w:val="002E2B06"/>
    <w:rsid w:val="003040F5"/>
    <w:rsid w:val="00316C4A"/>
    <w:rsid w:val="00332EEC"/>
    <w:rsid w:val="003576FF"/>
    <w:rsid w:val="00366142"/>
    <w:rsid w:val="00372CF5"/>
    <w:rsid w:val="0037760B"/>
    <w:rsid w:val="003B41F7"/>
    <w:rsid w:val="003D2C4A"/>
    <w:rsid w:val="003E2B57"/>
    <w:rsid w:val="003E6E29"/>
    <w:rsid w:val="00415A9E"/>
    <w:rsid w:val="00424C8A"/>
    <w:rsid w:val="004363AA"/>
    <w:rsid w:val="0045432B"/>
    <w:rsid w:val="004642A9"/>
    <w:rsid w:val="004718EB"/>
    <w:rsid w:val="00487E2C"/>
    <w:rsid w:val="004C22C8"/>
    <w:rsid w:val="004C39D6"/>
    <w:rsid w:val="004E2877"/>
    <w:rsid w:val="004F14E5"/>
    <w:rsid w:val="004F6063"/>
    <w:rsid w:val="0053619B"/>
    <w:rsid w:val="00541C8F"/>
    <w:rsid w:val="00542C2E"/>
    <w:rsid w:val="00545790"/>
    <w:rsid w:val="00552A2E"/>
    <w:rsid w:val="0055620F"/>
    <w:rsid w:val="00571068"/>
    <w:rsid w:val="00572478"/>
    <w:rsid w:val="005741C8"/>
    <w:rsid w:val="005959C8"/>
    <w:rsid w:val="005B0F70"/>
    <w:rsid w:val="005C08ED"/>
    <w:rsid w:val="005C52DC"/>
    <w:rsid w:val="00604B41"/>
    <w:rsid w:val="006071BF"/>
    <w:rsid w:val="00622CC2"/>
    <w:rsid w:val="00625059"/>
    <w:rsid w:val="006334E1"/>
    <w:rsid w:val="00636155"/>
    <w:rsid w:val="00640E71"/>
    <w:rsid w:val="006430E0"/>
    <w:rsid w:val="006455C1"/>
    <w:rsid w:val="00656DFA"/>
    <w:rsid w:val="006571B1"/>
    <w:rsid w:val="0068757A"/>
    <w:rsid w:val="00687D56"/>
    <w:rsid w:val="006B1201"/>
    <w:rsid w:val="006B550A"/>
    <w:rsid w:val="006D0792"/>
    <w:rsid w:val="00705142"/>
    <w:rsid w:val="007067DD"/>
    <w:rsid w:val="00722435"/>
    <w:rsid w:val="00742166"/>
    <w:rsid w:val="00755FB8"/>
    <w:rsid w:val="00771079"/>
    <w:rsid w:val="0077652B"/>
    <w:rsid w:val="00792679"/>
    <w:rsid w:val="007A3CF4"/>
    <w:rsid w:val="007B3238"/>
    <w:rsid w:val="007C554C"/>
    <w:rsid w:val="007C67AA"/>
    <w:rsid w:val="007C7564"/>
    <w:rsid w:val="007D7398"/>
    <w:rsid w:val="007F1DAE"/>
    <w:rsid w:val="007F2B88"/>
    <w:rsid w:val="007F6F88"/>
    <w:rsid w:val="00802609"/>
    <w:rsid w:val="00825A5A"/>
    <w:rsid w:val="00854044"/>
    <w:rsid w:val="00870FC8"/>
    <w:rsid w:val="0088130C"/>
    <w:rsid w:val="0088204D"/>
    <w:rsid w:val="00887231"/>
    <w:rsid w:val="008A16E2"/>
    <w:rsid w:val="008C5D6C"/>
    <w:rsid w:val="008C6FDF"/>
    <w:rsid w:val="008F44F0"/>
    <w:rsid w:val="008F66C7"/>
    <w:rsid w:val="009068CF"/>
    <w:rsid w:val="009433B3"/>
    <w:rsid w:val="00957AB1"/>
    <w:rsid w:val="009642E9"/>
    <w:rsid w:val="0096467C"/>
    <w:rsid w:val="00973B61"/>
    <w:rsid w:val="00974009"/>
    <w:rsid w:val="009B28D6"/>
    <w:rsid w:val="009D0870"/>
    <w:rsid w:val="009E291B"/>
    <w:rsid w:val="009E2B62"/>
    <w:rsid w:val="009E382D"/>
    <w:rsid w:val="00A108F8"/>
    <w:rsid w:val="00A154CD"/>
    <w:rsid w:val="00A22229"/>
    <w:rsid w:val="00A325DB"/>
    <w:rsid w:val="00A40C44"/>
    <w:rsid w:val="00A724F0"/>
    <w:rsid w:val="00A82DF0"/>
    <w:rsid w:val="00A855B6"/>
    <w:rsid w:val="00A92441"/>
    <w:rsid w:val="00A942D0"/>
    <w:rsid w:val="00A95112"/>
    <w:rsid w:val="00AA0D4E"/>
    <w:rsid w:val="00AD5337"/>
    <w:rsid w:val="00B0729B"/>
    <w:rsid w:val="00B16370"/>
    <w:rsid w:val="00B24610"/>
    <w:rsid w:val="00B24650"/>
    <w:rsid w:val="00B256D4"/>
    <w:rsid w:val="00B27268"/>
    <w:rsid w:val="00B36946"/>
    <w:rsid w:val="00B37A94"/>
    <w:rsid w:val="00B55700"/>
    <w:rsid w:val="00B63F4E"/>
    <w:rsid w:val="00B65155"/>
    <w:rsid w:val="00B76768"/>
    <w:rsid w:val="00B9531B"/>
    <w:rsid w:val="00BE281C"/>
    <w:rsid w:val="00BE3772"/>
    <w:rsid w:val="00BE46DB"/>
    <w:rsid w:val="00BF65CC"/>
    <w:rsid w:val="00C07C01"/>
    <w:rsid w:val="00C16F7D"/>
    <w:rsid w:val="00C21694"/>
    <w:rsid w:val="00C22964"/>
    <w:rsid w:val="00C22C66"/>
    <w:rsid w:val="00C23B2A"/>
    <w:rsid w:val="00C24C6C"/>
    <w:rsid w:val="00C25601"/>
    <w:rsid w:val="00C41554"/>
    <w:rsid w:val="00C507AF"/>
    <w:rsid w:val="00C60C8C"/>
    <w:rsid w:val="00C63940"/>
    <w:rsid w:val="00C72F85"/>
    <w:rsid w:val="00C81955"/>
    <w:rsid w:val="00C8322C"/>
    <w:rsid w:val="00C90FF0"/>
    <w:rsid w:val="00CA255B"/>
    <w:rsid w:val="00CC15D8"/>
    <w:rsid w:val="00CD40D3"/>
    <w:rsid w:val="00D14F7C"/>
    <w:rsid w:val="00D313D9"/>
    <w:rsid w:val="00D43B92"/>
    <w:rsid w:val="00D55D94"/>
    <w:rsid w:val="00D57D12"/>
    <w:rsid w:val="00D6601B"/>
    <w:rsid w:val="00D71D89"/>
    <w:rsid w:val="00D77950"/>
    <w:rsid w:val="00D823E5"/>
    <w:rsid w:val="00D85A29"/>
    <w:rsid w:val="00DB7912"/>
    <w:rsid w:val="00DD512F"/>
    <w:rsid w:val="00DD5177"/>
    <w:rsid w:val="00E034FA"/>
    <w:rsid w:val="00E04D12"/>
    <w:rsid w:val="00E250AD"/>
    <w:rsid w:val="00E26177"/>
    <w:rsid w:val="00E320EC"/>
    <w:rsid w:val="00E33188"/>
    <w:rsid w:val="00E37E20"/>
    <w:rsid w:val="00E63791"/>
    <w:rsid w:val="00E715BC"/>
    <w:rsid w:val="00E82DFF"/>
    <w:rsid w:val="00E96CF7"/>
    <w:rsid w:val="00EA712E"/>
    <w:rsid w:val="00EC77BC"/>
    <w:rsid w:val="00ED61C5"/>
    <w:rsid w:val="00EE40F7"/>
    <w:rsid w:val="00EF3087"/>
    <w:rsid w:val="00F169CC"/>
    <w:rsid w:val="00F17D84"/>
    <w:rsid w:val="00F53496"/>
    <w:rsid w:val="00F72700"/>
    <w:rsid w:val="00F74B05"/>
    <w:rsid w:val="00F74B53"/>
    <w:rsid w:val="00F81528"/>
    <w:rsid w:val="00F84D0E"/>
    <w:rsid w:val="00FA4C05"/>
    <w:rsid w:val="00FB2F87"/>
    <w:rsid w:val="00FD2CC3"/>
    <w:rsid w:val="00FE00E8"/>
    <w:rsid w:val="00FE35FB"/>
    <w:rsid w:val="00FF0D4C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4656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E2B62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E2B62"/>
    <w:rPr>
      <w:rFonts w:hAnsiTheme="minorHAnsi" w:asci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2CC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D2C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2C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2C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2C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4656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E2B62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E2B62"/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2CC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D2C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2C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2C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2C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650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27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1785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402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771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432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350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84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319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5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St-155/2013-144</izvorni_sadrzaj>
    <derivirana_varijabla naziv="DomainObject.Oznaka_1">St-155/2013-144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2013.</izvorni_sadrzaj>
    <derivirana_varijabla naziv="DomainObject.Predmet.DatumOsnivanja_1">11.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St-155/2013</izvorni_sadrzaj>
    <derivirana_varijabla naziv="DomainObject.Predmet.OznakaBroj_1">St-155/2013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i 5 L</izvorni_sadrzaj>
    <derivirana_varijabla naziv="DomainObject.Predmet.PrimjedbaSuca_1">4 i 5 L</derivirana_varijabla>
  </DomainObject.Predmet.PrimjedbaSuca>
  <DomainObject.Predmet.ProtustrankaFormated>
    <izvorni_sadrzaj>  PROTOMA D.O.O.</izvorni_sadrzaj>
    <derivirana_varijabla naziv="DomainObject.Predmet.ProtustrankaFormated_1">  PROTOMA D.O.O.</derivirana_varijabla>
  </DomainObject.Predmet.ProtustrankaFormated>
  <DomainObject.Predmet.ProtustrankaFormatedOIB>
    <izvorni_sadrzaj>  PROTOMA D.O.O., OIB 70913134930</izvorni_sadrzaj>
    <derivirana_varijabla naziv="DomainObject.Predmet.ProtustrankaFormatedOIB_1">  PROTOMA D.O.O., OIB 70913134930</derivirana_varijabla>
  </DomainObject.Predmet.ProtustrankaFormatedOIB>
  <DomainObject.Predmet.ProtustrankaFormatedWithAdress>
    <izvorni_sadrzaj> PROTOMA D.O.O., JELENOVAC 38 B, 10000 Zagreb</izvorni_sadrzaj>
    <derivirana_varijabla naziv="DomainObject.Predmet.ProtustrankaFormatedWithAdress_1"> PROTOMA D.O.O., JELENOVAC 38 B, 10000 Zagreb</derivirana_varijabla>
  </DomainObject.Predmet.ProtustrankaFormatedWithAdress>
  <DomainObject.Predmet.ProtustrankaFormatedWithAdressOIB>
    <izvorni_sadrzaj> PROTOMA D.O.O., OIB 70913134930, JELENOVAC 38 B, 10000 Zagreb</izvorni_sadrzaj>
    <derivirana_varijabla naziv="DomainObject.Predmet.ProtustrankaFormatedWithAdressOIB_1"> PROTOMA D.O.O., OIB 70913134930, JELENOVAC 38 B, 10000 Zagreb</derivirana_varijabla>
  </DomainObject.Predmet.ProtustrankaFormatedWithAdressOIB>
  <DomainObject.Predmet.ProtustrankaWithAdress>
    <izvorni_sadrzaj>PROTOMA D.O.O. JELENOVAC 38 B, 10000 Zagreb</izvorni_sadrzaj>
    <derivirana_varijabla naziv="DomainObject.Predmet.ProtustrankaWithAdress_1">PROTOMA D.O.O. JELENOVAC 38 B, 10000 Zagreb</derivirana_varijabla>
  </DomainObject.Predmet.ProtustrankaWithAdress>
  <DomainObject.Predmet.ProtustrankaWithAdressOIB>
    <izvorni_sadrzaj>PROTOMA D.O.O., OIB 70913134930, JELENOVAC 38 B, 10000 Zagreb</izvorni_sadrzaj>
    <derivirana_varijabla naziv="DomainObject.Predmet.ProtustrankaWithAdressOIB_1">PROTOMA D.O.O., OIB 70913134930, JELENOVAC 38 B, 10000 Zagreb</derivirana_varijabla>
  </DomainObject.Predmet.ProtustrankaWithAdressOIB>
  <DomainObject.Predmet.ProtustrankaNazivFormated>
    <izvorni_sadrzaj>PROTOMA D.O.O.</izvorni_sadrzaj>
    <derivirana_varijabla naziv="DomainObject.Predmet.ProtustrankaNazivFormated_1">PROTOMA D.O.O.</derivirana_varijabla>
  </DomainObject.Predmet.ProtustrankaNazivFormated>
  <DomainObject.Predmet.ProtustrankaNazivFormatedOIB>
    <izvorni_sadrzaj>PROTOMA D.O.O., OIB 70913134930</izvorni_sadrzaj>
    <derivirana_varijabla naziv="DomainObject.Predmet.ProtustrankaNazivFormatedOIB_1">PROTOMA D.O.O., OIB 70913134930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VJEROVNICI</izvorni_sadrzaj>
    <derivirana_varijabla naziv="DomainObject.Predmet.StrankaFormated_1">  FINANCIJSKA AGENCIJA; VJEROVNICI</derivirana_varijabla>
  </DomainObject.Predmet.StrankaFormated>
  <DomainObject.Predmet.StrankaFormatedOIB>
    <izvorni_sadrzaj>  FINANCIJSKA AGENCIJA, OIB 85821130368; VJEROVNICI</izvorni_sadrzaj>
    <derivirana_varijabla naziv="DomainObject.Predmet.StrankaFormatedOIB_1">  FINANCIJSKA AGENCIJA, OIB 85821130368; VJEROVNICI</derivirana_varijabla>
  </DomainObject.Predmet.StrankaFormatedOIB>
  <DomainObject.Predmet.StrankaFormatedWithAdress>
    <izvorni_sadrzaj> FINANCIJSKA AGENCIJA, KOTURAŠKA 43, 10000 Zagreb; VJEROVNICI</izvorni_sadrzaj>
    <derivirana_varijabla naziv="DomainObject.Predmet.StrankaFormatedWithAdress_1"> FINANCIJSKA AGENCIJA, KOTURAŠKA 43, 10000 Zagreb; VJEROVNICI</derivirana_varijabla>
  </DomainObject.Predmet.StrankaFormatedWithAdress>
  <DomainObject.Predmet.StrankaFormatedWithAdressOIB>
    <izvorni_sadrzaj> FINANCIJSKA AGENCIJA, OIB 85821130368, KOTURAŠKA 43, 10000 Zagreb; VJEROVNICI</izvorni_sadrzaj>
    <derivirana_varijabla naziv="DomainObject.Predmet.StrankaFormatedWithAdressOIB_1"> FINANCIJSKA AGENCIJA, OIB 85821130368, KOTURAŠKA 43, 10000 Zagreb; VJEROVNICI</derivirana_varijabla>
  </DomainObject.Predmet.StrankaFormatedWithAdressOIB>
  <DomainObject.Predmet.StrankaWithAdress>
    <izvorni_sadrzaj>FINANCIJSKA AGENCIJA KOTURAŠKA 43,10000 Zagreb,VJEROVNICI </izvorni_sadrzaj>
    <derivirana_varijabla naziv="DomainObject.Predmet.StrankaWithAdress_1">FINANCIJSKA AGENCIJA KOTURAŠKA 43,10000 Zagreb,VJEROVNICI </derivirana_varijabla>
  </DomainObject.Predmet.StrankaWithAdress>
  <DomainObject.Predmet.StrankaWithAdressOIB>
    <izvorni_sadrzaj>FINANCIJSKA AGENCIJA, OIB 85821130368, KOTURAŠKA 43,10000 Zagreb,VJEROVNICI</izvorni_sadrzaj>
    <derivirana_varijabla naziv="DomainObject.Predmet.StrankaWithAdressOIB_1">FINANCIJSKA AGENCIJA, OIB 85821130368, KOTURAŠKA 43,10000 Zagreb,VJEROVNICI</derivirana_varijabla>
  </DomainObject.Predmet.StrankaWithAdressOIB>
  <DomainObject.Predmet.StrankaNazivFormated>
    <izvorni_sadrzaj>FINANCIJSKA AGENCIJA,VJEROVNICI</izvorni_sadrzaj>
    <derivirana_varijabla naziv="DomainObject.Predmet.StrankaNazivFormated_1">FINANCIJSKA AGENCIJA,VJEROVNICI</derivirana_varijabla>
  </DomainObject.Predmet.StrankaNazivFormated>
  <DomainObject.Predmet.StrankaNazivFormatedOIB>
    <izvorni_sadrzaj>FINANCIJSKA AGENCIJA, OIB 85821130368,VJEROVNICI</izvorni_sadrzaj>
    <derivirana_varijabla naziv="DomainObject.Predmet.StrankaNazivFormatedOIB_1">FINANCIJSKA AGENCIJA,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  <item>VJEROVNICI</item>
    </izvorni_sadrzaj>
    <derivirana_varijabla naziv="DomainObject.Predmet.StrankaListFormated_1">
      <item>FINANCIJSKA AGENCIJA</item>
      <item>VJEROVNICI</item>
    </derivirana_varijabla>
  </DomainObject.Predmet.StrankaListFormated>
  <DomainObject.Predmet.StrankaListFormatedOIB>
    <izvorni_sadrzaj>
      <item>FINANCIJSKA AGENCIJA, OIB 85821130368</item>
      <item>VJEROVNICI</item>
    </izvorni_sadrzaj>
    <derivirana_varijabla naziv="DomainObject.Predmet.StrankaListFormatedOIB_1">
      <item>FINANCIJSKA AGENCIJA, OIB 85821130368</item>
      <item>VJEROVNICI</item>
    </derivirana_varijabla>
  </DomainObject.Predmet.StrankaListFormatedOIB>
  <DomainObject.Predmet.StrankaListFormatedWithAdress>
    <izvorni_sadrzaj>
      <item>FINANCIJSKA AGENCIJA, KOTURAŠKA 43, 10000 Zagreb</item>
      <item>VJEROVNICI</item>
    </izvorni_sadrzaj>
    <derivirana_varijabla naziv="DomainObject.Predmet.StrankaListFormatedWithAdress_1">
      <item>FINANCIJSKA AGENCIJA, KOTURAŠKA 43, 10000 Zagreb</item>
      <item>VJEROVNICI</item>
    </derivirana_varijabla>
  </DomainObject.Predmet.StrankaListFormatedWithAdress>
  <DomainObject.Predmet.StrankaListFormatedWithAdressOIB>
    <izvorni_sadrzaj>
      <item>FINANCIJSKA AGENCIJA, OIB 85821130368, KOTURAŠKA 43, 10000 Zagreb</item>
      <item>VJEROVNICI</item>
    </izvorni_sadrzaj>
    <derivirana_varijabla naziv="DomainObject.Predmet.StrankaListFormatedWithAdressOIB_1">
      <item>FINANCIJSKA AGENCIJA, OIB 85821130368, KOTURAŠKA 43, 10000 Zagreb</item>
      <item>VJEROVNICI</item>
    </derivirana_varijabla>
  </DomainObject.Predmet.StrankaListFormatedWithAdressOIB>
  <DomainObject.Predmet.StrankaListNazivFormated>
    <izvorni_sadrzaj>
      <item>FINANCIJSKA AGENCIJA</item>
      <item>VJEROVNICI</item>
    </izvorni_sadrzaj>
    <derivirana_varijabla naziv="DomainObject.Predmet.StrankaListNazivFormated_1">
      <item>FINANCIJSKA AGENCIJA</item>
      <item>VJEROVNICI</item>
    </derivirana_varijabla>
  </DomainObject.Predmet.StrankaListNazivFormated>
  <DomainObject.Predmet.StrankaListNazivFormatedOIB>
    <izvorni_sadrzaj>
      <item>FINANCIJSKA AGENCIJA, OIB 85821130368</item>
      <item>VJEROVNICI</item>
    </izvorni_sadrzaj>
    <derivirana_varijabla naziv="DomainObject.Predmet.StrankaListNazivFormatedOIB_1">
      <item>FINANCIJSKA AGENCIJA, OIB 85821130368</item>
      <item>VJEROVNICI</item>
    </derivirana_varijabla>
  </DomainObject.Predmet.StrankaListNazivFormatedOIB>
  <DomainObject.Predmet.ProtuStrankaListFormated>
    <izvorni_sadrzaj>
      <item>PROTOMA D.O.O.</item>
    </izvorni_sadrzaj>
    <derivirana_varijabla naziv="DomainObject.Predmet.ProtuStrankaListFormated_1">
      <item>PROTOMA D.O.O.</item>
    </derivirana_varijabla>
  </DomainObject.Predmet.ProtuStrankaListFormated>
  <DomainObject.Predmet.ProtuStrankaListFormatedOIB>
    <izvorni_sadrzaj>
      <item>PROTOMA D.O.O., OIB 70913134930</item>
    </izvorni_sadrzaj>
    <derivirana_varijabla naziv="DomainObject.Predmet.ProtuStrankaListFormatedOIB_1">
      <item>PROTOMA D.O.O., OIB 70913134930</item>
    </derivirana_varijabla>
  </DomainObject.Predmet.ProtuStrankaListFormatedOIB>
  <DomainObject.Predmet.ProtuStrankaListFormatedWithAdress>
    <izvorni_sadrzaj>
      <item>PROTOMA D.O.O., JELENOVAC 38 B, 10000 Zagreb</item>
    </izvorni_sadrzaj>
    <derivirana_varijabla naziv="DomainObject.Predmet.ProtuStrankaListFormatedWithAdress_1">
      <item>PROTOMA D.O.O., JELENOVAC 38 B, 10000 Zagreb</item>
    </derivirana_varijabla>
  </DomainObject.Predmet.ProtuStrankaListFormatedWithAdress>
  <DomainObject.Predmet.ProtuStrankaListFormatedWithAdressOIB>
    <izvorni_sadrzaj>
      <item>PROTOMA D.O.O., OIB 70913134930, JELENOVAC 38 B, 10000 Zagreb</item>
    </izvorni_sadrzaj>
    <derivirana_varijabla naziv="DomainObject.Predmet.ProtuStrankaListFormatedWithAdressOIB_1">
      <item>PROTOMA D.O.O., OIB 70913134930, JELENOVAC 38 B, 10000 Zagreb</item>
    </derivirana_varijabla>
  </DomainObject.Predmet.ProtuStrankaListFormatedWithAdressOIB>
  <DomainObject.Predmet.ProtuStrankaListNazivFormated>
    <izvorni_sadrzaj>
      <item>PROTOMA D.O.O.</item>
    </izvorni_sadrzaj>
    <derivirana_varijabla naziv="DomainObject.Predmet.ProtuStrankaListNazivFormated_1">
      <item>PROTOMA D.O.O.</item>
    </derivirana_varijabla>
  </DomainObject.Predmet.ProtuStrankaListNazivFormated>
  <DomainObject.Predmet.ProtuStrankaListNazivFormatedOIB>
    <izvorni_sadrzaj>
      <item>PROTOMA D.O.O., OIB 70913134930</item>
    </izvorni_sadrzaj>
    <derivirana_varijabla naziv="DomainObject.Predmet.ProtuStrankaListNazivFormatedOIB_1">
      <item>PROTOMA D.O.O., OIB 70913134930</item>
    </derivirana_varijabla>
  </DomainObject.Predmet.ProtuStrankaListNazivFormatedOIB>
  <DomainObject.Predmet.OstaliListFormated>
    <izvorni_sadrzaj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</izvorni_sadrzaj>
    <derivirana_varijabla naziv="DomainObject.Predmet.OstaliListFormated_1"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</derivirana_varijabla>
  </DomainObject.Predmet.OstaliListFormated>
  <DomainObject.Predmet.OstaliListFormatedOIB>
    <izvorni_sadrzaj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</izvorni_sadrzaj>
    <derivirana_varijabla naziv="DomainObject.Predmet.OstaliListFormatedOIB_1"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</derivirana_varijabla>
  </DomainObject.Predmet.OstaliListFormatedOIB>
  <DomainObject.Predmet.OstaliListFormatedWithAdress>
    <izvorni_sadrzaj>
      <item>Maja Pirš, Jandrićeva 58/A, 10000 Zagreb</item>
      <item>Raiffeisenbank Austria d.d., Petrinjska 59, 10000 Zagreb</item>
      <item>ANA PIRŠ, Vinogradi 84, 10000 Zagreb</item>
      <item>VESNA JAKOVLJEVIĆ, odvjetnica, Brune Bušića 2a, 43000 Bjelovar</item>
      <item>Credo banka dioničko društvo "u stečaju", Zrinjsko-Frankopanska 58, 21000 Split</item>
      <item>Zdravko Šarić, Hrvatskog Sabora 55b, 23000 Zadar</item>
      <item>Robert Ćavar,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</izvorni_sadrzaj>
    <derivirana_varijabla naziv="DomainObject.Predmet.OstaliListFormatedWithAdress_1">
      <item>Maja Pirš, Jandrićeva 58/A, 10000 Zagreb</item>
      <item>Raiffeisenbank Austria d.d., Petrinjska 59, 10000 Zagreb</item>
      <item>ANA PIRŠ, Vinogradi 84, 10000 Zagreb</item>
      <item>VESNA JAKOVLJEVIĆ, odvjetnica, Brune Bušića 2a, 43000 Bjelovar</item>
      <item>Credo banka dioničko društvo "u stečaju", Zrinjsko-Frankopanska 58, 21000 Split</item>
      <item>Zdravko Šarić, Hrvatskog Sabora 55b, 23000 Zadar</item>
      <item>Robert Ćavar,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</derivirana_varijabla>
  </DomainObject.Predmet.OstaliListFormatedWithAdress>
  <DomainObject.Predmet.OstaliListFormatedWithAdressOIB>
    <izvorni_sadrzaj>
      <item>Maja Pirš, OIB 73812165437, Jandrićeva 58/A, 10000 Zagreb</item>
      <item>Raiffeisenbank Austria d.d., OIB 53056966535, Petrinjska 59, 10000 Zagreb</item>
      <item>ANA PIRŠ, Vinogradi 84, 10000 Zagreb</item>
      <item>VESNA JAKOVLJEVIĆ, odvjetnica, Brune Bušića 2a, 43000 Bjelovar</item>
      <item>Credo banka dioničko društvo "u stečaju", OIB 94141384086, Zrinjsko-Frankopanska 58, 21000 Split</item>
      <item>Zdravko Šarić, OIB 79500864573, Hrvatskog Sabora 55b, 23000 Zadar</item>
      <item>Robert Ćavar, OIB 47514534348,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</izvorni_sadrzaj>
    <derivirana_varijabla naziv="DomainObject.Predmet.OstaliListFormatedWithAdressOIB_1">
      <item>Maja Pirš, OIB 73812165437, Jandrićeva 58/A, 10000 Zagreb</item>
      <item>Raiffeisenbank Austria d.d., OIB 53056966535, Petrinjska 59, 10000 Zagreb</item>
      <item>ANA PIRŠ, Vinogradi 84, 10000 Zagreb</item>
      <item>VESNA JAKOVLJEVIĆ, odvjetnica, Brune Bušića 2a, 43000 Bjelovar</item>
      <item>Credo banka dioničko društvo "u stečaju", OIB 94141384086, Zrinjsko-Frankopanska 58, 21000 Split</item>
      <item>Zdravko Šarić, OIB 79500864573, Hrvatskog Sabora 55b, 23000 Zadar</item>
      <item>Robert Ćavar, OIB 47514534348,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</derivirana_varijabla>
  </DomainObject.Predmet.OstaliListFormatedWithAdressOIB>
  <DomainObject.Predmet.OstaliListNazivFormated>
    <izvorni_sadrzaj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</izvorni_sadrzaj>
    <derivirana_varijabla naziv="DomainObject.Predmet.OstaliListNazivFormated_1"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</derivirana_varijabla>
  </DomainObject.Predmet.OstaliListNazivFormated>
  <DomainObject.Predmet.OstaliListNazivFormatedOIB>
    <izvorni_sadrzaj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</izvorni_sadrzaj>
    <derivirana_varijabla naziv="DomainObject.Predmet.OstaliListNazivFormatedOIB_1"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>St-155/2013-144</izvorni_sadrzaj>
    <derivirana_varijabla naziv="DomainObject.PoslovniBrojDokumenta_1">St-155/2013-144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PROTOMA D.O.O.</izvorni_sadrzaj>
    <derivirana_varijabla naziv="DomainObject.Predmet.ProtustrankaIDrugi_1">PROTOMA D.O.O.</derivirana_varijabla>
  </DomainObject.Predmet.ProtustrankaIDrugi>
  <DomainObject.Predmet.StrankaIDrugiAdressOIB>
    <izvorni_sadrzaj>FINANCIJSKA AGENCIJA, OIB 85821130368, KOTURAŠKA 43, 10000 Zagreb i dr.</izvorni_sadrzaj>
    <derivirana_varijabla naziv="DomainObject.Predmet.StrankaIDrugiAdressOIB_1">FINANCIJSKA AGENCIJA, OIB 85821130368, KOTURAŠKA 43, 10000 Zagreb i dr.</derivirana_varijabla>
  </DomainObject.Predmet.StrankaIDrugiAdressOIB>
  <DomainObject.Predmet.ProtustrankaIDrugiAdressOIB>
    <izvorni_sadrzaj>PROTOMA D.O.O., OIB 70913134930, JELENOVAC 38 B, 10000 Zagreb</izvorni_sadrzaj>
    <derivirana_varijabla naziv="DomainObject.Predmet.ProtustrankaIDrugiAdressOIB_1">PROTOMA D.O.O., OIB 70913134930, JELENOVAC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PROTOMA D.O.O.</item>
      <item>FINANCIJSKA AGENCIJA</item>
      <item>Maja Pirš</item>
      <item>Raiffeisenbank Austria d.d.</item>
      <item>ANA PIRŠ</item>
      <item>VJEROVNICI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</izvorni_sadrzaj>
    <derivirana_varijabla naziv="DomainObject.Predmet.SudioniciListNaziv_1">
      <item>PROTOMA D.O.O.</item>
      <item>FINANCIJSKA AGENCIJA</item>
      <item>Maja Pirš</item>
      <item>Raiffeisenbank Austria d.d.</item>
      <item>ANA PIRŠ</item>
      <item>VJEROVNICI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</derivirana_varijabla>
  </DomainObject.Predmet.SudioniciListNaziv>
  <DomainObject.Predmet.SudioniciListAdressOIB>
    <izvorni_sadrzaj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ANA PIRŠ, Vinogradi 84,10000 Zagreb</item>
      <item>VJEROVNICI</item>
      <item>VESNA JAKOVLJEVIĆ, odvjetnica, Brune Bušića 2a,43000 Bjelovar</item>
      <item>Credo banka dioničko društvo "u stečaju", OIB 94141384086, Zrinjsko-Frankopanska 58,21000 Split</item>
      <item>Zdravko Šarić, OIB 79500864573, Hrvatskog Sabora 55b,23000 Zadar</item>
      <item>Robert Ćavar, OIB 47514534348, Rudarska 4,Čitluk</item>
      <item>ALEMKA ŠODAN, Masarykova 10,10000 Zagreb</item>
      <item>POSOJILNICA-BANK-BOROVLJE-CELOVEC, REG.Z. ZO. J; KREDITBANK FERLACH-, HAUPTPLATZ 16 A-9170,,Klagenfurt</item>
      <item>RAIFFEISENLANDESBANK KARNTEN- RECHENZENTRUM UND REVISIONSVERBAND, REGISTRIERTE GENOSSENSCHAFT MIT BESCHRANKTER HAFTUNG, RAIFFEISENPLATZ 1,Klagenfurt</item>
    </izvorni_sadrzaj>
    <derivirana_varijabla naziv="DomainObject.Predmet.SudioniciListAdressOIB_1"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ANA PIRŠ, Vinogradi 84,10000 Zagreb</item>
      <item>VJEROVNICI</item>
      <item>VESNA JAKOVLJEVIĆ, odvjetnica, Brune Bušića 2a,43000 Bjelovar</item>
      <item>Credo banka dioničko društvo "u stečaju", OIB 94141384086, Zrinjsko-Frankopanska 58,21000 Split</item>
      <item>Zdravko Šarić, OIB 79500864573, Hrvatskog Sabora 55b,23000 Zadar</item>
      <item>Robert Ćavar, OIB 47514534348, Rudarska 4,Čitluk</item>
      <item>ALEMKA ŠODAN, Masarykova 10,10000 Zagreb</item>
      <item>POSOJILNICA-BANK-BOROVLJE-CELOVEC, REG.Z. ZO. J; KREDITBANK FERLACH-, HAUPTPLATZ 16 A-9170,,Klagenfurt</item>
      <item>RAIFFEISENLANDESBANK KARNTEN- RECHENZENTRUM UND REVISIONSVERBAND, REGISTRIERTE GENOSSENSCHAFT MIT BESCHRANKTER HAFTUNG, RAIFFEISENPLATZ 1,Klagenfurt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70913134930</item>
      <item>, OIB 85821130368</item>
      <item>, OIB 73812165437</item>
      <item>, OIB 53056966535</item>
      <item>, OIB null</item>
      <item>, OIB null</item>
      <item>, OIB null</item>
      <item>, OIB 94141384086</item>
      <item>, OIB 79500864573</item>
      <item>, OIB 47514534348</item>
      <item>, OIB null</item>
      <item>, OIB null</item>
      <item>, OIB null</item>
    </izvorni_sadrzaj>
    <derivirana_varijabla naziv="DomainObject.Predmet.SudioniciListNazivOIB_1">
      <item>, OIB 70913134930</item>
      <item>, OIB 85821130368</item>
      <item>, OIB 73812165437</item>
      <item>, OIB 53056966535</item>
      <item>, OIB null</item>
      <item>, OIB null</item>
      <item>, OIB null</item>
      <item>, OIB 94141384086</item>
      <item>, OIB 79500864573</item>
      <item>, OIB 47514534348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6. svibnja 2019.</izvorni_sadrzaj>
    <derivirana_varijabla naziv="DomainObject.PredzadnjaOdlukaIzPredmeta.DatumDonosenjaOdluke_1">6. svibnja 2019.</derivirana_varijabla>
  </DomainObject.PredzadnjaOdlukaIzPredmeta.DatumDonosenjaOdluke>
  <DomainObject.PredzadnjaOdlukaIzPredmeta.Oznaka>
    <izvorni_sadrzaj>St-155/2013-142</izvorni_sadrzaj>
    <derivirana_varijabla naziv="DomainObject.PredzadnjaOdlukaIzPredmeta.Oznaka_1">St-155/2013-142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826</properties:Words>
  <properties:Characters>4420</properties:Characters>
  <properties:Lines>114</properties:Lines>
  <properties:Paragraphs>39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2019-05-06T12:00:00Z</dcterms:created>
  <dc:creator>Valentina Kranjčić</dc:creator>
  <cp:lastModifiedBy>Monika Grbac</cp:lastModifiedBy>
  <cp:lastPrinted>2019-05-06T12:00:00Z</cp:lastPrinted>
  <dcterms:modified xmlns:xsi="http://www.w3.org/2001/XMLSchema-instance" xsi:type="dcterms:W3CDTF">2019-05-06T12:16:00Z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St-155/2013-144 / Odluka - Rješenje - dosuda (st-155-13_PROTOMA_(dva_ponuditelja)_8x.docx)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