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2dec8" w14:paraId="7b2dec8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4E1DE7">
        <w:t>1000</w:t>
      </w:r>
      <w:r w:rsidR="008511A2">
        <w:t>/</w:t>
      </w:r>
      <w:r>
        <w:t>201</w:t>
      </w:r>
      <w:r w:rsidR="008511A2">
        <w:t>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 </w:t>
      </w:r>
      <w:proofErr w:type="spellStart"/>
      <w:r w:rsidR="00AE18F6">
        <w:t>OIB</w:t>
      </w:r>
      <w:proofErr w:type="spellEnd"/>
      <w:r w:rsidR="00AE18F6">
        <w:t xml:space="preserve">: 85821130368, </w:t>
      </w:r>
      <w:r>
        <w:t>za pokretanje skraćenog stečajnog postupka nad dužnikom</w:t>
      </w:r>
      <w:r w:rsidR="00B209C6">
        <w:t xml:space="preserve"> </w:t>
      </w:r>
      <w:r w:rsidR="004E1DE7" w:rsidRPr="004E1DE7">
        <w:t>SALE društvo s ograničenom odgovornošću za trgovinu i usluge</w:t>
      </w:r>
      <w:r w:rsidR="004E1DE7">
        <w:t xml:space="preserve"> </w:t>
      </w:r>
      <w:proofErr w:type="spellStart"/>
      <w:r w:rsidR="004E1DE7">
        <w:t>Bršadin</w:t>
      </w:r>
      <w:proofErr w:type="spellEnd"/>
      <w:r w:rsidR="004E1DE7">
        <w:t xml:space="preserve">, </w:t>
      </w:r>
      <w:proofErr w:type="spellStart"/>
      <w:r w:rsidR="004E1DE7">
        <w:t>Vase</w:t>
      </w:r>
      <w:proofErr w:type="spellEnd"/>
      <w:r w:rsidR="004E1DE7">
        <w:t xml:space="preserve"> </w:t>
      </w:r>
      <w:proofErr w:type="spellStart"/>
      <w:r w:rsidR="004E1DE7">
        <w:t>Đurovića</w:t>
      </w:r>
      <w:proofErr w:type="spellEnd"/>
      <w:r w:rsidR="004E1DE7">
        <w:t xml:space="preserve"> 155, </w:t>
      </w:r>
      <w:proofErr w:type="spellStart"/>
      <w:r w:rsidR="004E1DE7">
        <w:t>OIB</w:t>
      </w:r>
      <w:proofErr w:type="spellEnd"/>
      <w:r w:rsidR="004E1DE7">
        <w:t xml:space="preserve">: </w:t>
      </w:r>
      <w:r w:rsidR="004E1DE7" w:rsidRPr="004E1DE7">
        <w:t>53282865265</w:t>
      </w:r>
      <w:r w:rsidR="004E1DE7">
        <w:t xml:space="preserve">, </w:t>
      </w:r>
      <w:proofErr w:type="spellStart"/>
      <w:r w:rsidR="004E1DE7">
        <w:t>MBS</w:t>
      </w:r>
      <w:proofErr w:type="spellEnd"/>
      <w:r w:rsidR="004E1DE7">
        <w:t xml:space="preserve">: </w:t>
      </w:r>
      <w:r w:rsidR="004E1DE7" w:rsidRPr="004E1DE7">
        <w:t>030121922</w:t>
      </w:r>
      <w:r w:rsidR="004E1DE7">
        <w:t xml:space="preserve">, </w:t>
      </w:r>
      <w:r>
        <w:t>temeljem članka 430. Stečajnog zakona (Narodne novine 71/15), dana</w:t>
      </w:r>
      <w:r w:rsidR="00274CCA">
        <w:t xml:space="preserve"> </w:t>
      </w:r>
      <w:r w:rsidR="004E1DE7">
        <w:t>4</w:t>
      </w:r>
      <w:r w:rsidR="00274CCA">
        <w:t>. rujna</w:t>
      </w:r>
      <w:r w:rsidR="0074799A">
        <w:t xml:space="preserve"> </w:t>
      </w:r>
      <w:r w:rsidR="00920CF8">
        <w:t xml:space="preserve"> </w:t>
      </w:r>
      <w:r w:rsidR="008511A2">
        <w:t>2018.</w:t>
      </w:r>
      <w:r>
        <w:t>, objavljuje sljedeći</w:t>
      </w:r>
    </w:p>
    <w:p w:rsidRDefault="003E3F81" w:rsidP="003E3F81" w:rsidR="003E3F81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4777F8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4E1DE7">
        <w:rPr>
          <w:bCs/>
        </w:rPr>
        <w:t xml:space="preserve"> </w:t>
      </w:r>
      <w:r w:rsidR="004E1DE7" w:rsidRPr="004E1DE7">
        <w:t>SALE društvo s ograničenom odgovornošću za trgovinu i usluge</w:t>
      </w:r>
      <w:r w:rsidR="004E1DE7">
        <w:t xml:space="preserve"> </w:t>
      </w:r>
      <w:proofErr w:type="spellStart"/>
      <w:r w:rsidR="004E1DE7">
        <w:t>Bršadin</w:t>
      </w:r>
      <w:proofErr w:type="spellEnd"/>
      <w:r w:rsidR="004E1DE7">
        <w:t xml:space="preserve">, </w:t>
      </w:r>
      <w:proofErr w:type="spellStart"/>
      <w:r w:rsidR="004E1DE7">
        <w:t>Vase</w:t>
      </w:r>
      <w:proofErr w:type="spellEnd"/>
      <w:r w:rsidR="004E1DE7">
        <w:t xml:space="preserve"> </w:t>
      </w:r>
      <w:proofErr w:type="spellStart"/>
      <w:r w:rsidR="004E1DE7">
        <w:t>Đurovića</w:t>
      </w:r>
      <w:proofErr w:type="spellEnd"/>
      <w:r w:rsidR="004E1DE7">
        <w:t xml:space="preserve"> 155, </w:t>
      </w:r>
      <w:proofErr w:type="spellStart"/>
      <w:r w:rsidR="004E1DE7">
        <w:t>OIB</w:t>
      </w:r>
      <w:proofErr w:type="spellEnd"/>
      <w:r w:rsidR="004E1DE7">
        <w:t xml:space="preserve">: </w:t>
      </w:r>
      <w:r w:rsidR="004E1DE7" w:rsidRPr="004E1DE7">
        <w:t>53282865265</w:t>
      </w:r>
      <w:r w:rsidR="004E1DE7">
        <w:t xml:space="preserve">, </w:t>
      </w:r>
      <w:proofErr w:type="spellStart"/>
      <w:r w:rsidR="004E1DE7">
        <w:t>MBS</w:t>
      </w:r>
      <w:proofErr w:type="spellEnd"/>
      <w:r w:rsidR="004E1DE7">
        <w:t xml:space="preserve">: </w:t>
      </w:r>
      <w:r w:rsidR="004E1DE7" w:rsidRPr="004E1DE7">
        <w:t>030121922</w:t>
      </w:r>
      <w:r w:rsidR="004E1DE7">
        <w:t xml:space="preserve">, iznosi 3.297.511,43 kn. </w:t>
      </w:r>
      <w:r w:rsidR="005E3513">
        <w:rPr>
          <w:bCs/>
        </w:rPr>
        <w:t xml:space="preserve"> </w:t>
      </w:r>
      <w:r w:rsidR="001E1227">
        <w:t xml:space="preserve"> </w:t>
      </w:r>
      <w:r w:rsidR="005E3513">
        <w:t xml:space="preserve"> </w:t>
      </w:r>
      <w:r w:rsidR="008411CC">
        <w:rPr>
          <w:bCs/>
        </w:rPr>
        <w:t xml:space="preserve"> </w:t>
      </w:r>
      <w:r w:rsidR="00B209C6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6341D0">
        <w:t xml:space="preserve"> </w:t>
      </w:r>
      <w:r w:rsidR="004E1DE7">
        <w:t xml:space="preserve">Gojko Korica iz </w:t>
      </w:r>
      <w:proofErr w:type="spellStart"/>
      <w:r w:rsidR="004E1DE7">
        <w:t>Apatina</w:t>
      </w:r>
      <w:proofErr w:type="spellEnd"/>
      <w:r w:rsidR="004E1DE7">
        <w:t>, Srbija,</w:t>
      </w:r>
      <w:r w:rsidR="00E21D06">
        <w:t xml:space="preserve">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</w:t>
      </w:r>
      <w:r w:rsidR="004E1DE7">
        <w:t>1000</w:t>
      </w:r>
      <w:r w:rsidR="008511A2">
        <w:t>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B1067E" w:rsidP="003E3F81" w:rsidR="00B1067E">
      <w:pPr>
        <w:jc w:val="center"/>
      </w:pPr>
    </w:p>
    <w:p w:rsidRDefault="003E3F81" w:rsidP="003E3F81" w:rsidR="003E3F81">
      <w:pPr>
        <w:jc w:val="center"/>
      </w:pPr>
      <w:r>
        <w:t>U Osijeku</w:t>
      </w:r>
      <w:r w:rsidR="004E1DE7">
        <w:t xml:space="preserve"> 4</w:t>
      </w:r>
      <w:r w:rsidR="00274CCA">
        <w:t>. rujna</w:t>
      </w:r>
      <w:r w:rsidR="0074799A">
        <w:t xml:space="preserve"> </w:t>
      </w:r>
      <w:r w:rsidR="008511A2">
        <w:t>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5761C7" w:rsidR="00D21A2C" w:rsidRPr="00647F89">
      <w:pPr>
        <w:jc w:val="both"/>
        <w:rPr>
          <w:b/>
        </w:rPr>
      </w:pPr>
      <w:r>
        <w:t xml:space="preserve">3. kal. </w:t>
      </w:r>
      <w:r w:rsidR="00D21A2C" w:rsidRPr="00647F89">
        <w:rPr>
          <w:b/>
        </w:rPr>
        <w:t xml:space="preserve"> </w:t>
      </w:r>
    </w:p>
    <w:sectPr w:rsidSect="003561EA" w:rsidR="00D21A2C" w:rsidRPr="00647F89">
      <w:pgSz w:h="16838" w:w="11906"/>
      <w:pgMar w:gutter="0" w:footer="708" w:header="708" w:left="1417" w:bottom="1417" w:right="1417" w:top="89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146DC"/>
    <w:rsid w:val="000548B4"/>
    <w:rsid w:val="00061D7F"/>
    <w:rsid w:val="0009428E"/>
    <w:rsid w:val="000E4852"/>
    <w:rsid w:val="000F5F58"/>
    <w:rsid w:val="001163B9"/>
    <w:rsid w:val="001702A3"/>
    <w:rsid w:val="001744F2"/>
    <w:rsid w:val="001B2234"/>
    <w:rsid w:val="001C5A25"/>
    <w:rsid w:val="001C6776"/>
    <w:rsid w:val="001D042F"/>
    <w:rsid w:val="001E1227"/>
    <w:rsid w:val="00241DA6"/>
    <w:rsid w:val="00274CCA"/>
    <w:rsid w:val="00286FEC"/>
    <w:rsid w:val="002D38A2"/>
    <w:rsid w:val="00301544"/>
    <w:rsid w:val="00315FA3"/>
    <w:rsid w:val="00333EEE"/>
    <w:rsid w:val="003513CF"/>
    <w:rsid w:val="003548A8"/>
    <w:rsid w:val="003561EA"/>
    <w:rsid w:val="003703B4"/>
    <w:rsid w:val="003978F4"/>
    <w:rsid w:val="003A303D"/>
    <w:rsid w:val="003B5EDE"/>
    <w:rsid w:val="003C57D4"/>
    <w:rsid w:val="003E3F81"/>
    <w:rsid w:val="004726DA"/>
    <w:rsid w:val="004777F8"/>
    <w:rsid w:val="004D53CB"/>
    <w:rsid w:val="004E1DE7"/>
    <w:rsid w:val="0053343C"/>
    <w:rsid w:val="005761C7"/>
    <w:rsid w:val="005B153D"/>
    <w:rsid w:val="005B7479"/>
    <w:rsid w:val="005E3513"/>
    <w:rsid w:val="00614853"/>
    <w:rsid w:val="006341D0"/>
    <w:rsid w:val="006437E1"/>
    <w:rsid w:val="00647F89"/>
    <w:rsid w:val="00655B9E"/>
    <w:rsid w:val="00666AF0"/>
    <w:rsid w:val="00686903"/>
    <w:rsid w:val="00694E1F"/>
    <w:rsid w:val="006A4595"/>
    <w:rsid w:val="006B53E4"/>
    <w:rsid w:val="006C228F"/>
    <w:rsid w:val="0074799A"/>
    <w:rsid w:val="007961D6"/>
    <w:rsid w:val="007B34A0"/>
    <w:rsid w:val="007C288D"/>
    <w:rsid w:val="008411CC"/>
    <w:rsid w:val="00846E43"/>
    <w:rsid w:val="008511A2"/>
    <w:rsid w:val="008C4083"/>
    <w:rsid w:val="008E3CFD"/>
    <w:rsid w:val="00910DD3"/>
    <w:rsid w:val="00912224"/>
    <w:rsid w:val="00920CF8"/>
    <w:rsid w:val="00972793"/>
    <w:rsid w:val="00A1253E"/>
    <w:rsid w:val="00A95271"/>
    <w:rsid w:val="00AE18F6"/>
    <w:rsid w:val="00B1067E"/>
    <w:rsid w:val="00B209C6"/>
    <w:rsid w:val="00B60967"/>
    <w:rsid w:val="00B82754"/>
    <w:rsid w:val="00BC2944"/>
    <w:rsid w:val="00BD6B1F"/>
    <w:rsid w:val="00BE2BFE"/>
    <w:rsid w:val="00C009E4"/>
    <w:rsid w:val="00C20AC6"/>
    <w:rsid w:val="00C82270"/>
    <w:rsid w:val="00CA4346"/>
    <w:rsid w:val="00CF3EE7"/>
    <w:rsid w:val="00D03AE2"/>
    <w:rsid w:val="00D21A2C"/>
    <w:rsid w:val="00D87DF7"/>
    <w:rsid w:val="00DA30E4"/>
    <w:rsid w:val="00DB40AF"/>
    <w:rsid w:val="00DB5246"/>
    <w:rsid w:val="00DE0702"/>
    <w:rsid w:val="00DE33B1"/>
    <w:rsid w:val="00E00CDF"/>
    <w:rsid w:val="00E21D06"/>
    <w:rsid w:val="00E275FE"/>
    <w:rsid w:val="00E34457"/>
    <w:rsid w:val="00E60796"/>
    <w:rsid w:val="00EB4CAC"/>
    <w:rsid w:val="00EB6035"/>
    <w:rsid w:val="00F058BB"/>
    <w:rsid w:val="00F10EAE"/>
    <w:rsid w:val="00F32A7B"/>
    <w:rsid w:val="00F60746"/>
    <w:rsid w:val="00FC4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C40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8C4083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C4083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4083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4083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C40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8C4083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C4083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4083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4083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2018.</izvorni_sadrzaj>
    <derivirana_varijabla naziv="DomainObject.DatumDonosenjaOdluke_1">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1000</izvorni_sadrzaj>
    <derivirana_varijabla naziv="DomainObject.Predmet.Broj_1">1000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2018.</izvorni_sadrzaj>
    <derivirana_varijabla naziv="DomainObject.Predmet.DatumOsnivanja_1">17.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St-1000/2018</izvorni_sadrzaj>
    <derivirana_varijabla naziv="DomainObject.Predmet.OznakaBroj_1">St-1000/2018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SALE društvo s ograničenom odgovornošću za trgovinu i usluge</izvorni_sadrzaj>
    <derivirana_varijabla naziv="DomainObject.Predmet.ProtustrankaFormated_1">  SALE društvo s ograničenom odgovornošću za trgovinu i usluge</derivirana_varijabla>
  </DomainObject.Predmet.ProtustrankaFormated>
  <DomainObject.Predmet.ProtustrankaFormatedOIB>
    <izvorni_sadrzaj>  SALE društvo s ograničenom odgovornošću za trgovinu i usluge, OIB 53282865265</izvorni_sadrzaj>
    <derivirana_varijabla naziv="DomainObject.Predmet.ProtustrankaFormatedOIB_1">  SALE društvo s ograničenom odgovornošću za trgovinu i usluge, OIB 53282865265</derivirana_varijabla>
  </DomainObject.Predmet.ProtustrankaFormatedOIB>
  <DomainObject.Predmet.ProtustrankaFormatedWithAdress>
    <izvorni_sadrzaj> SALE društvo s ograničenom odgovornošću za trgovinu i usluge, Vase Đurđevića 155, 32010 Bršadin</izvorni_sadrzaj>
    <derivirana_varijabla naziv="DomainObject.Predmet.ProtustrankaFormatedWithAdress_1"> SALE društvo s ograničenom odgovornošću za trgovinu i usluge, Vase Đurđevića 155, 32010 Bršadin</derivirana_varijabla>
  </DomainObject.Predmet.ProtustrankaFormatedWithAdress>
  <DomainObject.Predmet.ProtustrankaFormatedWithAdressOIB>
    <izvorni_sadrzaj> SALE društvo s ograničenom odgovornošću za trgovinu i usluge, OIB 53282865265, Vase Đurđevića 155, 32010 Bršadin</izvorni_sadrzaj>
    <derivirana_varijabla naziv="DomainObject.Predmet.ProtustrankaFormatedWithAdressOIB_1"> SALE društvo s ograničenom odgovornošću za trgovinu i usluge, OIB 53282865265, Vase Đurđevića 155, 32010 Bršadin</derivirana_varijabla>
  </DomainObject.Predmet.ProtustrankaFormatedWithAdressOIB>
  <DomainObject.Predmet.ProtustrankaWithAdress>
    <izvorni_sadrzaj>SALE društvo s ograničenom odgovornošću za trgovinu i usluge Vase Đurđevića 155, 32010 Bršadin</izvorni_sadrzaj>
    <derivirana_varijabla naziv="DomainObject.Predmet.ProtustrankaWithAdress_1">SALE društvo s ograničenom odgovornošću za trgovinu i usluge Vase Đurđevića 155, 32010 Bršadin</derivirana_varijabla>
  </DomainObject.Predmet.ProtustrankaWithAdress>
  <DomainObject.Predmet.ProtustrankaWithAdressOIB>
    <izvorni_sadrzaj>SALE društvo s ograničenom odgovornošću za trgovinu i usluge, OIB 53282865265, Vase Đurđevića 155, 32010 Bršadin</izvorni_sadrzaj>
    <derivirana_varijabla naziv="DomainObject.Predmet.ProtustrankaWithAdressOIB_1">SALE društvo s ograničenom odgovornošću za trgovinu i usluge, OIB 53282865265, Vase Đurđevića 155, 32010 Bršadin</derivirana_varijabla>
  </DomainObject.Predmet.ProtustrankaWithAdressOIB>
  <DomainObject.Predmet.ProtustrankaNazivFormated>
    <izvorni_sadrzaj>SALE društvo s ograničenom odgovornošću za trgovinu i usluge</izvorni_sadrzaj>
    <derivirana_varijabla naziv="DomainObject.Predmet.ProtustrankaNazivFormated_1">SALE društvo s ograničenom odgovornošću za trgovinu i usluge</derivirana_varijabla>
  </DomainObject.Predmet.ProtustrankaNazivFormated>
  <DomainObject.Predmet.ProtustrankaNazivFormatedOIB>
    <izvorni_sadrzaj>SALE društvo s ograničenom odgovornošću za trgovinu i usluge, OIB 53282865265</izvorni_sadrzaj>
    <derivirana_varijabla naziv="DomainObject.Predmet.ProtustrankaNazivFormatedOIB_1">SALE društvo s ograničenom odgovornošću za trgovinu i usluge, OIB 53282865265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SALE društvo s ograničenom odgovornošću za trgovinu i usluge</item>
    </izvorni_sadrzaj>
    <derivirana_varijabla naziv="DomainObject.Predmet.ProtuStrankaListFormated_1">
      <item>SALE društvo s ograničenom odgovornošću za trgovinu i usluge</item>
    </derivirana_varijabla>
  </DomainObject.Predmet.ProtuStrankaListFormated>
  <DomainObject.Predmet.ProtuStrankaListFormatedOIB>
    <izvorni_sadrzaj>
      <item>SALE društvo s ograničenom odgovornošću za trgovinu i usluge, OIB 53282865265</item>
    </izvorni_sadrzaj>
    <derivirana_varijabla naziv="DomainObject.Predmet.ProtuStrankaListFormatedOIB_1">
      <item>SALE društvo s ograničenom odgovornošću za trgovinu i usluge, OIB 53282865265</item>
    </derivirana_varijabla>
  </DomainObject.Predmet.ProtuStrankaListFormatedOIB>
  <DomainObject.Predmet.ProtuStrankaListFormatedWithAdress>
    <izvorni_sadrzaj>
      <item>SALE društvo s ograničenom odgovornošću za trgovinu i usluge, Vase Đurđevića 155, 32010 Bršadin</item>
    </izvorni_sadrzaj>
    <derivirana_varijabla naziv="DomainObject.Predmet.ProtuStrankaListFormatedWithAdress_1">
      <item>SALE društvo s ograničenom odgovornošću za trgovinu i usluge, Vase Đurđevića 155, 32010 Bršadin</item>
    </derivirana_varijabla>
  </DomainObject.Predmet.ProtuStrankaListFormatedWithAdress>
  <DomainObject.Predmet.ProtuStrankaListFormatedWithAdressOIB>
    <izvorni_sadrzaj>
      <item>SALE društvo s ograničenom odgovornošću za trgovinu i usluge, OIB 53282865265, Vase Đurđevića 155, 32010 Bršadin</item>
    </izvorni_sadrzaj>
    <derivirana_varijabla naziv="DomainObject.Predmet.ProtuStrankaListFormatedWithAdressOIB_1">
      <item>SALE društvo s ograničenom odgovornošću za trgovinu i usluge, OIB 53282865265, Vase Đurđevića 155, 32010 Bršadin</item>
    </derivirana_varijabla>
  </DomainObject.Predmet.ProtuStrankaListFormatedWithAdressOIB>
  <DomainObject.Predmet.ProtuStrankaListNazivFormated>
    <izvorni_sadrzaj>
      <item>SALE društvo s ograničenom odgovornošću za trgovinu i usluge</item>
    </izvorni_sadrzaj>
    <derivirana_varijabla naziv="DomainObject.Predmet.ProtuStrankaListNazivFormated_1">
      <item>SALE društvo s ograničenom odgovornošću za trgovinu i usluge</item>
    </derivirana_varijabla>
  </DomainObject.Predmet.ProtuStrankaListNazivFormated>
  <DomainObject.Predmet.ProtuStrankaListNazivFormatedOIB>
    <izvorni_sadrzaj>
      <item>SALE društvo s ograničenom odgovornošću za trgovinu i usluge, OIB 53282865265</item>
    </izvorni_sadrzaj>
    <derivirana_varijabla naziv="DomainObject.Predmet.ProtuStrankaListNazivFormatedOIB_1">
      <item>SALE društvo s ograničenom odgovornošću za trgovinu i usluge, OIB 53282865265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SALE društvo s ograničenom odgovornošću za trgovinu i usluge</izvorni_sadrzaj>
    <derivirana_varijabla naziv="DomainObject.Predmet.ProtustrankaIDrugi_1">SALE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SALE društvo s ograničenom odgovornošću za trgovinu i usluge, OIB 53282865265, Vase Đurđevića 155, 32010 Bršadin</izvorni_sadrzaj>
    <derivirana_varijabla naziv="DomainObject.Predmet.ProtustrankaIDrugiAdressOIB_1">SALE društvo s ograničenom odgovornošću za trgovinu i usluge, OIB 53282865265, Vase Đurđevića 155, 32010 Bršadin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SALE društvo s ograničenom odgovornošću za trgovinu i usluge</item>
    </izvorni_sadrzaj>
    <derivirana_varijabla naziv="DomainObject.Predmet.SudioniciListNaziv_1">
      <item>FINA RC OSIJEK</item>
      <item>SALE društvo s ograničenom odgovornošću za trgovinu i usluge</item>
    </derivirana_varijabla>
  </DomainObject.Predmet.SudioniciListNaziv>
  <DomainObject.Predmet.SudioniciListAdressOIB>
    <izvorni_sadrzaj>
      <item>FINA RC OSIJEK, OIB 85821130368</item>
      <item>SALE društvo s ograničenom odgovornošću za trgovinu i usluge, OIB 53282865265, Vase Đurđevića 155,32010 Bršadin</item>
    </izvorni_sadrzaj>
    <derivirana_varijabla naziv="DomainObject.Predmet.SudioniciListAdressOIB_1">
      <item>FINA RC OSIJEK, OIB 85821130368</item>
      <item>SALE društvo s ograničenom odgovornošću za trgovinu i usluge, OIB 53282865265, Vase Đurđevića 155,32010 Bršadin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53282865265</item>
    </izvorni_sadrzaj>
    <derivirana_varijabla naziv="DomainObject.Predmet.SudioniciListNazivOIB_1">
      <item>, OIB 85821130368</item>
      <item>, OIB 53282865265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BB924A-1AFA-46E9-932B-FAEE0CC3F0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366</properties:Words>
  <properties:Characters>1974</properties:Characters>
  <properties:Lines>46</properties:Lines>
  <properties:Paragraphs>15</properties:Paragraphs>
  <properties:TotalTime>129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2018-02-01T07:39:00Z</dcterms:created>
  <dc:creator>korisnik</dc:creator>
  <cp:lastModifiedBy>Ljiljana Floršić</cp:lastModifiedBy>
  <cp:lastPrinted>2018-09-03T08:08:00Z</cp:lastPrinted>
  <dcterms:modified xmlns:xsi="http://www.w3.org/2001/XMLSchema-instance" xsi:type="dcterms:W3CDTF">2018-09-04T06:03:00Z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OSIJEK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