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74e8" w14:paraId="fa974e8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CB4E94">
        <w:t>525</w:t>
      </w:r>
      <w:r w:rsidR="00CD4711" w:rsidRPr="005207B1">
        <w:t>/</w:t>
      </w:r>
      <w:r w:rsidR="00CB4E94">
        <w:t>15</w:t>
      </w:r>
      <w:r w:rsidR="0055467A" w:rsidRPr="005207B1">
        <w:t>-</w:t>
      </w:r>
      <w:r w:rsidR="00CB4E94">
        <w:t>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CB4E94">
        <w:t>ATTOS d.o.o., OIB: 63197751133 sa sjedištem u Vladimira Gotovca 45, 42000 Varaždin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5207B1" w:rsidRPr="005207B1">
        <w:t>4.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B4E94">
        <w:t>ATTOS d.o.o., OIB: 63197751133 sa sjedištem u Vladimira Gotovca 45, 42000 Varaždin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24B9D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CB4E94">
        <w:rPr>
          <w:b/>
          <w:u w:val="single"/>
        </w:rPr>
        <w:t xml:space="preserve">. </w:t>
      </w:r>
      <w:r>
        <w:rPr>
          <w:b/>
          <w:u w:val="single"/>
        </w:rPr>
        <w:t>lipanj 2016. u 13,00</w:t>
      </w:r>
      <w:r w:rsidR="00CB4E94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CB4E94">
        <w:t xml:space="preserve">Vidica Bauman-Silić, OIB: 70969196409 iz Varaždina, Janka Jurkovića 1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906DC0">
        <w:t>15</w:t>
      </w:r>
      <w:r w:rsidR="009C1489">
        <w:t>.3.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906DC0">
        <w:t>301.696,69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207B1">
        <w:t>4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724B9D" w:rsidR="00724B9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CB4E94">
        <w:t>ATTOS d.o.o., Vladimira Gotovca 45, 42000 Varaždin</w:t>
      </w:r>
    </w:p>
    <w:p w:rsidRDefault="005C102C" w:rsidP="005C102C" w:rsidR="0091406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CB4E94">
        <w:t>Vidica Bauman-Silić, OIB: 70969196409 iz Varaždina, Janka Jurkovića 1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56F" w:rsidP="00CD4711" w:rsidR="000F056F">
      <w:pPr>
        <w:spacing w:lineRule="auto" w:line="240" w:after="0"/>
      </w:pPr>
      <w:r>
        <w:separator/>
      </w:r>
    </w:p>
  </w:endnote>
  <w:endnote w:id="0" w:type="continuationSeparator">
    <w:p w:rsidRDefault="000F056F" w:rsidP="00CD4711" w:rsidR="000F05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56F" w:rsidP="00CD4711" w:rsidR="000F056F">
      <w:pPr>
        <w:spacing w:lineRule="auto" w:line="240" w:after="0"/>
      </w:pPr>
      <w:r>
        <w:separator/>
      </w:r>
    </w:p>
  </w:footnote>
  <w:footnote w:id="0" w:type="continuationSeparator">
    <w:p w:rsidRDefault="000F056F" w:rsidP="00CD4711" w:rsidR="000F05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B9D">
          <w:rPr>
            <w:noProof/>
          </w:rPr>
          <w:t>2</w:t>
        </w:r>
        <w:r>
          <w:fldChar w:fldCharType="end"/>
        </w:r>
      </w:p>
    </w:sdtContent>
  </w:sdt>
  <w:p w:rsidRDefault="00CB4E94" w:rsidP="00CB4E94" w:rsidR="00CB4E94" w:rsidRPr="005207B1">
    <w:pPr>
      <w:pStyle w:val="Zaglavlje"/>
      <w:jc w:val="right"/>
    </w:pPr>
    <w:r>
      <w:t>Poslovni broj: 2 St-525</w:t>
    </w:r>
    <w:r w:rsidRPr="005207B1">
      <w:t>/</w:t>
    </w:r>
    <w:r>
      <w:t>15</w:t>
    </w:r>
    <w:r w:rsidRPr="005207B1">
      <w:t>-</w:t>
    </w:r>
    <w:r>
      <w:t>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0F056F"/>
    <w:rsid w:val="00104FDD"/>
    <w:rsid w:val="00195D08"/>
    <w:rsid w:val="001A2133"/>
    <w:rsid w:val="001D0CA0"/>
    <w:rsid w:val="0023791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24B9D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4E94"/>
    <w:rsid w:val="00CB6A41"/>
    <w:rsid w:val="00CC2EF9"/>
    <w:rsid w:val="00CD4711"/>
    <w:rsid w:val="00D059D6"/>
    <w:rsid w:val="00D113A9"/>
    <w:rsid w:val="00D152FE"/>
    <w:rsid w:val="00D75765"/>
    <w:rsid w:val="00D826D0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St-525/2015-6</izvorni_sadrzaj>
    <derivirana_varijabla naziv="DomainObject.Oznaka_1">St-525/2015-6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ATTOS društvo s ograničenom odgovornošću za trgovinu, usluge i putnička agencija zastupanog po punomoćniku Vidica Bauman-Silić</izvorni_sadrzaj>
    <derivirana_varijabla naziv="DomainObject.Predmet.ProtustrankaFormated_1">  ATTOS društvo s ograničenom odgovornošću za trgovinu, usluge i putnička agencija zastupanog po punomoćniku Vidica Bauman-Silić</derivirana_varijabla>
  </DomainObject.Predmet.ProtustrankaFormated>
  <DomainObject.Predmet.ProtustrankaFormatedOIB>
    <izvorni_sadrzaj>  ATTOS društvo s ograničenom odgovornošću za trgovinu, usluge i putnička agencija, OIB 63197751133 zastupanog po punomoćniku Vidica Bauman-Silić</izvorni_sadrzaj>
    <derivirana_varijabla naziv="DomainObject.Predmet.ProtustrankaFormatedOIB_1">  ATTOS društvo s ograničenom odgovornošću za trgovinu, usluge i putnička agencija, OIB 63197751133 zastupanog po punomoćniku Vidica Bauman-Silić</derivirana_varijabla>
  </DomainObject.Predmet.ProtustrankaFormatedOIB>
  <DomainObject.Predmet.ProtustrankaFormatedWithAdress>
    <izvorni_sadrzaj> ATTOS društvo s ograničenom odgovornošću za trgovinu, usluge i putnička agencija, Vladimira Gotovca 45, 42000 Varaždin zastupanog po punomoćniku Vidica Bauman-Silić</izvorni_sadrzaj>
    <derivirana_varijabla naziv="DomainObject.Predmet.ProtustrankaFormatedWithAdress_1"> ATTOS društvo s ograničenom odgovornošću za trgovinu, usluge i putnička agencija, Vladimira Gotovca 45, 42000 Varaždin zastupanog po punomoćniku Vidica Bauman-Silić</derivirana_varijabla>
  </DomainObject.Predmet.ProtustrankaFormatedWithAdress>
  <DomainObject.Predmet.ProtustrankaFormatedWithAdressOIB>
    <izvorni_sadrzaj> ATTOS društvo s ograničenom odgovornošću za trgovinu, usluge i putnička agencija, OIB 63197751133, Vladimira Gotovca 45, 42000 Varaždin zastupanog po punomoćniku Vidica Bauman-Silić</izvorni_sadrzaj>
    <derivirana_varijabla naziv="DomainObject.Predmet.ProtustrankaFormatedWithAdressOIB_1"> ATTOS društvo s ograničenom odgovornošću za trgovinu, usluge i putnička agencija, OIB 63197751133, Vladimira Gotovca 45, 42000 Varaždin zastupanog po punomoćniku Vidica Bauman-Silić</derivirana_varijabla>
  </DomainObject.Predmet.ProtustrankaFormatedWithAdressOIB>
  <DomainObject.Predmet.ProtustrankaWithAdress>
    <izvorni_sadrzaj>ATTOS društvo s ograničenom odgovornošću za trgovinu, usluge i putnička agencija Vladimira Gotovca 45, 42000 Varaždin</izvorni_sadrzaj>
    <derivirana_varijabla naziv="DomainObject.Predmet.ProtustrankaWithAdress_1">ATTOS društvo s ograničenom odgovornošću za trgovinu, usluge i putnička agencija Vladimira Gotovca 45, 42000 Varaždin</derivirana_varijabla>
  </DomainObject.Predmet.ProtustrankaWithAdress>
  <DomainObject.Predmet.ProtustrankaWithAdressOIB>
    <izvorni_sadrzaj>ATTOS društvo s ograničenom odgovornošću za trgovinu, usluge i putnička agencija, OIB 63197751133, Vladimira Gotovca 45, 42000 Varaždin</izvorni_sadrzaj>
    <derivirana_varijabla naziv="DomainObject.Predmet.ProtustrankaWithAdressOIB_1">ATTOS društvo s ograničenom odgovornošću za trgovinu, usluge i putnička agencija, OIB 63197751133, Vladimira Gotovca 45, 42000 Varaždin</derivirana_varijabla>
  </DomainObject.Predmet.ProtustrankaWithAdressOIB>
  <DomainObject.Predmet.ProtustrankaNazivFormated>
    <izvorni_sadrzaj>ATTOS društvo s ograničenom odgovornošću za trgovinu, usluge i putnička agencija</izvorni_sadrzaj>
    <derivirana_varijabla naziv="DomainObject.Predmet.ProtustrankaNazivFormated_1">ATTOS društvo s ograničenom odgovornošću za trgovinu, usluge i putnička agencija</derivirana_varijabla>
  </DomainObject.Predmet.ProtustrankaNazivFormated>
  <DomainObject.Predmet.ProtustrankaNazivFormatedOIB>
    <izvorni_sadrzaj>ATTOS društvo s ograničenom odgovornošću za trgovinu, usluge i putnička agencija, OIB 63197751133</izvorni_sadrzaj>
    <derivirana_varijabla naziv="DomainObject.Predmet.ProtustrankaNazivFormatedOIB_1">ATTOS društvo s ograničenom odgovornošću za trgovinu, usluge i putnička agencija, OIB 63197751133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310486.60</izvorni_sadrzaj>
    <derivirana_varijabla naziv="DomainObject.Predmet.TrenutnaVrijednost_1">310486.60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ATTOS društvo s ograničenom odgovornošću za trgovinu, usluge i putnička agencija zastupanog po punomoćniku Vidica Bauman-Silić</item>
    </izvorni_sadrzaj>
    <derivirana_varijabla naziv="DomainObject.Predmet.ProtuStrankaListFormated_1">
      <item>ATTOS društvo s ograničenom odgovornošću za trgovinu, usluge i putnička agencija zastupanog po punomoćniku Vidica Bauman-Silić</item>
    </derivirana_varijabla>
  </DomainObject.Predmet.ProtuStrankaListFormated>
  <DomainObject.Predmet.ProtuStrankaListFormatedOIB>
    <izvorni_sadrzaj>
      <item>ATTOS društvo s ograničenom odgovornošću za trgovinu, usluge i putnička agencija, OIB 63197751133 zastupanog po punomoćniku Vidica Bauman-Silić</item>
    </izvorni_sadrzaj>
    <derivirana_varijabla naziv="DomainObject.Predmet.ProtuStrankaListFormatedOIB_1">
      <item>ATTOS društvo s ograničenom odgovornošću za trgovinu, usluge i putnička agencija, OIB 63197751133 zastupanog po punomoćniku Vidica Bauman-Silić</item>
    </derivirana_varijabla>
  </DomainObject.Predmet.ProtuStrankaListFormatedOIB>
  <DomainObject.Predmet.ProtuStrankaListFormatedWithAdress>
    <izvorni_sadrzaj>
      <item>ATTOS društvo s ograničenom odgovornošću za trgovinu, usluge i putnička agencija, Vladimira Gotovca 45, 42000 Varaždin zastupanog po punomoćniku Vidica Bauman-Silić</item>
    </izvorni_sadrzaj>
    <derivirana_varijabla naziv="DomainObject.Predmet.ProtuStrankaListFormatedWithAdress_1">
      <item>ATTOS društvo s ograničenom odgovornošću za trgovinu, usluge i putnička agencija, Vladimira Gotovca 45, 42000 Varaždin zastupanog po punomoćniku Vidica Bauman-Silić</item>
    </derivirana_varijabla>
  </DomainObject.Predmet.ProtuStrankaListFormatedWithAdress>
  <DomainObject.Predmet.ProtuStrankaListFormatedWithAdressOIB>
    <izvorni_sadrzaj>
      <item>ATTOS društvo s ograničenom odgovornošću za trgovinu, usluge i putnička agencija, OIB 63197751133, Vladimira Gotovca 45, 42000 Varaždin zastupanog po punomoćniku Vidica Bauman-Silić</item>
    </izvorni_sadrzaj>
    <derivirana_varijabla naziv="DomainObject.Predmet.ProtuStrankaListFormatedWithAdressOIB_1">
      <item>ATTOS društvo s ograničenom odgovornošću za trgovinu, usluge i putnička agencija, OIB 63197751133, Vladimira Gotovca 45, 42000 Varaždin zastupanog po punomoćniku Vidica Bauman-Silić</item>
    </derivirana_varijabla>
  </DomainObject.Predmet.ProtuStrankaListFormatedWithAdressOIB>
  <DomainObject.Predmet.ProtuStrankaListNazivFormated>
    <izvorni_sadrzaj>
      <item>ATTOS društvo s ograničenom odgovornošću za trgovinu, usluge i putnička agencija</item>
    </izvorni_sadrzaj>
    <derivirana_varijabla naziv="DomainObject.Predmet.ProtuStrankaListNazivFormated_1">
      <item>ATTOS društvo s ograničenom odgovornošću za trgovinu, usluge i putnička agencija</item>
    </derivirana_varijabla>
  </DomainObject.Predmet.ProtuStrankaListNazivFormated>
  <DomainObject.Predmet.ProtuStrankaListNazivFormatedOIB>
    <izvorni_sadrzaj>
      <item>ATTOS društvo s ograničenom odgovornošću za trgovinu, usluge i putnička agencija, OIB 63197751133</item>
    </izvorni_sadrzaj>
    <derivirana_varijabla naziv="DomainObject.Predmet.ProtuStrankaListNazivFormatedOIB_1">
      <item>ATTOS društvo s ograničenom odgovornošću za trgovinu, usluge i putnička agencija, OIB 63197751133</item>
    </derivirana_varijabla>
  </DomainObject.Predmet.ProtuStrankaListNazivFormatedOIB>
  <DomainObject.Predmet.OstaliListFormated>
    <izvorni_sadrzaj>
      <item>e-Oglasna</item>
      <item>Sudski registar</item>
      <item>Vidica Bauman-Silić punomoćnik sudionika u postupku ATTOS društvo s ograničenom odgovornošću za trgovinu, usluge i putnička agencija</item>
    </izvorni_sadrzaj>
    <derivirana_varijabla naziv="DomainObject.Predmet.OstaliListFormated_1">
      <item>e-Oglasna</item>
      <item>Sudski registar</item>
      <item>Vidica Bauman-Silić punomoćnik sudionika u postupku ATTOS društvo s ograničenom odgovornošću za trgovinu, usluge i putnička agencija</item>
    </derivirana_varijabla>
  </DomainObject.Predmet.OstaliListFormated>
  <DomainObject.Predmet.OstaliListFormatedOIB>
    <izvorni_sadrzaj>
      <item>e-Oglasna</item>
      <item>Sudski registar</item>
      <item>Vidica Bauman-Silić, OIB 70969196409 punomoćnik sudionika u postupku ATTOS društvo s ograničenom odgovornošću za trgovinu, usluge i putnička agencija</item>
    </izvorni_sadrzaj>
    <derivirana_varijabla naziv="DomainObject.Predmet.OstaliListFormatedOIB_1">
      <item>e-Oglasna</item>
      <item>Sudski registar</item>
      <item>Vidica Bauman-Silić, OIB 70969196409 punomoćnik sudionika u postupku ATTOS društvo s ograničenom odgovornošću za trgovinu, usluge i putnička agencija</item>
    </derivirana_varijabla>
  </DomainObject.Predmet.OstaliListFormatedOIB>
  <DomainObject.Predmet.OstaliListFormatedWithAdress>
    <izvorni_sadrzaj>
      <item>e-Oglasna</item>
      <item>Sudski registar</item>
      <item>Vidica Bauman-Silić, Janka Jurkovića 1, 42000 Varaždin punomoćnik sudionika u postupku ATTOS društvo s ograničenom odgovornošću za trgovinu, usluge i putnička agencija</item>
    </izvorni_sadrzaj>
    <derivirana_varijabla naziv="DomainObject.Predmet.OstaliListFormatedWithAdress_1">
      <item>e-Oglasna</item>
      <item>Sudski registar</item>
      <item>Vidica Bauman-Silić, Janka Jurkovića 1, 42000 Varaždin punomoćnik sudionika u postupku ATTOS društvo s ograničenom odgovornošću za trgovinu, usluge i putnička agencija</item>
    </derivirana_varijabla>
  </DomainObject.Predmet.OstaliListFormatedWithAdress>
  <DomainObject.Predmet.OstaliListFormatedWithAdressOIB>
    <izvorni_sadrzaj>
      <item>e-Oglasna</item>
      <item>Sudski registar</item>
      <item>Vidica Bauman-Silić, OIB 70969196409, Janka Jurkovića 1, 42000 Varaždin punomoćnik sudionika u postupku ATTOS društvo s ograničenom odgovornošću za trgovinu, usluge i putnička agencija</item>
    </izvorni_sadrzaj>
    <derivirana_varijabla naziv="DomainObject.Predmet.OstaliListFormatedWithAdressOIB_1">
      <item>e-Oglasna</item>
      <item>Sudski registar</item>
      <item>Vidica Bauman-Silić, OIB 70969196409, Janka Jurkovića 1, 42000 Varaždin punomoćnik sudionika u postupku ATTOS društvo s ograničenom odgovornošću za trgovinu, usluge i putnička agencija</item>
    </derivirana_varijabla>
  </DomainObject.Predmet.OstaliListFormatedWithAdressOIB>
  <DomainObject.Predmet.OstaliListNazivFormated>
    <izvorni_sadrzaj>
      <item>e-Oglasna</item>
      <item>Sudski registar</item>
      <item>Vidica Bauman-Silić</item>
    </izvorni_sadrzaj>
    <derivirana_varijabla naziv="DomainObject.Predmet.OstaliListNazivFormated_1">
      <item>e-Oglasna</item>
      <item>Sudski registar</item>
      <item>Vidica Bauman-Silić</item>
    </derivirana_varijabla>
  </DomainObject.Predmet.OstaliListNazivFormated>
  <DomainObject.Predmet.OstaliListNazivFormatedOIB>
    <izvorni_sadrzaj>
      <item>e-Oglasna</item>
      <item>Sudski registar</item>
      <item>Vidica Bauman-Silić, OIB 70969196409</item>
    </izvorni_sadrzaj>
    <derivirana_varijabla naziv="DomainObject.Predmet.OstaliListNazivFormatedOIB_1">
      <item>e-Oglasna</item>
      <item>Sudski registar</item>
      <item>Vidica Bauman-Silić, OIB 70969196409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St-525/2015-6</izvorni_sadrzaj>
    <derivirana_varijabla naziv="DomainObject.PoslovniBrojDokumenta_1">St-525/2015-6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ATTOS društvo s ograničenom odgovornošću za trgovinu, usluge i putnička agencija</izvorni_sadrzaj>
    <derivirana_varijabla naziv="DomainObject.Predmet.ProtustrankaIDrugi_1">ATTOS društvo s ograničenom odgovornošću za trgovinu, usluge i putnička agencija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ATTOS društvo s ograničenom odgovornošću za trgovinu, usluge i putnička agencija, OIB 63197751133, Vladimira Gotovca 45, 42000 Varaždin</izvorni_sadrzaj>
    <derivirana_varijabla naziv="DomainObject.Predmet.ProtustrankaIDrugiAdressOIB_1">ATTOS društvo s ograničenom odgovornošću za trgovinu, usluge i putnička agencija, OIB 63197751133, Vladimira Gotovca 45,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ATTOS društvo s ograničenom odgovornošću za trgovinu, usluge i putnička agencija</item>
      <item>e-Oglasna</item>
      <item>Sudski registar</item>
      <item>Vidica Bauman-Silić</item>
    </izvorni_sadrzaj>
    <derivirana_varijabla naziv="DomainObject.Predmet.SudioniciListNaziv_1">
      <item>Financijska agencija</item>
      <item>ATTOS društvo s ograničenom odgovornošću za trgovinu, usluge i putnička agencija</item>
      <item>e-Oglasna</item>
      <item>Sudski registar</item>
      <item>Vidica Bauman-Silić</item>
    </derivirana_varijabla>
  </DomainObject.Predmet.SudioniciListNaziv>
  <DomainObject.Predmet.SudioniciListAdressOIB>
    <izvorni_sadrzaj>
      <item>Financijska agencija, OIB 85821130368, A.Cesarca 2,42000 Varaždin</item>
      <item>ATTOS društvo s ograničenom odgovornošću za trgovinu, usluge i putnička agencija, OIB 63197751133, Vladimira Gotovca 45,42000 Varaždin</item>
      <item>e-Oglasna</item>
      <item>Sudski registar</item>
      <item>Vidica Bauman-Silić, OIB 70969196409, Janka Jurkovića 1,42000 Varaždin</item>
    </izvorni_sadrzaj>
    <derivirana_varijabla naziv="DomainObject.Predmet.SudioniciListAdressOIB_1">
      <item>Financijska agencija, OIB 85821130368, A.Cesarca 2,42000 Varaždin</item>
      <item>ATTOS društvo s ograničenom odgovornošću za trgovinu, usluge i putnička agencija, OIB 63197751133, Vladimira Gotovca 45,42000 Varaždin</item>
      <item>e-Oglasna</item>
      <item>Sudski registar</item>
      <item>Vidica Bauman-Silić, OIB 70969196409, Janka Jurkovića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63197751133</item>
      <item>, OIB null</item>
      <item>, OIB null</item>
      <item>, OIB 70969196409</item>
    </izvorni_sadrzaj>
    <derivirana_varijabla naziv="DomainObject.Predmet.SudioniciListNazivOIB_1">
      <item>, OIB 85821130368</item>
      <item>, OIB 63197751133</item>
      <item>, OIB null</item>
      <item>, OIB null</item>
      <item>, OIB 70969196409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849A8-9FF4-4BA5-B4CB-553C7E8EA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2488</properties:Characters>
  <properties:Lines>81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2016-04-04T12:23:00Z</dcterms:created>
  <dc:creator>Maja Valušnig</dc:creator>
  <cp:lastModifiedBy>Marko Makaj</cp:lastModifiedBy>
  <cp:lastPrinted>2016-04-05T10:23:00Z</cp:lastPrinted>
  <dcterms:modified xmlns:xsi="http://www.w3.org/2001/XMLSchema-instance" xsi:type="dcterms:W3CDTF">2016-04-05T10:26:00Z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St-525/2015-6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