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f2d2b" w14:paraId="b4f2d2b" w:rsidRDefault="00816D09" w:rsidP="00816D09" w:rsidR="00816D09">
      <w:pPr>
        <w15:collapsed w:val="false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TRGOVAČKI SUD U BJELOVARU</w:t>
      </w:r>
    </w:p>
    <w:p w:rsidRDefault="00816D09" w:rsidP="00816D09" w:rsidR="00816D09">
      <w:pPr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Bjelovar, Šet.dr.I.Lebovića 42</w:t>
      </w:r>
    </w:p>
    <w:p w:rsidRDefault="00816D09" w:rsidP="00816D09" w:rsidR="00816D09">
      <w:pPr>
        <w:rPr>
          <w:rFonts w:cs="Arial" w:hAnsi="Arial" w:ascii="Arial"/>
          <w:lang w:val="hr-HR"/>
        </w:rPr>
      </w:pPr>
    </w:p>
    <w:p w:rsidRDefault="00816D09" w:rsidP="00816D09" w:rsidR="00816D09">
      <w:pPr>
        <w:rPr>
          <w:rFonts w:cs="Arial" w:hAnsi="Arial" w:ascii="Arial"/>
          <w:lang w:val="hr-HR"/>
        </w:rPr>
      </w:pPr>
    </w:p>
    <w:p w:rsidRDefault="00816D09" w:rsidP="00816D09" w:rsidR="00816D09">
      <w:pPr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proofErr w:type="spellStart"/>
      <w:r>
        <w:rPr>
          <w:rFonts w:cs="Arial" w:hAnsi="Arial" w:ascii="Arial"/>
          <w:lang w:val="hr-HR"/>
        </w:rPr>
        <w:t>Posl</w:t>
      </w:r>
      <w:proofErr w:type="spellEnd"/>
      <w:r>
        <w:rPr>
          <w:rFonts w:cs="Arial" w:hAnsi="Arial" w:ascii="Arial"/>
          <w:lang w:val="hr-HR"/>
        </w:rPr>
        <w:t>. br. St-193/2013.</w:t>
      </w:r>
    </w:p>
    <w:p w:rsidRDefault="00816D09" w:rsidP="00816D09" w:rsidR="00816D09">
      <w:pPr>
        <w:rPr>
          <w:rFonts w:cs="Arial" w:hAnsi="Arial" w:ascii="Arial"/>
          <w:lang w:val="hr-HR"/>
        </w:rPr>
      </w:pPr>
    </w:p>
    <w:p w:rsidRDefault="00816D09" w:rsidP="00816D09" w:rsidR="00816D09">
      <w:pPr>
        <w:rPr>
          <w:rFonts w:cs="Arial" w:hAnsi="Arial" w:ascii="Arial"/>
          <w:lang w:val="hr-HR"/>
        </w:rPr>
      </w:pPr>
    </w:p>
    <w:p w:rsidRDefault="00816D09" w:rsidP="00816D09" w:rsidR="00816D09">
      <w:pPr>
        <w:ind w:left="2160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Dužnik:Stečajna masa iza TEHNODRVO d.o.o. za proizvodnju i trgovinu u stečaju iz Daruvara, Vrbovačka cesta 44.</w:t>
      </w:r>
    </w:p>
    <w:p w:rsidRDefault="00816D09" w:rsidP="00816D09" w:rsidR="00816D09">
      <w:pPr>
        <w:ind w:left="2160"/>
        <w:rPr>
          <w:rFonts w:cs="Arial" w:hAnsi="Arial" w:ascii="Arial"/>
          <w:lang w:val="hr-HR"/>
        </w:rPr>
      </w:pPr>
    </w:p>
    <w:p w:rsidRDefault="00816D09" w:rsidP="00816D09" w:rsidR="00816D09">
      <w:pPr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>radi: namirenja</w:t>
      </w:r>
      <w:bookmarkStart w:name="_GoBack" w:id="0"/>
      <w:bookmarkEnd w:id="0"/>
    </w:p>
    <w:p w:rsidRDefault="00816D09" w:rsidP="00816D09" w:rsidR="00816D09">
      <w:pPr>
        <w:pStyle w:val="Naslov1"/>
        <w:jc w:val="center"/>
        <w:rPr>
          <w:rFonts w:cs="Arial" w:hAnsi="Arial" w:ascii="Arial"/>
        </w:rPr>
      </w:pPr>
      <w:r>
        <w:rPr>
          <w:rFonts w:cs="Arial" w:hAnsi="Arial" w:ascii="Arial"/>
        </w:rPr>
        <w:t>P O Z I V</w:t>
      </w:r>
    </w:p>
    <w:p w:rsidRDefault="00816D09" w:rsidP="00816D09" w:rsidR="00816D09">
      <w:pPr>
        <w:jc w:val="center"/>
        <w:rPr>
          <w:rFonts w:cs="Arial" w:hAnsi="Arial" w:ascii="Arial"/>
          <w:b/>
          <w:lang w:val="hr-HR"/>
        </w:rPr>
      </w:pPr>
      <w:r>
        <w:rPr>
          <w:rFonts w:cs="Arial" w:hAnsi="Arial" w:ascii="Arial"/>
          <w:b/>
          <w:lang w:val="hr-HR"/>
        </w:rPr>
        <w:t>na raspravu</w:t>
      </w:r>
    </w:p>
    <w:p w:rsidRDefault="00816D09" w:rsidP="00816D09" w:rsidR="00816D09">
      <w:pPr>
        <w:jc w:val="center"/>
        <w:rPr>
          <w:rFonts w:cs="Arial" w:hAnsi="Arial" w:ascii="Arial"/>
          <w:b/>
          <w:lang w:val="hr-HR"/>
        </w:rPr>
      </w:pPr>
    </w:p>
    <w:p w:rsidRDefault="00816D09" w:rsidP="00816D09" w:rsidR="00816D09">
      <w:pPr>
        <w:pBdr>
          <w:bottom w:space="1" w:sz="12" w:color="auto" w:val="single"/>
        </w:pBdr>
        <w:jc w:val="center"/>
        <w:rPr>
          <w:rFonts w:cs="Arial" w:hAnsi="Arial" w:ascii="Arial"/>
          <w:b/>
          <w:lang w:val="hr-HR"/>
        </w:rPr>
      </w:pPr>
      <w:r>
        <w:rPr>
          <w:rFonts w:cs="Arial" w:hAnsi="Arial" w:ascii="Arial"/>
          <w:b/>
          <w:lang w:val="hr-HR"/>
        </w:rPr>
        <w:t>STEČAJNI UPRAVITELJ TANASIJA MARKOVIĆ</w:t>
      </w:r>
    </w:p>
    <w:p w:rsidRDefault="00816D09" w:rsidP="00816D09" w:rsidR="00816D09">
      <w:pPr>
        <w:jc w:val="center"/>
        <w:rPr>
          <w:rFonts w:cs="Arial" w:hAnsi="Arial" w:ascii="Arial"/>
          <w:lang w:val="hr-HR"/>
        </w:rPr>
      </w:pP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lang w:val="hr-HR"/>
        </w:rPr>
        <w:t>(ime i prezime)</w:t>
      </w:r>
    </w:p>
    <w:p w:rsidRDefault="00816D09" w:rsidP="00816D09" w:rsidR="00816D09">
      <w:pPr>
        <w:jc w:val="center"/>
        <w:rPr>
          <w:rFonts w:cs="Arial" w:hAnsi="Arial" w:ascii="Arial"/>
          <w:lang w:val="hr-HR"/>
        </w:rPr>
      </w:pPr>
    </w:p>
    <w:p w:rsidRDefault="00816D09" w:rsidP="00816D09" w:rsidR="00816D09">
      <w:pPr>
        <w:pBdr>
          <w:bottom w:space="1" w:sz="12" w:color="auto" w:val="single"/>
        </w:pBdr>
        <w:jc w:val="center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Daruvar, Vrbovac, Vrbovačka cesta 44.</w:t>
      </w:r>
    </w:p>
    <w:p w:rsidRDefault="00816D09" w:rsidP="00816D09" w:rsidR="00816D09">
      <w:pPr>
        <w:jc w:val="center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(adresa)</w:t>
      </w:r>
    </w:p>
    <w:p w:rsidRDefault="00816D09" w:rsidP="00816D09" w:rsidR="00816D09">
      <w:pPr>
        <w:rPr>
          <w:rFonts w:cs="Arial" w:hAnsi="Arial" w:ascii="Arial"/>
          <w:lang w:val="hr-HR"/>
        </w:rPr>
      </w:pPr>
    </w:p>
    <w:p w:rsidRDefault="00816D09" w:rsidP="00816D09" w:rsidR="00816D09">
      <w:pPr>
        <w:pStyle w:val="Tijeloteksta"/>
        <w:rPr>
          <w:rFonts w:cs="Arial" w:hAnsi="Arial" w:ascii="Arial"/>
        </w:rPr>
      </w:pPr>
      <w:r>
        <w:rPr>
          <w:rFonts w:cs="Arial" w:hAnsi="Arial" w:ascii="Arial"/>
        </w:rPr>
        <w:tab/>
        <w:t>Pozivate se na ročište radi namirenja u ovom predmetu na dan</w:t>
      </w:r>
    </w:p>
    <w:p w:rsidRDefault="00816D09" w:rsidP="00816D09" w:rsidR="00816D09">
      <w:pPr>
        <w:jc w:val="both"/>
        <w:rPr>
          <w:rFonts w:cs="Arial" w:hAnsi="Arial" w:ascii="Arial"/>
          <w:lang w:val="hr-HR"/>
        </w:rPr>
      </w:pPr>
    </w:p>
    <w:p w:rsidRDefault="00816D09" w:rsidP="00816D09" w:rsidR="00816D09">
      <w:pPr>
        <w:jc w:val="center"/>
        <w:rPr>
          <w:rFonts w:cs="Arial" w:hAnsi="Arial" w:ascii="Arial"/>
          <w:b/>
          <w:lang w:val="hr-HR"/>
        </w:rPr>
      </w:pPr>
      <w:r>
        <w:rPr>
          <w:rFonts w:cs="Arial" w:hAnsi="Arial" w:ascii="Arial"/>
          <w:b/>
          <w:lang w:val="hr-HR"/>
        </w:rPr>
        <w:t>16. prosinca 2016. godine u 11,00 sati,</w:t>
      </w:r>
    </w:p>
    <w:p w:rsidRDefault="00816D09" w:rsidP="00816D09" w:rsidR="00816D09">
      <w:pPr>
        <w:jc w:val="center"/>
        <w:rPr>
          <w:rFonts w:cs="Arial" w:hAnsi="Arial" w:ascii="Arial"/>
          <w:b/>
          <w:lang w:val="hr-HR"/>
        </w:rPr>
      </w:pPr>
    </w:p>
    <w:p w:rsidRDefault="00816D09" w:rsidP="00816D09" w:rsidR="00816D09">
      <w:pPr>
        <w:pStyle w:val="Tijeloteksta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na adresi Trgovački sud u Bjelovaru, Šetalište Dr. </w:t>
      </w:r>
      <w:proofErr w:type="spellStart"/>
      <w:r>
        <w:rPr>
          <w:rFonts w:cs="Arial" w:hAnsi="Arial" w:ascii="Arial"/>
        </w:rPr>
        <w:t>Ivše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Lebovića</w:t>
      </w:r>
      <w:proofErr w:type="spellEnd"/>
      <w:r>
        <w:rPr>
          <w:rFonts w:cs="Arial" w:hAnsi="Arial" w:ascii="Arial"/>
        </w:rPr>
        <w:t xml:space="preserve"> 42, u sobi br. 2.</w:t>
      </w:r>
    </w:p>
    <w:p w:rsidRDefault="00816D09" w:rsidP="00816D09" w:rsidR="00816D09">
      <w:pPr>
        <w:jc w:val="both"/>
        <w:rPr>
          <w:rFonts w:cs="Arial" w:hAnsi="Arial" w:ascii="Arial"/>
        </w:rPr>
      </w:pPr>
    </w:p>
    <w:p w:rsidRDefault="00816D09" w:rsidP="00816D09" w:rsidR="00816D09">
      <w:pPr>
        <w:jc w:val="both"/>
        <w:rPr>
          <w:rFonts w:cs="Arial" w:hAnsi="Arial" w:ascii="Arial"/>
          <w:lang w:val="hr-HR"/>
        </w:rPr>
      </w:pPr>
    </w:p>
    <w:p w:rsidRDefault="00816D09" w:rsidP="00816D09" w:rsidR="00816D09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  <w:t>U Bjelovaru, 30. studenog 2016. godine</w:t>
      </w:r>
    </w:p>
    <w:p w:rsidRDefault="00816D09" w:rsidP="00816D09" w:rsidR="00816D09">
      <w:pPr>
        <w:jc w:val="both"/>
        <w:rPr>
          <w:rFonts w:cs="Arial" w:hAnsi="Arial" w:ascii="Arial"/>
          <w:lang w:val="hr-HR"/>
        </w:rPr>
      </w:pPr>
    </w:p>
    <w:p w:rsidRDefault="00816D09" w:rsidP="00816D09" w:rsidR="00816D09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 xml:space="preserve">              STEČAJNI SUDAC</w:t>
      </w:r>
    </w:p>
    <w:p w:rsidRDefault="00816D09" w:rsidP="00816D09" w:rsidR="00816D09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>TOMISLAV MRAZOVIĆ,v.r.</w:t>
      </w:r>
    </w:p>
    <w:p w:rsidRDefault="00816D09" w:rsidP="00816D09" w:rsidR="00816D09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 xml:space="preserve">           Za točnost </w:t>
      </w:r>
      <w:proofErr w:type="spellStart"/>
      <w:r>
        <w:rPr>
          <w:rFonts w:cs="Arial" w:hAnsi="Arial" w:ascii="Arial"/>
          <w:lang w:val="hr-HR"/>
        </w:rPr>
        <w:t>otpravka</w:t>
      </w:r>
      <w:proofErr w:type="spellEnd"/>
      <w:r>
        <w:rPr>
          <w:rFonts w:cs="Arial" w:hAnsi="Arial" w:ascii="Arial"/>
          <w:lang w:val="hr-HR"/>
        </w:rPr>
        <w:t>-</w:t>
      </w:r>
    </w:p>
    <w:p w:rsidRDefault="00816D09" w:rsidP="00816D09" w:rsidR="00816D09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 xml:space="preserve">           ovlašteni službenik</w:t>
      </w:r>
    </w:p>
    <w:p w:rsidRDefault="00816D09" w:rsidP="00816D09" w:rsidR="00816D09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 xml:space="preserve">                                                                          Jasmina </w:t>
      </w:r>
      <w:proofErr w:type="spellStart"/>
      <w:r>
        <w:rPr>
          <w:rFonts w:cs="Arial" w:hAnsi="Arial" w:ascii="Arial"/>
          <w:lang w:val="hr-HR"/>
        </w:rPr>
        <w:t>Tubić</w:t>
      </w:r>
      <w:proofErr w:type="spellEnd"/>
    </w:p>
    <w:p w:rsidRDefault="00816D09" w:rsidP="00816D09" w:rsidR="00816D09">
      <w:pPr>
        <w:jc w:val="both"/>
        <w:rPr>
          <w:rFonts w:cs="Arial" w:hAnsi="Arial" w:ascii="Arial"/>
          <w:lang w:val="hr-HR"/>
        </w:rPr>
      </w:pPr>
    </w:p>
    <w:p w:rsidRDefault="00816D09" w:rsidP="00816D09" w:rsidR="00816D09">
      <w:pPr>
        <w:jc w:val="both"/>
        <w:rPr>
          <w:rFonts w:cs="Arial" w:hAnsi="Arial" w:ascii="Arial"/>
          <w:lang w:val="hr-HR"/>
        </w:rPr>
      </w:pPr>
    </w:p>
    <w:p w:rsidRDefault="00816D09" w:rsidP="00816D09" w:rsidR="00816D09">
      <w:pPr>
        <w:jc w:val="both"/>
        <w:rPr>
          <w:rFonts w:cs="Arial" w:hAnsi="Arial" w:ascii="Arial"/>
          <w:lang w:val="hr-HR"/>
        </w:rPr>
      </w:pPr>
    </w:p>
    <w:p w:rsidRDefault="00816D09" w:rsidP="00816D09" w:rsidR="00816D09">
      <w:pPr>
        <w:jc w:val="both"/>
        <w:rPr>
          <w:rFonts w:cs="Arial" w:hAnsi="Arial" w:ascii="Arial"/>
          <w:lang w:val="hr-HR"/>
        </w:rPr>
      </w:pPr>
    </w:p>
    <w:p w:rsidRDefault="00816D09" w:rsidP="00816D09" w:rsidR="00816D09">
      <w:pPr>
        <w:jc w:val="both"/>
        <w:rPr>
          <w:rFonts w:cs="Arial" w:hAnsi="Arial" w:ascii="Arial"/>
          <w:lang w:val="hr-HR"/>
        </w:rPr>
      </w:pPr>
      <w:proofErr w:type="spellStart"/>
      <w:r>
        <w:rPr>
          <w:rFonts w:cs="Arial" w:hAnsi="Arial" w:ascii="Arial"/>
          <w:lang w:val="hr-HR"/>
        </w:rPr>
        <w:t>Rj</w:t>
      </w:r>
      <w:proofErr w:type="spellEnd"/>
      <w:r>
        <w:rPr>
          <w:rFonts w:cs="Arial" w:hAnsi="Arial" w:ascii="Arial"/>
          <w:lang w:val="hr-HR"/>
        </w:rPr>
        <w:t>.</w:t>
      </w:r>
    </w:p>
    <w:p w:rsidRDefault="00816D09" w:rsidP="00816D09" w:rsidR="00816D09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Dna: stečajnom upravitelju putem e-oglasne ploče suda</w:t>
      </w:r>
    </w:p>
    <w:p w:rsidRDefault="00816D09" w:rsidP="00816D09" w:rsidR="00816D09">
      <w:pPr>
        <w:jc w:val="both"/>
        <w:rPr>
          <w:rFonts w:cs="Arial" w:hAnsi="Arial" w:ascii="Arial"/>
          <w:lang w:val="hr-HR"/>
        </w:rPr>
      </w:pPr>
      <w:proofErr w:type="spellStart"/>
      <w:r>
        <w:rPr>
          <w:rFonts w:cs="Arial" w:hAnsi="Arial" w:ascii="Arial"/>
          <w:lang w:val="hr-HR"/>
        </w:rPr>
        <w:t>Sc.roč</w:t>
      </w:r>
      <w:proofErr w:type="spellEnd"/>
      <w:r>
        <w:rPr>
          <w:rFonts w:cs="Arial" w:hAnsi="Arial" w:ascii="Arial"/>
          <w:lang w:val="hr-HR"/>
        </w:rPr>
        <w:t>.</w:t>
      </w:r>
    </w:p>
    <w:p w:rsidRDefault="00816D09" w:rsidP="00816D09" w:rsidR="00816D09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U Bj.30.11.2016.g.</w:t>
      </w:r>
    </w:p>
    <w:p w:rsidRDefault="00816D09" w:rsidP="00816D09" w:rsidR="00816D09">
      <w:pPr>
        <w:jc w:val="both"/>
        <w:rPr>
          <w:b/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F774C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6D0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816D09"/>
    <w:pPr>
      <w:spacing w:lineRule="auto" w:line="240" w:after="0"/>
    </w:pPr>
    <w:rPr>
      <w:rFonts w:cs="Times New Roman" w:eastAsia="Times New Roman" w:hAnsi="Courier New" w:ascii="Courier New"/>
      <w:sz w:val="24"/>
      <w:szCs w:val="20"/>
      <w:lang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caps/>
      <w:spacing w:val="100"/>
      <w:szCs w:val="24"/>
      <w:lang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spacing w:val="100"/>
      <w:szCs w:val="24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 w:hAnsi="Times New Roman" w:ascii="Times New Roman"/>
      <w:noProof/>
      <w:szCs w:val="24"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 w:hAnsi="Times New Roman" w:ascii="Times New Roman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 w:hAnsi="Times New Roman" w:ascii="Times New Roman"/>
      <w:szCs w:val="24"/>
      <w:lang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 w:hAnsi="Times New Roman" w:ascii="Times New Roman"/>
      <w:noProof/>
      <w:sz w:val="20"/>
      <w:szCs w:val="24"/>
      <w:lang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szCs w:val="24"/>
      <w:lang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b/>
      <w:caps/>
      <w:spacing w:val="100"/>
      <w:szCs w:val="24"/>
      <w:lang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 w:hAnsi="Times New Roman" w:ascii="Times New Roman"/>
      <w:szCs w:val="24"/>
      <w:lang w:val="hr-HR"/>
    </w:r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 w:hAnsi="Times New Roman" w:ascii="Times New Roman"/>
      <w:szCs w:val="24"/>
      <w:lang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szCs w:val="24"/>
      <w:lang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 w:hAnsi="Times New Roman" w:ascii="Times New Roman"/>
      <w:szCs w:val="24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szCs w:val="24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  <w:rPr>
      <w:rFonts w:cstheme="minorBidi" w:eastAsiaTheme="minorHAnsi"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 w:hAnsi="Times New Roman" w:ascii="Times New Roman"/>
      <w:szCs w:val="24"/>
      <w:lang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 w:hAnsi="Times New Roman" w:ascii="Times New Roman"/>
      <w:szCs w:val="24"/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szCs w:val="24"/>
      <w:lang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sz w:val="20"/>
      <w:lang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lang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szCs w:val="24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 w:hAnsi="Times New Roman" w:ascii="Times New Roman"/>
      <w:szCs w:val="24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 w:hAnsi="Times New Roman" w:ascii="Times New Roman"/>
      <w:szCs w:val="24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 w:hAnsi="Times New Roman" w:ascii="Times New Roman"/>
      <w:szCs w:val="24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 w:hAnsi="Times New Roman" w:ascii="Times New Roman"/>
      <w:szCs w:val="24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 w:hAnsi="Times New Roman" w:ascii="Times New Roman"/>
      <w:szCs w:val="24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 w:hAnsi="Times New Roman" w:ascii="Times New Roman"/>
      <w:szCs w:val="24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 w:hAnsi="Times New Roman" w:ascii="Times New Roman"/>
      <w:szCs w:val="24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 w:hAnsi="Times New Roman" w:ascii="Times New Roman"/>
      <w:szCs w:val="24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szCs w:val="24"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 w:hAnsi="Times New Roman" w:ascii="Times New Roman"/>
      <w:szCs w:val="24"/>
      <w:lang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szCs w:val="24"/>
      <w:lang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szCs w:val="24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 w:hAnsi="Times New Roman" w:ascii="Times New Roman"/>
      <w:szCs w:val="24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szCs w:val="24"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 w:hAnsi="Times New Roman" w:ascii="Times New Roman"/>
      <w:szCs w:val="24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 w:hAnsi="Times New Roman" w:ascii="Times New Roman"/>
      <w:szCs w:val="24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 w:hAnsi="Times New Roman" w:ascii="Times New Roman"/>
      <w:szCs w:val="24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 w:hAnsi="Times New Roman" w:ascii="Times New Roman"/>
      <w:szCs w:val="24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 w:hAnsi="Times New Roman" w:ascii="Times New Roman"/>
      <w:szCs w:val="24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 w:hAnsi="Times New Roman" w:ascii="Times New Roman"/>
      <w:szCs w:val="24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 w:hAnsi="Times New Roman" w:ascii="Times New Roman"/>
      <w:szCs w:val="24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 w:hAnsi="Times New Roman" w:ascii="Times New Roman"/>
      <w:szCs w:val="24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 w:hAnsi="Times New Roman" w:ascii="Times New Roman"/>
      <w:szCs w:val="24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 w:hAnsi="Times New Roman" w:ascii="Times New Roman"/>
      <w:sz w:val="20"/>
      <w:szCs w:val="24"/>
      <w:lang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 w:hAnsi="Times New Roman" w:ascii="Times New Roman"/>
      <w:noProof/>
      <w:color w:val="000000"/>
      <w:szCs w:val="24"/>
      <w:lang w:eastAsia="hr-HR"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 w:hAnsi="Times New Roman" w:ascii="Times New Roman"/>
      <w:noProof/>
      <w:color w:val="000000"/>
      <w:szCs w:val="24"/>
      <w:lang w:eastAsia="hr-HR"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 w:hAnsi="Times New Roman" w:ascii="Times New Roman"/>
      <w:noProof/>
      <w:color w:val="000000"/>
      <w:szCs w:val="24"/>
      <w:lang w:eastAsia="hr-HR"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 w:hAnsi="Times New Roman" w:ascii="Times New Roman"/>
      <w:color w:val="000000"/>
      <w:szCs w:val="24"/>
      <w:lang w:eastAsia="hr-HR"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 w:hAnsi="Times New Roman" w:ascii="Times New Roman"/>
      <w:noProof/>
      <w:color w:val="000000"/>
      <w:szCs w:val="24"/>
      <w:lang w:eastAsia="hr-HR"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 w:hAnsi="Times New Roman" w:ascii="Times New Roman"/>
      <w:szCs w:val="24"/>
      <w:lang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 w:hAnsi="Times New Roman" w:ascii="Times New Roman"/>
      <w:szCs w:val="24"/>
      <w:lang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816D09"/>
    <w:pPr>
      <w:spacing w:after="0" w:line="240" w:lineRule="auto"/>
    </w:pPr>
    <w:rPr>
      <w:rFonts w:ascii="Courier New" w:cs="Times New Roman" w:eastAsia="Times New Roman" w:hAnsi="Courier New"/>
      <w:sz w:val="24"/>
      <w:szCs w:val="20"/>
      <w:lang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caps/>
      <w:spacing w:val="100"/>
      <w:szCs w:val="24"/>
      <w:lang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spacing w:val="100"/>
      <w:szCs w:val="24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ascii="Times New Roman" w:cstheme="minorBidi" w:eastAsiaTheme="minorHAnsi" w:hAnsi="Times New Roman"/>
      <w:noProof/>
      <w:szCs w:val="24"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ascii="Times New Roman" w:cstheme="minorBidi" w:eastAsiaTheme="minorHAnsi" w:hAnsi="Times New Roman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ascii="Times New Roman" w:cstheme="minorBidi" w:eastAsiaTheme="minorHAnsi" w:hAnsi="Times New Roman"/>
      <w:szCs w:val="24"/>
      <w:lang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ascii="Times New Roman" w:cstheme="minorBidi" w:eastAsiaTheme="minorHAnsi" w:hAnsi="Times New Roman"/>
      <w:noProof/>
      <w:sz w:val="20"/>
      <w:szCs w:val="24"/>
      <w:lang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szCs w:val="24"/>
      <w:lang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b/>
      <w:caps/>
      <w:spacing w:val="100"/>
      <w:szCs w:val="24"/>
      <w:lang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ascii="Times New Roman" w:cstheme="minorBidi" w:eastAsiaTheme="minorHAnsi" w:hAnsi="Times New Roman"/>
      <w:szCs w:val="24"/>
      <w:lang w:val="hr-HR"/>
    </w:r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ascii="Times New Roman" w:cstheme="minorBidi" w:eastAsiaTheme="minorHAnsi" w:hAnsi="Times New Roman"/>
      <w:szCs w:val="24"/>
      <w:lang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szCs w:val="24"/>
      <w:lang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ascii="Times New Roman" w:cstheme="minorBidi" w:hAnsi="Times New Roman"/>
      <w:szCs w:val="24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szCs w:val="24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  <w:rPr>
      <w:rFonts w:ascii="Times New Roman" w:cstheme="minorBidi" w:eastAsiaTheme="minorHAnsi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ascii="Times New Roman" w:cstheme="minorBidi" w:eastAsiaTheme="minorHAnsi" w:hAnsi="Times New Roman"/>
      <w:szCs w:val="24"/>
      <w:lang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ascii="Times New Roman" w:cstheme="minorBidi" w:eastAsiaTheme="minorHAnsi" w:hAnsi="Times New Roman"/>
      <w:szCs w:val="24"/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szCs w:val="24"/>
      <w:lang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sz w:val="20"/>
      <w:lang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lang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szCs w:val="24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ascii="Times New Roman" w:cstheme="minorBidi" w:eastAsiaTheme="minorHAnsi" w:hAnsi="Times New Roman"/>
      <w:szCs w:val="24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ascii="Times New Roman" w:cstheme="minorBidi" w:eastAsiaTheme="minorHAnsi" w:hAnsi="Times New Roman"/>
      <w:szCs w:val="24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ascii="Times New Roman" w:cstheme="minorBidi" w:eastAsiaTheme="minorHAnsi" w:hAnsi="Times New Roman"/>
      <w:szCs w:val="24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ascii="Times New Roman" w:cstheme="minorBidi" w:eastAsiaTheme="minorHAnsi" w:hAnsi="Times New Roman"/>
      <w:szCs w:val="24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ascii="Times New Roman" w:cstheme="minorBidi" w:eastAsiaTheme="minorHAnsi" w:hAnsi="Times New Roman"/>
      <w:szCs w:val="24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ascii="Times New Roman" w:cstheme="minorBidi" w:eastAsiaTheme="minorHAnsi" w:hAnsi="Times New Roman"/>
      <w:szCs w:val="24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ascii="Times New Roman" w:cstheme="minorBidi" w:eastAsiaTheme="minorHAnsi" w:hAnsi="Times New Roman"/>
      <w:szCs w:val="24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ascii="Times New Roman" w:cstheme="minorBidi" w:eastAsiaTheme="minorHAnsi" w:hAnsi="Times New Roman"/>
      <w:szCs w:val="24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szCs w:val="24"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ascii="Times New Roman" w:cstheme="minorBidi" w:eastAsiaTheme="minorHAnsi" w:hAnsi="Times New Roman"/>
      <w:szCs w:val="24"/>
      <w:lang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szCs w:val="24"/>
      <w:lang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szCs w:val="24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ascii="Times New Roman" w:cstheme="minorBidi" w:eastAsiaTheme="minorHAnsi" w:hAnsi="Times New Roman"/>
      <w:szCs w:val="24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szCs w:val="24"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ascii="Times New Roman" w:cstheme="minorBidi" w:eastAsiaTheme="minorHAnsi" w:hAnsi="Times New Roman"/>
      <w:szCs w:val="24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ascii="Times New Roman" w:cstheme="minorBidi" w:eastAsiaTheme="minorHAnsi" w:hAnsi="Times New Roman"/>
      <w:szCs w:val="24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ascii="Times New Roman" w:cstheme="minorBidi" w:eastAsiaTheme="minorHAnsi" w:hAnsi="Times New Roman"/>
      <w:szCs w:val="24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ascii="Times New Roman" w:cstheme="minorBidi" w:eastAsiaTheme="minorHAnsi" w:hAnsi="Times New Roman"/>
      <w:szCs w:val="24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ascii="Times New Roman" w:cstheme="minorBidi" w:eastAsiaTheme="minorHAnsi" w:hAnsi="Times New Roman"/>
      <w:szCs w:val="24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ascii="Times New Roman" w:cstheme="minorBidi" w:eastAsiaTheme="minorHAnsi" w:hAnsi="Times New Roman"/>
      <w:szCs w:val="24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ascii="Times New Roman" w:cstheme="minorBidi" w:eastAsiaTheme="minorHAnsi" w:hAnsi="Times New Roman"/>
      <w:szCs w:val="24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ascii="Times New Roman" w:cstheme="minorBidi" w:eastAsiaTheme="minorHAnsi" w:hAnsi="Times New Roman"/>
      <w:szCs w:val="24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ascii="Times New Roman" w:cstheme="minorBidi" w:eastAsiaTheme="minorHAnsi" w:hAnsi="Times New Roman"/>
      <w:szCs w:val="24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ascii="Times New Roman" w:cstheme="minorBidi" w:eastAsiaTheme="minorHAnsi" w:hAnsi="Times New Roman"/>
      <w:sz w:val="20"/>
      <w:szCs w:val="24"/>
      <w:lang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ascii="Times New Roman" w:eastAsia="Calibri" w:hAnsi="Times New Roman"/>
      <w:noProof/>
      <w:color w:val="000000"/>
      <w:szCs w:val="24"/>
      <w:lang w:eastAsia="hr-HR"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ascii="Times New Roman" w:eastAsia="Calibri" w:hAnsi="Times New Roman"/>
      <w:noProof/>
      <w:color w:val="000000"/>
      <w:szCs w:val="24"/>
      <w:lang w:eastAsia="hr-HR"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ascii="Times New Roman" w:eastAsia="Calibri" w:hAnsi="Times New Roman"/>
      <w:noProof/>
      <w:color w:val="000000"/>
      <w:szCs w:val="24"/>
      <w:lang w:eastAsia="hr-HR"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ascii="Times New Roman" w:eastAsia="Calibri" w:hAnsi="Times New Roman"/>
      <w:color w:val="000000"/>
      <w:szCs w:val="24"/>
      <w:lang w:eastAsia="hr-HR"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ascii="Times New Roman" w:eastAsia="Calibri" w:hAnsi="Times New Roman"/>
      <w:noProof/>
      <w:color w:val="000000"/>
      <w:szCs w:val="24"/>
      <w:lang w:eastAsia="hr-HR"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ascii="Times New Roman" w:cstheme="minorBidi" w:eastAsiaTheme="minorHAnsi" w:hAnsi="Times New Roman"/>
      <w:szCs w:val="24"/>
      <w:lang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ascii="Times New Roman" w:cstheme="minorBidi" w:eastAsiaTheme="minorHAnsi" w:hAnsi="Times New Roman"/>
      <w:szCs w:val="24"/>
      <w:lang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2424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Daruvar</izvorni_sadrzaj>
    <derivirana_varijabla naziv="DomainObject.UcesnikSudskeRadnje.Adresa.Naselje_1">Daruvar</derivirana_varijabla>
  </DomainObject.UcesnikSudskeRadnje.Adresa.Naselje>
  <DomainObject.UcesnikSudskeRadnje.Adresa.PostBroj>
    <izvorni_sadrzaj>43500</izvorni_sadrzaj>
    <derivirana_varijabla naziv="DomainObject.UcesnikSudskeRadnje.Adresa.PostBroj_1">43500</derivirana_varijabla>
  </DomainObject.UcesnikSudskeRadnje.Adresa.PostBroj>
  <DomainObject.UcesnikSudskeRadnje.Adresa.UlicaIKBR>
    <izvorni_sadrzaj>Vrbovačka cesta 44</izvorni_sadrzaj>
    <derivirana_varijabla naziv="DomainObject.UcesnikSudskeRadnje.Adresa.UlicaIKBR_1">Vrbovačka cesta 44</derivirana_varijabla>
  </DomainObject.UcesnikSudskeRadnje.Adresa.UlicaIKBR>
  <DomainObject.UcesnikSudskeRadnje.Naziv>
    <izvorni_sadrzaj>TANASIJA MARKOVIĆ, steč.upr.</izvorni_sadrzaj>
    <derivirana_varijabla naziv="DomainObject.UcesnikSudskeRadnje.Naziv_1">TANASIJA MARKOVIĆ, steč.upr.</derivirana_varijabla>
  </DomainObject.UcesnikSudskeRadnje.Naziv>
  <DomainObject.UcesnikSudskeRadnje.SudskaRadnja.Prostorija.Naziv>
    <izvorni_sadrzaj>Soba 2</izvorni_sadrzaj>
    <derivirana_varijabla naziv="DomainObject.UcesnikSudskeRadnje.SudskaRadnja.Prostorija.Naziv_1">Soba 2</derivirana_varijabla>
  </DomainObject.UcesnikSudskeRadnje.SudskaRadnja.Prostorija.Naziv>
  <DomainObject.UcesnikSudskeRadnje.SudskaRadnja.Prostorija.Oznaka>
    <izvorni_sadrzaj>Soba 2</izvorni_sadrzaj>
    <derivirana_varijabla naziv="DomainObject.UcesnikSudskeRadnje.SudskaRadnja.Prostorija.Oznaka_1">Soba 2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16. prosinca 2016.</izvorni_sadrzaj>
    <derivirana_varijabla naziv="DomainObject.UcesnikSudskeRadnje.SudskaRadnja.PlaniraniZavrsetakDatum_1">16. prosinca 2016.</derivirana_varijabla>
  </DomainObject.UcesnikSudskeRadnje.SudskaRadnja.PlaniraniZavrsetakDatum>
  <DomainObject.UcesnikSudskeRadnje.SudskaRadnja.PlaniraniPocetakDatum>
    <izvorni_sadrzaj>16. prosinca 2016.</izvorni_sadrzaj>
    <derivirana_varijabla naziv="DomainObject.UcesnikSudskeRadnje.SudskaRadnja.PlaniraniPocetakDatum_1">16. prosinca 2016.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11:00</izvorni_sadrzaj>
    <derivirana_varijabla naziv="DomainObject.UcesnikSudskeRadnje.SudskaRadnja.PlaniraniPocetakVrijeme_1">11:00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2013.</izvorni_sadrzaj>
    <derivirana_varijabla naziv="DomainObject.Predmet.DatumOsnivanja_1">14.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studenog 2013.</izvorni_sadrzaj>
    <derivirana_varijabla naziv="DomainObject.Predmet.DatumRjesavanja_1">15. studenog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St-193/2013</izvorni_sadrzaj>
    <derivirana_varijabla naziv="DomainObject.Predmet.OznakaBroj_1">St-193/2013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Mrazović</izvorni_sadrzaj>
    <derivirana_varijabla naziv="DomainObject.Predmet.PredmetRijesio.Prezime_1">Mrazović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TEHNODRVO d.o.o. za proizvodnju i trgovinu SLATINA</izvorni_sadrzaj>
    <derivirana_varijabla naziv="DomainObject.Predmet.ProtustrankaFormated_1">  TEHNODRVO d.o.o. za proizvodnju i trgovinu SLATINA</derivirana_varijabla>
  </DomainObject.Predmet.ProtustrankaFormated>
  <DomainObject.Predmet.ProtustrankaFormatedOIB>
    <izvorni_sadrzaj>  TEHNODRVO d.o.o. za proizvodnju i trgovinu SLATINA, OIB 21467612451</izvorni_sadrzaj>
    <derivirana_varijabla naziv="DomainObject.Predmet.ProtustrankaFormatedOIB_1">  TEHNODRVO d.o.o. za proizvodnju i trgovinu SLATINA, OIB 21467612451</derivirana_varijabla>
  </DomainObject.Predmet.ProtustrankaFormatedOIB>
  <DomainObject.Predmet.ProtustrankaFormatedWithAdress>
    <izvorni_sadrzaj> TEHNODRVO d.o.o. za proizvodnju i trgovinu SLATINA, Industrijska 6, 33520 Slatina</izvorni_sadrzaj>
    <derivirana_varijabla naziv="DomainObject.Predmet.ProtustrankaFormatedWithAdress_1"> TEHNODRVO d.o.o. za proizvodnju i trgovinu SLATINA, Industrijska 6, 33520 Slatina</derivirana_varijabla>
  </DomainObject.Predmet.ProtustrankaFormatedWithAdress>
  <DomainObject.Predmet.ProtustrankaFormatedWithAdressOIB>
    <izvorni_sadrzaj> TEHNODRVO d.o.o. za proizvodnju i trgovinu SLATINA, OIB 21467612451, Industrijska 6, 33520 Slatina</izvorni_sadrzaj>
    <derivirana_varijabla naziv="DomainObject.Predmet.ProtustrankaFormatedWithAdressOIB_1"> TEHNODRVO d.o.o. za proizvodnju i trgovinu SLATINA, OIB 21467612451, Industrijska 6, 33520 Slatina</derivirana_varijabla>
  </DomainObject.Predmet.ProtustrankaFormatedWithAdressOIB>
  <DomainObject.Predmet.ProtustrankaWithAdress>
    <izvorni_sadrzaj>TEHNODRVO d.o.o. za proizvodnju i trgovinu SLATINA Industrijska 6, 33520 Slatina</izvorni_sadrzaj>
    <derivirana_varijabla naziv="DomainObject.Predmet.ProtustrankaWithAdress_1">TEHNODRVO d.o.o. za proizvodnju i trgovinu SLATINA Industrijska 6, 33520 Slatina</derivirana_varijabla>
  </DomainObject.Predmet.ProtustrankaWithAdress>
  <DomainObject.Predmet.ProtustrankaWithAdressOIB>
    <izvorni_sadrzaj>TEHNODRVO d.o.o. za proizvodnju i trgovinu SLATINA, OIB 21467612451, Industrijska 6, 33520 Slatina</izvorni_sadrzaj>
    <derivirana_varijabla naziv="DomainObject.Predmet.ProtustrankaWithAdressOIB_1">TEHNODRVO d.o.o. za proizvodnju i trgovinu SLATINA, OIB 21467612451, Industrijska 6, 33520 Slatina</derivirana_varijabla>
  </DomainObject.Predmet.ProtustrankaWithAdressOIB>
  <DomainObject.Predmet.ProtustrankaNazivFormated>
    <izvorni_sadrzaj>TEHNODRVO d.o.o. za proizvodnju i trgovinu SLATINA</izvorni_sadrzaj>
    <derivirana_varijabla naziv="DomainObject.Predmet.ProtustrankaNazivFormated_1">TEHNODRVO d.o.o. za proizvodnju i trgovinu SLATINA</derivirana_varijabla>
  </DomainObject.Predmet.ProtustrankaNazivFormated>
  <DomainObject.Predmet.ProtustrankaNazivFormatedOIB>
    <izvorni_sadrzaj>TEHNODRVO d.o.o. za proizvodnju i trgovinu SLATINA, OIB 21467612451</izvorni_sadrzaj>
    <derivirana_varijabla naziv="DomainObject.Predmet.ProtustrankaNazivFormatedOIB_1">TEHNODRVO d.o.o. za proizvodnju i trgovinu SLATINA, OIB 21467612451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ROBERT CIGLAR IZ KAPINACA zastupanog po punomoćniku ZOU Radomir Borotić i Darko Novačić; ANTE ŽUNIĆ IZ SLATINE zastupanog po punomoćniku ZOU Radomir Borotić i Darko Novačić; HRVATSKE ŠUME društvo s ograničenom odgovornošću ZAGREB; OTP BANKA d.d.; SLATINSKA BANKA d.d.</izvorni_sadrzaj>
    <derivirana_varijabla naziv="DomainObject.Predmet.StrankaFormated_1">  ROBERT CIGLAR IZ KAPINACA zastupanog po punomoćniku ZOU Radomir Borotić i Darko Novačić; ANTE ŽUNIĆ IZ SLATINE zastupanog po punomoćniku ZOU Radomir Borotić i Darko Novačić; HRVATSKE ŠUME društvo s ograničenom odgovornošću ZAGREB; OTP BANKA d.d.; SLATINSKA BANKA d.d.</derivirana_varijabla>
  </DomainObject.Predmet.StrankaFormated>
  <DomainObject.Predmet.StrankaFormatedOIB>
    <izvorni_sadrzaj>  ROBERT CIGLAR IZ KAPINACA, OIB 54180605438 zastupanog po punomoćniku ZOU Radomir Borotić i Darko Novačić; ANTE ŽUNIĆ IZ SLATINE, OIB 65375487859 zastupanog po punomoćniku ZOU Radomir Borotić i Darko Novačić; HRVATSKE ŠUME društvo s ograničenom odgovornošću ZAGREB, OIB 69693144506; OTP BANKA d.d., OIB 52508873833; SLATINSKA BANKA d.d., OIB 42252496579</izvorni_sadrzaj>
    <derivirana_varijabla naziv="DomainObject.Predmet.StrankaFormatedOIB_1">  ROBERT CIGLAR IZ KAPINACA, OIB 54180605438 zastupanog po punomoćniku ZOU Radomir Borotić i Darko Novačić; ANTE ŽUNIĆ IZ SLATINE, OIB 65375487859 zastupanog po punomoćniku ZOU Radomir Borotić i Darko Novačić; HRVATSKE ŠUME društvo s ograničenom odgovornošću ZAGREB, OIB 69693144506; OTP BANKA d.d., OIB 52508873833; SLATINSKA BANKA d.d., OIB 42252496579</derivirana_varijabla>
  </DomainObject.Predmet.StrankaFormatedOIB>
  <DomainObject.Predmet.StrankaFormatedWithAdress>
    <izvorni_sadrzaj> ROBERT CIGLAR IZ KAPINACA, Bana Jelačića 27, Kapinci zastupanog po punomoćniku ZOU Radomir Borotić i Darko Novačić; ANTE ŽUNIĆ IZ SLATINE, Ulica Milke Trnine 8, 33520 Slatina zastupanog po punomoćniku ZOU Radomir Borotić i Darko Novačić; HRVATSKE ŠUME društvo s ograničenom odgovornošću ZAGREB, Ul.Ljudevita Farkaša Vukotinovića 2, Zagreb; OTP BANKA d.d., Ulica domovinskog rata 3., 23000 Zadar; SLATINSKA BANKA d.d., Vladimira Nazora 2., 33520 Slatina</izvorni_sadrzaj>
    <derivirana_varijabla naziv="DomainObject.Predmet.StrankaFormatedWithAdress_1"> ROBERT CIGLAR IZ KAPINACA, Bana Jelačića 27, Kapinci zastupanog po punomoćniku ZOU Radomir Borotić i Darko Novačić; ANTE ŽUNIĆ IZ SLATINE, Ulica Milke Trnine 8, 33520 Slatina zastupanog po punomoćniku ZOU Radomir Borotić i Darko Novačić; HRVATSKE ŠUME društvo s ograničenom odgovornošću ZAGREB, Ul.Ljudevita Farkaša Vukotinovića 2, Zagreb; OTP BANKA d.d., Ulica domovinskog rata 3., 23000 Zadar; SLATINSKA BANKA d.d., Vladimira Nazora 2., 33520 Slatina</derivirana_varijabla>
  </DomainObject.Predmet.StrankaFormatedWithAdress>
  <DomainObject.Predmet.StrankaFormatedWithAdressOIB>
    <izvorni_sadrzaj> ROBERT CIGLAR IZ KAPINACA, OIB 54180605438, Bana Jelačića 27, Kapinci zastupanog po punomoćniku ZOU Radomir Borotić i Darko Novačić; ANTE ŽUNIĆ IZ SLATINE, OIB 65375487859, Ulica Milke Trnine 8, 33520 Slatina zastupanog po punomoćniku ZOU Radomir Borotić i Darko Novačić; HRVATSKE ŠUME društvo s ograničenom odgovornošću ZAGREB, OIB 69693144506, Ul.Ljudevita Farkaša Vukotinovića 2, Zagreb; OTP BANKA d.d., OIB 52508873833, Ulica domovinskog rata 3., 23000 Zadar; SLATINSKA BANKA d.d., OIB 42252496579, Vladimira Nazora 2., 33520 Slatina</izvorni_sadrzaj>
    <derivirana_varijabla naziv="DomainObject.Predmet.StrankaFormatedWithAdressOIB_1"> ROBERT CIGLAR IZ KAPINACA, OIB 54180605438, Bana Jelačića 27, Kapinci zastupanog po punomoćniku ZOU Radomir Borotić i Darko Novačić; ANTE ŽUNIĆ IZ SLATINE, OIB 65375487859, Ulica Milke Trnine 8, 33520 Slatina zastupanog po punomoćniku ZOU Radomir Borotić i Darko Novačić; HRVATSKE ŠUME društvo s ograničenom odgovornošću ZAGREB, OIB 69693144506, Ul.Ljudevita Farkaša Vukotinovića 2, Zagreb; OTP BANKA d.d., OIB 52508873833, Ulica domovinskog rata 3., 23000 Zadar; SLATINSKA BANKA d.d., OIB 42252496579, Vladimira Nazora 2., 33520 Slatina</derivirana_varijabla>
  </DomainObject.Predmet.StrankaFormatedWithAdressOIB>
  <DomainObject.Predmet.StrankaWithAdress>
    <izvorni_sadrzaj>ROBERT CIGLAR IZ KAPINACA Bana Jelačića 27,Kapinci,ANTE ŽUNIĆ IZ SLATINE Ulica Milke Trnine 8,33520 Slatina,HRVATSKE ŠUME društvo s ograničenom odgovornošću ZAGREB Ul.Ljudevita Farkaša Vukotinovića 2,Zagreb,OTP BANKA d.d. Ulica domovinskog rata 3.,23000 Zadar,SLATINSKA BANKA d.d. Vladimira Nazora 2.,33520 Slatina</izvorni_sadrzaj>
    <derivirana_varijabla naziv="DomainObject.Predmet.StrankaWithAdress_1">ROBERT CIGLAR IZ KAPINACA Bana Jelačića 27,Kapinci,ANTE ŽUNIĆ IZ SLATINE Ulica Milke Trnine 8,33520 Slatina,HRVATSKE ŠUME društvo s ograničenom odgovornošću ZAGREB Ul.Ljudevita Farkaša Vukotinovića 2,Zagreb,OTP BANKA d.d. Ulica domovinskog rata 3.,23000 Zadar,SLATINSKA BANKA d.d. Vladimira Nazora 2.,33520 Slatina</derivirana_varijabla>
  </DomainObject.Predmet.StrankaWithAdress>
  <DomainObject.Predmet.StrankaWithAdressOIB>
    <izvorni_sadrzaj>ROBERT CIGLAR IZ KAPINACA, OIB 54180605438, Bana Jelačića 27,Kapinci,ANTE ŽUNIĆ IZ SLATINE, OIB 65375487859, Ulica Milke Trnine 8,33520 Slatina,HRVATSKE ŠUME društvo s ograničenom odgovornošću ZAGREB, OIB 69693144506, Ul.Ljudevita Farkaša Vukotinovića 2,Zagreb,OTP BANKA d.d., OIB 52508873833, Ulica domovinskog rata 3.,23000 Zadar,SLATINSKA BANKA d.d., OIB 42252496579, Vladimira Nazora 2.,33520 Slatina</izvorni_sadrzaj>
    <derivirana_varijabla naziv="DomainObject.Predmet.StrankaWithAdressOIB_1">ROBERT CIGLAR IZ KAPINACA, OIB 54180605438, Bana Jelačića 27,Kapinci,ANTE ŽUNIĆ IZ SLATINE, OIB 65375487859, Ulica Milke Trnine 8,33520 Slatina,HRVATSKE ŠUME društvo s ograničenom odgovornošću ZAGREB, OIB 69693144506, Ul.Ljudevita Farkaša Vukotinovića 2,Zagreb,OTP BANKA d.d., OIB 52508873833, Ulica domovinskog rata 3.,23000 Zadar,SLATINSKA BANKA d.d., OIB 42252496579, Vladimira Nazora 2.,33520 Slatina</derivirana_varijabla>
  </DomainObject.Predmet.StrankaWithAdressOIB>
  <DomainObject.Predmet.StrankaNazivFormated>
    <izvorni_sadrzaj>ROBERT CIGLAR IZ KAPINACA,ANTE ŽUNIĆ IZ SLATINE,HRVATSKE ŠUME društvo s ograničenom odgovornošću ZAGREB,OTP BANKA d.d.,SLATINSKA BANKA d.d.</izvorni_sadrzaj>
    <derivirana_varijabla naziv="DomainObject.Predmet.StrankaNazivFormated_1">ROBERT CIGLAR IZ KAPINACA,ANTE ŽUNIĆ IZ SLATINE,HRVATSKE ŠUME društvo s ograničenom odgovornošću ZAGREB,OTP BANKA d.d.,SLATINSKA BANKA d.d.</derivirana_varijabla>
  </DomainObject.Predmet.StrankaNazivFormated>
  <DomainObject.Predmet.StrankaNazivFormatedOIB>
    <izvorni_sadrzaj>ROBERT CIGLAR IZ KAPINACA, OIB 54180605438,ANTE ŽUNIĆ IZ SLATINE, OIB 65375487859,HRVATSKE ŠUME društvo s ograničenom odgovornošću ZAGREB, OIB 69693144506,OTP BANKA d.d., OIB 52508873833,SLATINSKA BANKA d.d., OIB 42252496579</izvorni_sadrzaj>
    <derivirana_varijabla naziv="DomainObject.Predmet.StrankaNazivFormatedOIB_1">ROBERT CIGLAR IZ KAPINACA, OIB 54180605438,ANTE ŽUNIĆ IZ SLATINE, OIB 65375487859,HRVATSKE ŠUME društvo s ograničenom odgovornošću ZAGREB, OIB 69693144506,OTP BANKA d.d., OIB 52508873833,SLATINSKA BANKA d.d., OIB 42252496579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ROBERT CIGLAR IZ KAPINACA zastupanog po punomoćniku ZOU Radomir Borotić i Darko Novačić</item>
      <item>ANTE ŽUNIĆ IZ SLATINE zastupanog po punomoćniku ZOU Radomir Borotić i Darko Novačić</item>
      <item>HRVATSKE ŠUME društvo s ograničenom odgovornošću ZAGREB</item>
      <item>OTP BANKA d.d.</item>
      <item>SLATINSKA BANKA d.d.</item>
    </izvorni_sadrzaj>
    <derivirana_varijabla naziv="DomainObject.Predmet.StrankaListFormated_1">
      <item>ROBERT CIGLAR IZ KAPINACA zastupanog po punomoćniku ZOU Radomir Borotić i Darko Novačić</item>
      <item>ANTE ŽUNIĆ IZ SLATINE zastupanog po punomoćniku ZOU Radomir Borotić i Darko Novačić</item>
      <item>HRVATSKE ŠUME društvo s ograničenom odgovornošću ZAGREB</item>
      <item>OTP BANKA d.d.</item>
      <item>SLATINSKA BANKA d.d.</item>
    </derivirana_varijabla>
  </DomainObject.Predmet.StrankaListFormated>
  <DomainObject.Predmet.StrankaListFormatedOIB>
    <izvorni_sadrzaj>
      <item>ROBERT CIGLAR IZ KAPINACA, OIB 54180605438 zastupanog po punomoćniku ZOU Radomir Borotić i Darko Novačić</item>
      <item>ANTE ŽUNIĆ IZ SLATINE, OIB 65375487859 zastupanog po punomoćniku ZOU Radomir Borotić i Darko Novačić</item>
      <item>HRVATSKE ŠUME društvo s ograničenom odgovornošću ZAGREB, OIB 69693144506</item>
      <item>OTP BANKA d.d., OIB 52508873833</item>
      <item>SLATINSKA BANKA d.d., OIB 42252496579</item>
    </izvorni_sadrzaj>
    <derivirana_varijabla naziv="DomainObject.Predmet.StrankaListFormatedOIB_1">
      <item>ROBERT CIGLAR IZ KAPINACA, OIB 54180605438 zastupanog po punomoćniku ZOU Radomir Borotić i Darko Novačić</item>
      <item>ANTE ŽUNIĆ IZ SLATINE, OIB 65375487859 zastupanog po punomoćniku ZOU Radomir Borotić i Darko Novačić</item>
      <item>HRVATSKE ŠUME društvo s ograničenom odgovornošću ZAGREB, OIB 69693144506</item>
      <item>OTP BANKA d.d., OIB 52508873833</item>
      <item>SLATINSKA BANKA d.d., OIB 42252496579</item>
    </derivirana_varijabla>
  </DomainObject.Predmet.StrankaListFormatedOIB>
  <DomainObject.Predmet.StrankaListFormatedWithAdress>
    <izvorni_sadrzaj>
      <item>ROBERT CIGLAR IZ KAPINACA, Bana Jelačića 27, Kapinci zastupanog po punomoćniku ZOU Radomir Borotić i Darko Novačić</item>
      <item>ANTE ŽUNIĆ IZ SLATINE, Ulica Milke Trnine 8, 33520 Slatina zastupanog po punomoćniku ZOU Radomir Borotić i Darko Novačić</item>
      <item>HRVATSKE ŠUME društvo s ograničenom odgovornošću ZAGREB, Ul.Ljudevita Farkaša Vukotinovića 2, Zagreb</item>
      <item>OTP BANKA d.d., Ulica domovinskog rata 3., 23000 Zadar</item>
      <item>SLATINSKA BANKA d.d., Vladimira Nazora 2., 33520 Slatina</item>
    </izvorni_sadrzaj>
    <derivirana_varijabla naziv="DomainObject.Predmet.StrankaListFormatedWithAdress_1">
      <item>ROBERT CIGLAR IZ KAPINACA, Bana Jelačića 27, Kapinci zastupanog po punomoćniku ZOU Radomir Borotić i Darko Novačić</item>
      <item>ANTE ŽUNIĆ IZ SLATINE, Ulica Milke Trnine 8, 33520 Slatina zastupanog po punomoćniku ZOU Radomir Borotić i Darko Novačić</item>
      <item>HRVATSKE ŠUME društvo s ograničenom odgovornošću ZAGREB, Ul.Ljudevita Farkaša Vukotinovića 2, Zagreb</item>
      <item>OTP BANKA d.d., Ulica domovinskog rata 3., 23000 Zadar</item>
      <item>SLATINSKA BANKA d.d., Vladimira Nazora 2., 33520 Slatina</item>
    </derivirana_varijabla>
  </DomainObject.Predmet.StrankaListFormatedWithAdress>
  <DomainObject.Predmet.StrankaListFormatedWithAdressOIB>
    <izvorni_sadrzaj>
      <item>ROBERT CIGLAR IZ KAPINACA, OIB 54180605438, Bana Jelačića 27, Kapinci zastupanog po punomoćniku ZOU Radomir Borotić i Darko Novačić</item>
      <item>ANTE ŽUNIĆ IZ SLATINE, OIB 65375487859, Ulica Milke Trnine 8, 33520 Slatina zastupanog po punomoćniku ZOU Radomir Borotić i Darko Novačić</item>
      <item>HRVATSKE ŠUME društvo s ograničenom odgovornošću ZAGREB, OIB 69693144506, Ul.Ljudevita Farkaša Vukotinovića 2, Zagreb</item>
      <item>OTP BANKA d.d., OIB 52508873833, Ulica domovinskog rata 3., 23000 Zadar</item>
      <item>SLATINSKA BANKA d.d., OIB 42252496579, Vladimira Nazora 2., 33520 Slatina</item>
    </izvorni_sadrzaj>
    <derivirana_varijabla naziv="DomainObject.Predmet.StrankaListFormatedWithAdressOIB_1">
      <item>ROBERT CIGLAR IZ KAPINACA, OIB 54180605438, Bana Jelačića 27, Kapinci zastupanog po punomoćniku ZOU Radomir Borotić i Darko Novačić</item>
      <item>ANTE ŽUNIĆ IZ SLATINE, OIB 65375487859, Ulica Milke Trnine 8, 33520 Slatina zastupanog po punomoćniku ZOU Radomir Borotić i Darko Novačić</item>
      <item>HRVATSKE ŠUME društvo s ograničenom odgovornošću ZAGREB, OIB 69693144506, Ul.Ljudevita Farkaša Vukotinovića 2, Zagreb</item>
      <item>OTP BANKA d.d., OIB 52508873833, Ulica domovinskog rata 3., 23000 Zadar</item>
      <item>SLATINSKA BANKA d.d., OIB 42252496579, Vladimira Nazora 2., 33520 Slatina</item>
    </derivirana_varijabla>
  </DomainObject.Predmet.StrankaListFormatedWithAdressOIB>
  <DomainObject.Predmet.StrankaListNazivFormated>
    <izvorni_sadrzaj>
      <item>ROBERT CIGLAR IZ KAPINACA</item>
      <item>ANTE ŽUNIĆ IZ SLATINE</item>
      <item>HRVATSKE ŠUME društvo s ograničenom odgovornošću ZAGREB</item>
      <item>OTP BANKA d.d.</item>
      <item>SLATINSKA BANKA d.d.</item>
    </izvorni_sadrzaj>
    <derivirana_varijabla naziv="DomainObject.Predmet.StrankaListNazivFormated_1">
      <item>ROBERT CIGLAR IZ KAPINACA</item>
      <item>ANTE ŽUNIĆ IZ SLATINE</item>
      <item>HRVATSKE ŠUME društvo s ograničenom odgovornošću ZAGREB</item>
      <item>OTP BANKA d.d.</item>
      <item>SLATINSKA BANKA d.d.</item>
    </derivirana_varijabla>
  </DomainObject.Predmet.StrankaListNazivFormated>
  <DomainObject.Predmet.StrankaListNazivFormatedOIB>
    <izvorni_sadrzaj>
      <item>ROBERT CIGLAR IZ KAPINACA, OIB 54180605438</item>
      <item>ANTE ŽUNIĆ IZ SLATINE, OIB 65375487859</item>
      <item>HRVATSKE ŠUME društvo s ograničenom odgovornošću ZAGREB, OIB 69693144506</item>
      <item>OTP BANKA d.d., OIB 52508873833</item>
      <item>SLATINSKA BANKA d.d., OIB 42252496579</item>
    </izvorni_sadrzaj>
    <derivirana_varijabla naziv="DomainObject.Predmet.StrankaListNazivFormatedOIB_1">
      <item>ROBERT CIGLAR IZ KAPINACA, OIB 54180605438</item>
      <item>ANTE ŽUNIĆ IZ SLATINE, OIB 65375487859</item>
      <item>HRVATSKE ŠUME društvo s ograničenom odgovornošću ZAGREB, OIB 69693144506</item>
      <item>OTP BANKA d.d., OIB 52508873833</item>
      <item>SLATINSKA BANKA d.d., OIB 42252496579</item>
    </derivirana_varijabla>
  </DomainObject.Predmet.StrankaListNazivFormatedOIB>
  <DomainObject.Predmet.ProtuStrankaListFormated>
    <izvorni_sadrzaj>
      <item>TEHNODRVO d.o.o. za proizvodnju i trgovinu SLATINA</item>
    </izvorni_sadrzaj>
    <derivirana_varijabla naziv="DomainObject.Predmet.ProtuStrankaListFormated_1">
      <item>TEHNODRVO d.o.o. za proizvodnju i trgovinu SLATINA</item>
    </derivirana_varijabla>
  </DomainObject.Predmet.ProtuStrankaListFormated>
  <DomainObject.Predmet.ProtuStrankaListFormatedOIB>
    <izvorni_sadrzaj>
      <item>TEHNODRVO d.o.o. za proizvodnju i trgovinu SLATINA, OIB 21467612451</item>
    </izvorni_sadrzaj>
    <derivirana_varijabla naziv="DomainObject.Predmet.ProtuStrankaListFormatedOIB_1">
      <item>TEHNODRVO d.o.o. za proizvodnju i trgovinu SLATINA, OIB 21467612451</item>
    </derivirana_varijabla>
  </DomainObject.Predmet.ProtuStrankaListFormatedOIB>
  <DomainObject.Predmet.ProtuStrankaListFormatedWithAdress>
    <izvorni_sadrzaj>
      <item>TEHNODRVO d.o.o. za proizvodnju i trgovinu SLATINA, Industrijska 6, 33520 Slatina</item>
    </izvorni_sadrzaj>
    <derivirana_varijabla naziv="DomainObject.Predmet.ProtuStrankaListFormatedWithAdress_1">
      <item>TEHNODRVO d.o.o. za proizvodnju i trgovinu SLATINA, Industrijska 6, 33520 Slatina</item>
    </derivirana_varijabla>
  </DomainObject.Predmet.ProtuStrankaListFormatedWithAdress>
  <DomainObject.Predmet.ProtuStrankaListFormatedWithAdressOIB>
    <izvorni_sadrzaj>
      <item>TEHNODRVO d.o.o. za proizvodnju i trgovinu SLATINA, OIB 21467612451, Industrijska 6, 33520 Slatina</item>
    </izvorni_sadrzaj>
    <derivirana_varijabla naziv="DomainObject.Predmet.ProtuStrankaListFormatedWithAdressOIB_1">
      <item>TEHNODRVO d.o.o. za proizvodnju i trgovinu SLATINA, OIB 21467612451, Industrijska 6, 33520 Slatina</item>
    </derivirana_varijabla>
  </DomainObject.Predmet.ProtuStrankaListFormatedWithAdressOIB>
  <DomainObject.Predmet.ProtuStrankaListNazivFormated>
    <izvorni_sadrzaj>
      <item>TEHNODRVO d.o.o. za proizvodnju i trgovinu SLATINA</item>
    </izvorni_sadrzaj>
    <derivirana_varijabla naziv="DomainObject.Predmet.ProtuStrankaListNazivFormated_1">
      <item>TEHNODRVO d.o.o. za proizvodnju i trgovinu SLATINA</item>
    </derivirana_varijabla>
  </DomainObject.Predmet.ProtuStrankaListNazivFormated>
  <DomainObject.Predmet.ProtuStrankaListNazivFormatedOIB>
    <izvorni_sadrzaj>
      <item>TEHNODRVO d.o.o. za proizvodnju i trgovinu SLATINA, OIB 21467612451</item>
    </izvorni_sadrzaj>
    <derivirana_varijabla naziv="DomainObject.Predmet.ProtuStrankaListNazivFormatedOIB_1">
      <item>TEHNODRVO d.o.o. za proizvodnju i trgovinu SLATINA, OIB 21467612451</item>
    </derivirana_varijabla>
  </DomainObject.Predmet.ProtuStrankaListNazivFormatedOIB>
  <DomainObject.Predmet.OstaliListFormated>
    <izvorni_sadrzaj>
      <item>ZOU Radomir Borotić i Darko Novačić punomoćnik sudionika u postupku ROBERT CIGLAR IZ KAPINACA; ANTE ŽUNIĆ IZ SLATINE</item>
      <item>TANASIJA MARKOVIĆ, steč.upr.</item>
    </izvorni_sadrzaj>
    <derivirana_varijabla naziv="DomainObject.Predmet.OstaliListFormated_1">
      <item>ZOU Radomir Borotić i Darko Novačić punomoćnik sudionika u postupku ROBERT CIGLAR IZ KAPINACA; ANTE ŽUNIĆ IZ SLATINE</item>
      <item>TANASIJA MARKOVIĆ, steč.upr.</item>
    </derivirana_varijabla>
  </DomainObject.Predmet.OstaliListFormated>
  <DomainObject.Predmet.OstaliListFormatedOIB>
    <izvorni_sadrzaj>
      <item>ZOU Radomir Borotić i Darko Novačić punomoćnik sudionika u postupku ROBERT CIGLAR IZ KAPINACA; ANTE ŽUNIĆ IZ SLATINE</item>
      <item>TANASIJA MARKOVIĆ, steč.upr., OIB 15362271646</item>
    </izvorni_sadrzaj>
    <derivirana_varijabla naziv="DomainObject.Predmet.OstaliListFormatedOIB_1">
      <item>ZOU Radomir Borotić i Darko Novačić punomoćnik sudionika u postupku ROBERT CIGLAR IZ KAPINACA; ANTE ŽUNIĆ IZ SLATINE</item>
      <item>TANASIJA MARKOVIĆ, steč.upr., OIB 15362271646</item>
    </derivirana_varijabla>
  </DomainObject.Predmet.OstaliListFormatedOIB>
  <DomainObject.Predmet.OstaliListFormatedWithAdress>
    <izvorni_sadrzaj>
      <item>ZOU Radomir Borotić i Darko Novačić, T. Masaryka 14, 33000 Virovitica punomoćnik sudionika u postupku ROBERT CIGLAR IZ KAPINACA; ANTE ŽUNIĆ IZ SLATINE</item>
      <item>TANASIJA MARKOVIĆ, steč.upr., Vrbovačka cesta 44, 43500 Daruvar</item>
    </izvorni_sadrzaj>
    <derivirana_varijabla naziv="DomainObject.Predmet.OstaliListFormatedWithAdress_1">
      <item>ZOU Radomir Borotić i Darko Novačić, T. Masaryka 14, 33000 Virovitica punomoćnik sudionika u postupku ROBERT CIGLAR IZ KAPINACA; ANTE ŽUNIĆ IZ SLATINE</item>
      <item>TANASIJA MARKOVIĆ, steč.upr., Vrbovačka cesta 44, 43500 Daruvar</item>
    </derivirana_varijabla>
  </DomainObject.Predmet.OstaliListFormatedWithAdress>
  <DomainObject.Predmet.OstaliListFormatedWithAdressOIB>
    <izvorni_sadrzaj>
      <item>ZOU Radomir Borotić i Darko Novačić, T. Masaryka 14, 33000 Virovitica punomoćnik sudionika u postupku ROBERT CIGLAR IZ KAPINACA; ANTE ŽUNIĆ IZ SLATINE</item>
      <item>TANASIJA MARKOVIĆ, steč.upr., OIB 15362271646, Vrbovačka cesta 44, 43500 Daruvar</item>
    </izvorni_sadrzaj>
    <derivirana_varijabla naziv="DomainObject.Predmet.OstaliListFormatedWithAdressOIB_1">
      <item>ZOU Radomir Borotić i Darko Novačić, T. Masaryka 14, 33000 Virovitica punomoćnik sudionika u postupku ROBERT CIGLAR IZ KAPINACA; ANTE ŽUNIĆ IZ SLATINE</item>
      <item>TANASIJA MARKOVIĆ, steč.upr., OIB 15362271646, Vrbovačka cesta 44, 43500 Daruvar</item>
    </derivirana_varijabla>
  </DomainObject.Predmet.OstaliListFormatedWithAdressOIB>
  <DomainObject.Predmet.OstaliListNazivFormated>
    <izvorni_sadrzaj>
      <item>ZOU Radomir Borotić i Darko Novačić</item>
      <item>TANASIJA MARKOVIĆ, steč.upr.</item>
    </izvorni_sadrzaj>
    <derivirana_varijabla naziv="DomainObject.Predmet.OstaliListNazivFormated_1">
      <item>ZOU Radomir Borotić i Darko Novačić</item>
      <item>TANASIJA MARKOVIĆ, steč.upr.</item>
    </derivirana_varijabla>
  </DomainObject.Predmet.OstaliListNazivFormated>
  <DomainObject.Predmet.OstaliListNazivFormatedOIB>
    <izvorni_sadrzaj>
      <item>ZOU Radomir Borotić i Darko Novačić</item>
      <item>TANASIJA MARKOVIĆ, steč.upr., OIB 15362271646</item>
    </izvorni_sadrzaj>
    <derivirana_varijabla naziv="DomainObject.Predmet.OstaliListNazivFormatedOIB_1">
      <item>ZOU Radomir Borotić i Darko Novačić</item>
      <item>TANASIJA MARKOVIĆ, steč.upr., OIB 15362271646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ROBERT CIGLAR IZ KAPINACA i dr.</izvorni_sadrzaj>
    <derivirana_varijabla naziv="DomainObject.Predmet.StrankaIDrugi_1">ROBERT CIGLAR IZ KAPINACA i dr.</derivirana_varijabla>
  </DomainObject.Predmet.StrankaIDrugi>
  <DomainObject.Predmet.ProtustrankaIDrugi>
    <izvorni_sadrzaj>TEHNODRVO d.o.o. za proizvodnju i trgovinu SLATINA</izvorni_sadrzaj>
    <derivirana_varijabla naziv="DomainObject.Predmet.ProtustrankaIDrugi_1">TEHNODRVO d.o.o. za proizvodnju i trgovinu SLATINA</derivirana_varijabla>
  </DomainObject.Predmet.ProtustrankaIDrugi>
  <DomainObject.Predmet.StrankaIDrugiAdressOIB>
    <izvorni_sadrzaj>ROBERT CIGLAR IZ KAPINACA, OIB 54180605438, Bana Jelačića 27, Kapinci i dr.</izvorni_sadrzaj>
    <derivirana_varijabla naziv="DomainObject.Predmet.StrankaIDrugiAdressOIB_1">ROBERT CIGLAR IZ KAPINACA, OIB 54180605438, Bana Jelačića 27, Kapinci i dr.</derivirana_varijabla>
  </DomainObject.Predmet.StrankaIDrugiAdressOIB>
  <DomainObject.Predmet.ProtustrankaIDrugiAdressOIB>
    <izvorni_sadrzaj>TEHNODRVO d.o.o. za proizvodnju i trgovinu SLATINA, OIB 21467612451, Industrijska 6, 33520 Slatina</izvorni_sadrzaj>
    <derivirana_varijabla naziv="DomainObject.Predmet.ProtustrankaIDrugiAdressOIB_1">TEHNODRVO d.o.o. za proizvodnju i trgovinu SLATINA, OIB 21467612451, Industrijska 6,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studenog 2013.</izvorni_sadrzaj>
    <derivirana_varijabla naziv="DomainObject.Predmet.OdlukaRjesenje.DatumDonosenjaOdluke_1">15. studenog 2013.</derivirana_varijabla>
  </DomainObject.Predmet.OdlukaRjesenje.DatumDonosenjaOdluke>
  <DomainObject.Predmet.OdlukaRjesenje.DatumPravomocnosti>
    <izvorni_sadrzaj>11. prosinca 2013.</izvorni_sadrzaj>
    <derivirana_varijabla naziv="DomainObject.Predmet.OdlukaRjesenje.DatumPravomocnosti_1">11. prosinca 2013.</derivirana_varijabla>
  </DomainObject.Predmet.OdlukaRjesenje.DatumPravomocnosti>
  <DomainObject.Predmet.OdlukaRjesenje.Oznaka>
    <izvorni_sadrzaj>St-193/2013-16</izvorni_sadrzaj>
    <derivirana_varijabla naziv="DomainObject.Predmet.OdlukaRjesenje.Oznaka_1">St-193/2013-16</derivirana_varijabla>
  </DomainObject.Predmet.OdlukaRjesenje.Oznaka>
  <DomainObject.Predmet.SudioniciListNaziv>
    <izvorni_sadrzaj>
      <item>ROBERT CIGLAR IZ KAPINACA</item>
      <item>ZOU Radomir Borotić i Darko Novačić</item>
      <item>TEHNODRVO d.o.o. za proizvodnju i trgovinu SLATINA</item>
      <item>ANTE ŽUNIĆ IZ SLATINE</item>
      <item>TANASIJA MARKOVIĆ, steč.upr.</item>
      <item>HRVATSKE ŠUME društvo s ograničenom odgovornošću ZAGREB</item>
      <item>OTP BANKA d.d.</item>
      <item>SLATINSKA BANKA d.d.</item>
    </izvorni_sadrzaj>
    <derivirana_varijabla naziv="DomainObject.Predmet.SudioniciListNaziv_1">
      <item>ROBERT CIGLAR IZ KAPINACA</item>
      <item>ZOU Radomir Borotić i Darko Novačić</item>
      <item>TEHNODRVO d.o.o. za proizvodnju i trgovinu SLATINA</item>
      <item>ANTE ŽUNIĆ IZ SLATINE</item>
      <item>TANASIJA MARKOVIĆ, steč.upr.</item>
      <item>HRVATSKE ŠUME društvo s ograničenom odgovornošću ZAGREB</item>
      <item>OTP BANKA d.d.</item>
      <item>SLATINSKA BANKA d.d.</item>
    </derivirana_varijabla>
  </DomainObject.Predmet.SudioniciListNaziv>
  <DomainObject.Predmet.SudioniciListAdressOIB>
    <izvorni_sadrzaj>
      <item>ROBERT CIGLAR IZ KAPINACA, OIB 54180605438, Bana Jelačića 27,Kapinci</item>
      <item>ZOU Radomir Borotić i Darko Novačić, T. Masaryka 14,33000 Virovitica</item>
      <item>TEHNODRVO d.o.o. za proizvodnju i trgovinu SLATINA, OIB 21467612451, Industrijska 6,33520 Slatina</item>
      <item>ANTE ŽUNIĆ IZ SLATINE, OIB 65375487859, Ulica Milke Trnine 8,33520 Slatina</item>
      <item>TANASIJA MARKOVIĆ, steč.upr., OIB 15362271646, Vrbovačka cesta 44,43500 Daruvar</item>
      <item>HRVATSKE ŠUME društvo s ograničenom odgovornošću ZAGREB, OIB 69693144506, Ul.Ljudevita Farkaša Vukotinovića 2,Zagreb</item>
      <item>OTP BANKA d.d., OIB 52508873833, Ulica domovinskog rata 3.,23000 Zadar</item>
      <item>SLATINSKA BANKA d.d., OIB 42252496579, Vladimira Nazora 2.,33520 Slatina</item>
    </izvorni_sadrzaj>
    <derivirana_varijabla naziv="DomainObject.Predmet.SudioniciListAdressOIB_1">
      <item>ROBERT CIGLAR IZ KAPINACA, OIB 54180605438, Bana Jelačića 27,Kapinci</item>
      <item>ZOU Radomir Borotić i Darko Novačić, T. Masaryka 14,33000 Virovitica</item>
      <item>TEHNODRVO d.o.o. za proizvodnju i trgovinu SLATINA, OIB 21467612451, Industrijska 6,33520 Slatina</item>
      <item>ANTE ŽUNIĆ IZ SLATINE, OIB 65375487859, Ulica Milke Trnine 8,33520 Slatina</item>
      <item>TANASIJA MARKOVIĆ, steč.upr., OIB 15362271646, Vrbovačka cesta 44,43500 Daruvar</item>
      <item>HRVATSKE ŠUME društvo s ograničenom odgovornošću ZAGREB, OIB 69693144506, Ul.Ljudevita Farkaša Vukotinovića 2,Zagreb</item>
      <item>OTP BANKA d.d., OIB 52508873833, Ulica domovinskog rata 3.,23000 Zadar</item>
      <item>SLATINSKA BANKA d.d., OIB 42252496579, Vladimira Nazora 2.,33520 Slatina</item>
    </derivirana_varijabla>
  </DomainObject.Predmet.SudioniciListAdressOIB>
  <DomainObject.UcesnikSudskeRadnje.NazivFormated>
    <izvorni_sadrzaj>TANASIJA MARKOVIĆ, steč.upr., OIB 15362271646, Vrbovačka cesta 44,43500 Daruvar</izvorni_sadrzaj>
    <derivirana_varijabla naziv="DomainObject.UcesnikSudskeRadnje.NazivFormated_1">TANASIJA MARKOVIĆ, steč.upr., OIB 15362271646, Vrbovačka cesta 44,43500 Daruvar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9AD083-8811-4301-808E-16AADC5190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109</properties:Words>
  <properties:Characters>622</properties:Characters>
  <properties:Lines>47</properties:Lines>
  <properties:Paragraphs>24</properties:Paragraphs>
  <properties:TotalTime>25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2016-11-30T11:03:00Z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Poziv za TANASIJA MARKOVIĆ, steč.upr.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