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11172" w14:paraId="f311172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2A2F21">
        <w:rPr>
          <w:rFonts w:cs="Times New Roman"/>
        </w:rPr>
        <w:t>Republike Hrvatske, Ministarstva Financija, Porezne uprave, Područnog ureda Sjeverna Hrvatska, zastupanog po Županijskom državnom odvjetništvu u Varaždinu, Građansko-upravnom odjelu,</w:t>
      </w:r>
      <w:r w:rsidR="00CC67FF">
        <w:rPr>
          <w:rFonts w:cs="Times New Roman"/>
        </w:rPr>
        <w:t xml:space="preserve"> </w:t>
      </w:r>
      <w:r w:rsidR="00CC67FF" w:rsidRPr="00BA0147">
        <w:rPr>
          <w:rFonts w:cs="Times New Roman"/>
        </w:rPr>
        <w:t>za otvaranje stečajnog postupka nad dužnikom</w:t>
      </w:r>
      <w:r w:rsidR="00E8057C">
        <w:rPr>
          <w:rFonts w:cs="Times New Roman"/>
        </w:rPr>
        <w:t xml:space="preserve"> </w:t>
      </w:r>
      <w:r w:rsidR="00E8057C">
        <w:t>KAMI COMMERCE d.o.o., Koprivnica, Vinka Vošickog 30, OIB: 63050905251</w:t>
      </w:r>
      <w:r w:rsidR="0028758C">
        <w:rPr>
          <w:rFonts w:cs="Times New Roman"/>
        </w:rPr>
        <w:t xml:space="preserve">, </w:t>
      </w:r>
      <w:r w:rsidR="00E8057C">
        <w:rPr>
          <w:rFonts w:cs="Times New Roman"/>
        </w:rPr>
        <w:t>12</w:t>
      </w:r>
      <w:r w:rsidR="00A059AD">
        <w:rPr>
          <w:rFonts w:cs="Times New Roman"/>
        </w:rPr>
        <w:t>. rujna</w:t>
      </w:r>
      <w:r w:rsidR="00055528">
        <w:rPr>
          <w:rFonts w:cs="Times New Roman"/>
        </w:rPr>
        <w:t xml:space="preserve">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E8057C" w:rsidP="005F7221" w:rsidR="005F7221" w:rsidRPr="00412CB1">
      <w:pPr>
        <w:jc w:val="center"/>
        <w:rPr>
          <w:b/>
        </w:rPr>
      </w:pPr>
      <w:r>
        <w:rPr>
          <w:b/>
        </w:rPr>
        <w:t>11</w:t>
      </w:r>
      <w:r w:rsidR="00A059AD">
        <w:rPr>
          <w:b/>
        </w:rPr>
        <w:t>. listopada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 w:rsidR="00A059AD">
        <w:rPr>
          <w:b/>
        </w:rPr>
        <w:t>08</w:t>
      </w:r>
      <w:r w:rsidR="0028758C">
        <w:rPr>
          <w:b/>
        </w:rPr>
        <w:t>,30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2A2F21">
        <w:t>Miroslav Katić, Koprivnica, Vinka Vošickog 30,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2A2F21">
        <w:t>KAMI COMMERCE d.o.o., Koprivnica, Vinka Vošickog 30,</w:t>
      </w:r>
    </w:p>
    <w:p w:rsidRDefault="00CC67FF" w:rsidP="00CC67FF" w:rsidR="00CC67FF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</w:t>
      </w:r>
      <w:r w:rsidR="002A2F21">
        <w:t>araždin, Varaždin, A. Cesarca 2,</w:t>
      </w:r>
    </w:p>
    <w:p w:rsidRDefault="002A2F21" w:rsidP="00CC67FF" w:rsidR="002A2F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 Varaždin, B. Radić 2.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predlagatelju Financijskoj agenciji, </w:t>
      </w:r>
      <w:r w:rsidRPr="005F7221">
        <w:t>Zagreb, Po</w:t>
      </w:r>
      <w:r>
        <w:t xml:space="preserve">družnica Varaždin, A. Cesarca 2, da u roku od 8 dana dostavi ovome sudu podatak o danima neprekidne blokade računa dužnika </w:t>
      </w:r>
      <w:r w:rsidR="002A2F21">
        <w:t xml:space="preserve">KAMI COMMERCE d.o.o., Koprivnica, Vinka Vošickog 30, OIB: 63050905251 </w:t>
      </w:r>
      <w:r>
        <w:t>i iznosu iz Očevidnika o redoslijedu plaćanja na računu dužnika za čije namirenje nema novčanih sredstava.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8057C">
        <w:rPr>
          <w:rFonts w:cs="Times New Roman"/>
        </w:rPr>
        <w:t>12</w:t>
      </w:r>
      <w:r w:rsidR="0028758C">
        <w:rPr>
          <w:rFonts w:cs="Times New Roman"/>
        </w:rPr>
        <w:t xml:space="preserve">. </w:t>
      </w:r>
      <w:r w:rsidR="00A059AD">
        <w:rPr>
          <w:rFonts w:cs="Times New Roman"/>
        </w:rPr>
        <w:t>rujna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2A2F21" w:rsidP="002A2F21" w:rsidR="002A2F21">
      <w:pPr>
        <w:rPr>
          <w:rFonts w:cs="Times New Roman"/>
        </w:rPr>
      </w:pPr>
    </w:p>
    <w:p w:rsidRDefault="002A2F21" w:rsidP="002A2F21" w:rsidR="002A2F21">
      <w:pPr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>
      <w:pPr>
        <w:ind w:firstLine="708" w:left="5664"/>
        <w:jc w:val="both"/>
      </w:pPr>
    </w:p>
    <w:p w:rsidRDefault="00004C9B" w:rsidP="003F5014" w:rsidR="00004C9B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C42207" w:rsidP="00C42207" w:rsidR="00C42207"/>
    <w:p w:rsidRDefault="00686301" w:rsidP="00C42207" w:rsidR="00686301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2A2F21">
        <w:t>KAMI COMMERCE d.o.o., Koprivnica, Vinka Vošickog 30,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2A2F21">
        <w:t>Miroslav Katić, Koprivnica, Vinka Vošickog 30,</w:t>
      </w:r>
    </w:p>
    <w:p w:rsidRDefault="00CC67FF" w:rsidP="00C277EA" w:rsidR="00CC67FF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2A2F21" w:rsidP="00C277EA" w:rsidR="002A2F21" w:rsidRP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329" w:rsidP="00BA0147" w:rsidR="00964329">
      <w:r>
        <w:separator/>
      </w:r>
    </w:p>
  </w:endnote>
  <w:endnote w:id="0" w:type="continuationSeparator">
    <w:p w:rsidRDefault="00964329" w:rsidP="00BA0147" w:rsidR="00964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329" w:rsidP="00BA0147" w:rsidR="00964329">
      <w:r>
        <w:separator/>
      </w:r>
    </w:p>
  </w:footnote>
  <w:footnote w:id="0" w:type="continuationSeparator">
    <w:p w:rsidRDefault="00964329" w:rsidP="00BA0147" w:rsidR="009643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04C9B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28758C">
      <w:t>16</w:t>
    </w:r>
    <w:r w:rsidR="00E8057C">
      <w:t>/17-43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E8057C">
      <w:t>16/17-43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04C9B"/>
    <w:rsid w:val="00012293"/>
    <w:rsid w:val="000531BB"/>
    <w:rsid w:val="00055528"/>
    <w:rsid w:val="000B2748"/>
    <w:rsid w:val="000B44AC"/>
    <w:rsid w:val="000C472A"/>
    <w:rsid w:val="000F55DF"/>
    <w:rsid w:val="001D2BCB"/>
    <w:rsid w:val="002341FF"/>
    <w:rsid w:val="0028758C"/>
    <w:rsid w:val="002A2F21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F0C0D"/>
    <w:rsid w:val="005747A5"/>
    <w:rsid w:val="0058239B"/>
    <w:rsid w:val="00582897"/>
    <w:rsid w:val="00586314"/>
    <w:rsid w:val="00591BCF"/>
    <w:rsid w:val="005A09E6"/>
    <w:rsid w:val="005A7952"/>
    <w:rsid w:val="005F4618"/>
    <w:rsid w:val="005F7221"/>
    <w:rsid w:val="006063E0"/>
    <w:rsid w:val="00613CF2"/>
    <w:rsid w:val="00640372"/>
    <w:rsid w:val="00666C4B"/>
    <w:rsid w:val="00681854"/>
    <w:rsid w:val="00686301"/>
    <w:rsid w:val="00695D0C"/>
    <w:rsid w:val="006A7110"/>
    <w:rsid w:val="006B57C6"/>
    <w:rsid w:val="006B5EF7"/>
    <w:rsid w:val="006C5FEF"/>
    <w:rsid w:val="006C6A39"/>
    <w:rsid w:val="00720601"/>
    <w:rsid w:val="0072529F"/>
    <w:rsid w:val="0076577E"/>
    <w:rsid w:val="00777B5B"/>
    <w:rsid w:val="0079114C"/>
    <w:rsid w:val="007D470A"/>
    <w:rsid w:val="0080270A"/>
    <w:rsid w:val="00806764"/>
    <w:rsid w:val="0084747B"/>
    <w:rsid w:val="008B385D"/>
    <w:rsid w:val="008B5950"/>
    <w:rsid w:val="008B6A82"/>
    <w:rsid w:val="00926C33"/>
    <w:rsid w:val="00964329"/>
    <w:rsid w:val="009668AE"/>
    <w:rsid w:val="00970E9C"/>
    <w:rsid w:val="009C0AFE"/>
    <w:rsid w:val="009D7559"/>
    <w:rsid w:val="009F187F"/>
    <w:rsid w:val="009F4456"/>
    <w:rsid w:val="009F4BEF"/>
    <w:rsid w:val="00A04B28"/>
    <w:rsid w:val="00A059AD"/>
    <w:rsid w:val="00A91E2B"/>
    <w:rsid w:val="00A97D02"/>
    <w:rsid w:val="00AC55E9"/>
    <w:rsid w:val="00AF2F5B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8057C"/>
    <w:rsid w:val="00EA46C0"/>
    <w:rsid w:val="00EA5506"/>
    <w:rsid w:val="00ED3B5E"/>
    <w:rsid w:val="00ED79A7"/>
    <w:rsid w:val="00F07400"/>
    <w:rsid w:val="00F2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04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004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St-16/2017</izvorni_sadrzaj>
    <derivirana_varijabla naziv="DomainObject.Predmet.OznakaBroj_1">St-16/2017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KAMI COMMERCE društvo s ograničenom odgovornošću za promet i usluge</izvorni_sadrzaj>
    <derivirana_varijabla naziv="DomainObject.Predmet.ProtustrankaFormated_1">  KAMI COMMERCE društvo s ograničenom odgovornošću za promet i usluge</derivirana_varijabla>
  </DomainObject.Predmet.ProtustrankaFormated>
  <DomainObject.Predmet.ProtustrankaFormatedOIB>
    <izvorni_sadrzaj>  KAMI COMMERCE društvo s ograničenom odgovornošću za promet i usluge, OIB 63050905251</izvorni_sadrzaj>
    <derivirana_varijabla naziv="DomainObject.Predmet.ProtustrankaFormatedOIB_1">  KAMI COMMERCE društvo s ograničenom odgovornošću za promet i usluge, OIB 63050905251</derivirana_varijabla>
  </DomainObject.Predmet.ProtustrankaFormatedOIB>
  <DomainObject.Predmet.ProtustrankaFormatedWithAdress>
    <izvorni_sadrzaj> KAMI COMMERCE društvo s ograničenom odgovornošću za promet i usluge, Vinka Vošickog 30, 48000 Koprivnica</izvorni_sadrzaj>
    <derivirana_varijabla naziv="DomainObject.Predmet.ProtustrankaFormatedWithAdress_1"> KAMI COMMERCE društvo s ograničenom odgovornošću za promet i usluge, Vinka Vošickog 30, 48000 Koprivnica</derivirana_varijabla>
  </DomainObject.Predmet.ProtustrankaFormatedWithAdress>
  <DomainObject.Predmet.ProtustrankaFormatedWithAdressOIB>
    <izvorni_sadrzaj> KAMI COMMERCE društvo s ograničenom odgovornošću za promet i usluge, OIB 63050905251, Vinka Vošickog 30, 48000 Koprivnica</izvorni_sadrzaj>
    <derivirana_varijabla naziv="DomainObject.Predmet.ProtustrankaFormatedWithAdressOIB_1"> KAMI COMMERCE društvo s ograničenom odgovornošću za promet i usluge, OIB 63050905251, Vinka Vošickog 30, 48000 Koprivnica</derivirana_varijabla>
  </DomainObject.Predmet.ProtustrankaFormatedWithAdressOIB>
  <DomainObject.Predmet.ProtustrankaWithAdress>
    <izvorni_sadrzaj>KAMI COMMERCE društvo s ograničenom odgovornošću za promet i usluge Vinka Vošickog 30, 48000 Koprivnica</izvorni_sadrzaj>
    <derivirana_varijabla naziv="DomainObject.Predmet.ProtustrankaWithAdress_1">KAMI COMMERCE društvo s ograničenom odgovornošću za promet i usluge Vinka Vošickog 30, 48000 Koprivnica</derivirana_varijabla>
  </DomainObject.Predmet.ProtustrankaWithAdress>
  <DomainObject.Predmet.ProtustrankaWithAdressOIB>
    <izvorni_sadrzaj>KAMI COMMERCE društvo s ograničenom odgovornošću za promet i usluge, OIB 63050905251, Vinka Vošickog 30, 48000 Koprivnica</izvorni_sadrzaj>
    <derivirana_varijabla naziv="DomainObject.Predmet.ProtustrankaWithAdressOIB_1">KAMI COMMERCE društvo s ograničenom odgovornošću za promet i usluge, OIB 63050905251, Vinka Vošickog 30, 48000 Koprivnica</derivirana_varijabla>
  </DomainObject.Predmet.ProtustrankaWithAdressOIB>
  <DomainObject.Predmet.ProtustrankaNazivFormated>
    <izvorni_sadrzaj>KAMI COMMERCE društvo s ograničenom odgovornošću za promet i usluge</izvorni_sadrzaj>
    <derivirana_varijabla naziv="DomainObject.Predmet.ProtustrankaNazivFormated_1">KAMI COMMERCE društvo s ograničenom odgovornošću za promet i usluge</derivirana_varijabla>
  </DomainObject.Predmet.ProtustrankaNazivFormated>
  <DomainObject.Predmet.ProtustrankaNazivFormatedOIB>
    <izvorni_sadrzaj>KAMI COMMERCE društvo s ograničenom odgovornošću za promet i usluge, OIB 63050905251</izvorni_sadrzaj>
    <derivirana_varijabla naziv="DomainObject.Predmet.ProtustrankaNazivFormatedOIB_1">KAMI COMMERCE društvo s ograničenom odgovornošću za promet i usluge, OIB 63050905251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11379.33</izvorni_sadrzaj>
    <derivirana_varijabla naziv="DomainObject.Predmet.TrenutnaVrijednost_1">11379.33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KAMI COMMERCE društvo s ograničenom odgovornošću za promet i usluge</item>
    </izvorni_sadrzaj>
    <derivirana_varijabla naziv="DomainObject.Predmet.ProtuStrankaListFormated_1">
      <item>KAMI COMMERCE društvo s ograničenom odgovornošću za promet i usluge</item>
    </derivirana_varijabla>
  </DomainObject.Predmet.ProtuStrankaListFormated>
  <DomainObject.Predmet.ProtuStrankaListFormatedOIB>
    <izvorni_sadrzaj>
      <item>KAMI COMMERCE društvo s ograničenom odgovornošću za promet i usluge, OIB 63050905251</item>
    </izvorni_sadrzaj>
    <derivirana_varijabla naziv="DomainObject.Predmet.ProtuStrankaListFormatedOIB_1">
      <item>KAMI COMMERCE društvo s ograničenom odgovornošću za promet i usluge, OIB 63050905251</item>
    </derivirana_varijabla>
  </DomainObject.Predmet.ProtuStrankaListFormatedOIB>
  <DomainObject.Predmet.ProtuStrankaListFormatedWithAdress>
    <izvorni_sadrzaj>
      <item>KAMI COMMERCE društvo s ograničenom odgovornošću za promet i usluge, Vinka Vošickog 30, 48000 Koprivnica</item>
    </izvorni_sadrzaj>
    <derivirana_varijabla naziv="DomainObject.Predmet.ProtuStrankaListFormatedWithAdress_1">
      <item>KAMI COMMERCE društvo s ograničenom odgovornošću za promet i usluge, Vinka Vošickog 30, 48000 Koprivnica</item>
    </derivirana_varijabla>
  </DomainObject.Predmet.ProtuStrankaListFormatedWithAdress>
  <DomainObject.Predmet.ProtuStrankaListFormatedWithAdressOIB>
    <izvorni_sadrzaj>
      <item>KAMI COMMERCE društvo s ograničenom odgovornošću za promet i usluge, OIB 63050905251, Vinka Vošickog 30, 48000 Koprivnica</item>
    </izvorni_sadrzaj>
    <derivirana_varijabla naziv="DomainObject.Predmet.ProtuStrankaListFormatedWithAdressOIB_1">
      <item>KAMI COMMERCE društvo s ograničenom odgovornošću za promet i usluge, OIB 63050905251, Vinka Vošickog 30, 48000 Koprivnica</item>
    </derivirana_varijabla>
  </DomainObject.Predmet.ProtuStrankaListFormatedWithAdressOIB>
  <DomainObject.Predmet.ProtuStrankaListNazivFormated>
    <izvorni_sadrzaj>
      <item>KAMI COMMERCE društvo s ograničenom odgovornošću za promet i usluge</item>
    </izvorni_sadrzaj>
    <derivirana_varijabla naziv="DomainObject.Predmet.ProtuStrankaListNazivFormated_1">
      <item>KAMI COMMERCE društvo s ograničenom odgovornošću za promet i usluge</item>
    </derivirana_varijabla>
  </DomainObject.Predmet.ProtuStrankaListNazivFormated>
  <DomainObject.Predmet.ProtuStrankaListNazivFormatedOIB>
    <izvorni_sadrzaj>
      <item>KAMI COMMERCE društvo s ograničenom odgovornošću za promet i usluge, OIB 63050905251</item>
    </izvorni_sadrzaj>
    <derivirana_varijabla naziv="DomainObject.Predmet.ProtuStrankaListNazivFormatedOIB_1">
      <item>KAMI COMMERCE društvo s ograničenom odgovornošću za promet i usluge, OIB 63050905251</item>
    </derivirana_varijabla>
  </DomainObject.Predmet.ProtuStrankaListNazivFormatedOIB>
  <DomainObject.Predmet.OstaliListFormated>
    <izvorni_sadrzaj>
      <item>Županijsko državno odvjetništvo u Varaždinu</item>
      <item>Miroslav Katić</item>
    </izvorni_sadrzaj>
    <derivirana_varijabla naziv="DomainObject.Predmet.OstaliListFormated_1">
      <item>Županijsko državno odvjetništvo u Varaždinu</item>
      <item>Miroslav Katić</item>
    </derivirana_varijabla>
  </DomainObject.Predmet.OstaliListFormated>
  <DomainObject.Predmet.OstaliListFormatedOIB>
    <izvorni_sadrzaj>
      <item>Županijsko državno odvjetništvo u Varaždinu</item>
      <item>Miroslav Katić, OIB 38029399783</item>
    </izvorni_sadrzaj>
    <derivirana_varijabla naziv="DomainObject.Predmet.OstaliListFormatedOIB_1">
      <item>Županijsko državno odvjetništvo u Varaždinu</item>
      <item>Miroslav Katić, OIB 38029399783</item>
    </derivirana_varijabla>
  </DomainObject.Predmet.OstaliListFormatedOIB>
  <DomainObject.Predmet.OstaliListFormatedWithAdress>
    <izvorni_sadrzaj>
      <item>Županijsko državno odvjetništvo u Varaždinu</item>
      <item>Miroslav Katić, Vinka Vošickog 30, 48000 Koprivnica</item>
    </izvorni_sadrzaj>
    <derivirana_varijabla naziv="DomainObject.Predmet.OstaliListFormatedWithAdress_1">
      <item>Županijsko državno odvjetništvo u Varaždinu</item>
      <item>Miroslav Katić, Vinka Vošickog 30, 48000 Koprivnica</item>
    </derivirana_varijabla>
  </DomainObject.Predmet.OstaliListFormatedWithAdress>
  <DomainObject.Predmet.OstaliListFormatedWithAdressOIB>
    <izvorni_sadrzaj>
      <item>Županijsko državno odvjetništvo u Varaždinu</item>
      <item>Miroslav Katić, OIB 38029399783, Vinka Vošickog 30, 48000 Koprivnica</item>
    </izvorni_sadrzaj>
    <derivirana_varijabla naziv="DomainObject.Predmet.OstaliListFormatedWithAdressOIB_1">
      <item>Županijsko državno odvjetništvo u Varaždinu</item>
      <item>Miroslav Katić, OIB 38029399783, Vinka Vošickog 30, 48000 Koprivnica</item>
    </derivirana_varijabla>
  </DomainObject.Predmet.OstaliListFormatedWithAdressOIB>
  <DomainObject.Predmet.OstaliListNazivFormated>
    <izvorni_sadrzaj>
      <item>Županijsko državno odvjetništvo u Varaždinu</item>
      <item>Miroslav Katić</item>
    </izvorni_sadrzaj>
    <derivirana_varijabla naziv="DomainObject.Predmet.OstaliListNazivFormated_1">
      <item>Županijsko državno odvjetništvo u Varaždinu</item>
      <item>Miroslav Katić</item>
    </derivirana_varijabla>
  </DomainObject.Predmet.OstaliListNazivFormated>
  <DomainObject.Predmet.OstaliListNazivFormatedOIB>
    <izvorni_sadrzaj>
      <item>Županijsko državno odvjetništvo u Varaždinu</item>
      <item>Miroslav Katić, OIB 38029399783</item>
    </izvorni_sadrzaj>
    <derivirana_varijabla naziv="DomainObject.Predmet.OstaliListNazivFormatedOIB_1">
      <item>Županijsko državno odvjetništvo u Varaždinu</item>
      <item>Miroslav Katić, OIB 38029399783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KAMI COMMERCE društvo s ograničenom odgovornošću za promet i usluge</izvorni_sadrzaj>
    <derivirana_varijabla naziv="DomainObject.Predmet.ProtustrankaIDrugi_1">KAMI COMMERCE društvo s ograničenom odgovornošću za promet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KAMI COMMERCE društvo s ograničenom odgovornošću za promet i usluge, OIB 63050905251, Vinka Vošickog 30, 48000 Koprivnica</izvorni_sadrzaj>
    <derivirana_varijabla naziv="DomainObject.Predmet.ProtustrankaIDrugiAdressOIB_1">KAMI COMMERCE društvo s ograničenom odgovornošću za promet i usluge, OIB 63050905251, Vinka Vošickog 30,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KAMI COMMERCE društvo s ograničenom odgovornošću za promet i usluge</item>
      <item>Županijsko državno odvjetništvo u Varaždinu</item>
      <item>Miroslav Katić</item>
    </izvorni_sadrzaj>
    <derivirana_varijabla naziv="DomainObject.Predmet.SudioniciListNaziv_1">
      <item>Financijska agencija</item>
      <item>KAMI COMMERCE društvo s ograničenom odgovornošću za promet i usluge</item>
      <item>Županijsko državno odvjetništvo u Varaždinu</item>
      <item>Miroslav Katić</item>
    </derivirana_varijabla>
  </DomainObject.Predmet.SudioniciListNaziv>
  <DomainObject.Predmet.SudioniciListAdressOIB>
    <izvorni_sadrzaj>
      <item>Financijska agencija, OIB 85821130368, A. Cesarca 2,42000 Varaždin</item>
      <item>KAMI COMMERCE društvo s ograničenom odgovornošću za promet i usluge, OIB 63050905251, Vinka Vošickog 30,48000 Koprivnica</item>
      <item>Županijsko državno odvjetništvo u Varaždinu</item>
      <item>Miroslav Katić, OIB 38029399783, Vinka Vošickog 30,48000 Koprivnica</item>
    </izvorni_sadrzaj>
    <derivirana_varijabla naziv="DomainObject.Predmet.SudioniciListAdressOIB_1">
      <item>Financijska agencija, OIB 85821130368, A. Cesarca 2,42000 Varaždin</item>
      <item>KAMI COMMERCE društvo s ograničenom odgovornošću za promet i usluge, OIB 63050905251, Vinka Vošickog 30,48000 Koprivnica</item>
      <item>Županijsko državno odvjetništvo u Varaždinu</item>
      <item>Miroslav Katić, OIB 38029399783, Vinka Vošickog 30,48000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63050905251</item>
      <item>, OIB null</item>
      <item>, OIB 38029399783</item>
    </izvorni_sadrzaj>
    <derivirana_varijabla naziv="DomainObject.Predmet.SudioniciListNazivOIB_1">
      <item>, OIB 85821130368</item>
      <item>, OIB 63050905251</item>
      <item>, OIB null</item>
      <item>, OIB 38029399783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55AF34-7167-4903-975E-BF1A760DFA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1730</properties:Characters>
  <properties:Lines>61</properties:Lines>
  <properties:Paragraphs>26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2017-09-12T08:34:00Z</cp:lastPrinted>
  <dcterms:modified xmlns:xsi="http://www.w3.org/2001/XMLSchema-instance" xsi:type="dcterms:W3CDTF">2017-09-12T08:36:00Z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