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15f3a" w14:paraId="9a15f3a" w:rsidRDefault="00325398" w:rsidP="00572798" w:rsidR="00325398">
      <w:pPr>
        <w:tabs>
          <w:tab w:pos="6150" w:val="left"/>
        </w:tabs>
        <w15:collapsed w:val="false"/>
      </w:pPr>
      <w:bookmarkStart w:name="_GoBack" w:id="0"/>
      <w:bookmarkEnd w:id="0"/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C55AE6">
        <w:t>7888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C55AE6">
        <w:t xml:space="preserve">08. veljače 2016.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C55AE6" w:rsidR="00D01B78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C55AE6">
        <w:t xml:space="preserve">ANGULUS d.o.o. </w:t>
      </w:r>
      <w:proofErr w:type="spellStart"/>
      <w:r w:rsidR="00C55AE6">
        <w:t>Kladje</w:t>
      </w:r>
      <w:proofErr w:type="spellEnd"/>
      <w:r w:rsidR="00C55AE6">
        <w:t xml:space="preserve"> (Grad Samobor), </w:t>
      </w:r>
      <w:proofErr w:type="spellStart"/>
      <w:r w:rsidR="00C55AE6">
        <w:t>Mirnovečka</w:t>
      </w:r>
      <w:proofErr w:type="spellEnd"/>
      <w:r w:rsidR="00C55AE6">
        <w:t xml:space="preserve"> 29, MBS: 080674242, OIB: 61119627977</w:t>
      </w:r>
      <w:r w:rsidR="0018450C">
        <w:t>.</w:t>
      </w:r>
    </w:p>
    <w:p w:rsidRDefault="00C55AE6" w:rsidP="00C55AE6" w:rsidR="00C55AE6">
      <w:pPr>
        <w:ind w:hanging="705" w:left="705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5B137F">
        <w:t xml:space="preserve">je </w:t>
      </w:r>
      <w:r w:rsidR="00C55AE6">
        <w:t xml:space="preserve">18.885,08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C55AE6">
        <w:t xml:space="preserve">08. veljače 2016.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  <w:r w:rsidR="00C55AE6">
        <w:t>: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 xml:space="preserve">niku  oglasna ploča suda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proofErr w:type="spellStart"/>
      <w:r>
        <w:t>zz</w:t>
      </w:r>
      <w:proofErr w:type="spellEnd"/>
      <w:r>
        <w:t xml:space="preserve">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2FE5" w:rsidR="00242FE5">
      <w:r>
        <w:separator/>
      </w:r>
    </w:p>
  </w:endnote>
  <w:endnote w:id="0" w:type="continuationSeparator">
    <w:p w:rsidRDefault="00242FE5" w:rsidR="00242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2FE5" w:rsidR="00242FE5">
      <w:r>
        <w:separator/>
      </w:r>
    </w:p>
  </w:footnote>
  <w:footnote w:id="0" w:type="continuationSeparator">
    <w:p w:rsidRDefault="00242FE5" w:rsidR="00242F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450C"/>
    <w:rsid w:val="00185571"/>
    <w:rsid w:val="001D3860"/>
    <w:rsid w:val="001D7BCA"/>
    <w:rsid w:val="001E50FB"/>
    <w:rsid w:val="001F6933"/>
    <w:rsid w:val="00230A63"/>
    <w:rsid w:val="0024170D"/>
    <w:rsid w:val="00242FE5"/>
    <w:rsid w:val="00263D6D"/>
    <w:rsid w:val="00264D19"/>
    <w:rsid w:val="00297E94"/>
    <w:rsid w:val="002C4E3A"/>
    <w:rsid w:val="00325398"/>
    <w:rsid w:val="003538DF"/>
    <w:rsid w:val="0038246E"/>
    <w:rsid w:val="003D35F9"/>
    <w:rsid w:val="003E3A15"/>
    <w:rsid w:val="003E5D1C"/>
    <w:rsid w:val="00413F4C"/>
    <w:rsid w:val="004B337A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F0073"/>
    <w:rsid w:val="005F4627"/>
    <w:rsid w:val="00627F6A"/>
    <w:rsid w:val="00636851"/>
    <w:rsid w:val="00655125"/>
    <w:rsid w:val="00657B8E"/>
    <w:rsid w:val="006756D0"/>
    <w:rsid w:val="006E591E"/>
    <w:rsid w:val="007178B3"/>
    <w:rsid w:val="00790F6F"/>
    <w:rsid w:val="007B5AFD"/>
    <w:rsid w:val="007D54DB"/>
    <w:rsid w:val="007D5A5D"/>
    <w:rsid w:val="008155EE"/>
    <w:rsid w:val="008173AB"/>
    <w:rsid w:val="00824241"/>
    <w:rsid w:val="008613BD"/>
    <w:rsid w:val="00863025"/>
    <w:rsid w:val="00871F01"/>
    <w:rsid w:val="00886129"/>
    <w:rsid w:val="008E3E11"/>
    <w:rsid w:val="00920CA0"/>
    <w:rsid w:val="00925DB3"/>
    <w:rsid w:val="009419D8"/>
    <w:rsid w:val="009A43C5"/>
    <w:rsid w:val="009A749D"/>
    <w:rsid w:val="00A51F82"/>
    <w:rsid w:val="00A71431"/>
    <w:rsid w:val="00AC4528"/>
    <w:rsid w:val="00AD027A"/>
    <w:rsid w:val="00B82F18"/>
    <w:rsid w:val="00C3410D"/>
    <w:rsid w:val="00C55AE6"/>
    <w:rsid w:val="00C836B9"/>
    <w:rsid w:val="00C958E9"/>
    <w:rsid w:val="00CA4A01"/>
    <w:rsid w:val="00CE7362"/>
    <w:rsid w:val="00D01B78"/>
    <w:rsid w:val="00D27591"/>
    <w:rsid w:val="00D53D96"/>
    <w:rsid w:val="00D66226"/>
    <w:rsid w:val="00DE13B1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42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2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42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42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42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42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2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42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2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2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7888</izvorni_sadrzaj>
    <derivirana_varijabla naziv="DomainObject.Predmet.Broj_1">7888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St-7888/2015</izvorni_sadrzaj>
    <derivirana_varijabla naziv="DomainObject.Predmet.OznakaBroj_1">St-7888/2015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ANGULUS d.o.o. zastupanog po punomoćniku Ozren Kralj</izvorni_sadrzaj>
    <derivirana_varijabla naziv="DomainObject.Predmet.ProtustrankaFormated_1">  ANGULUS d.o.o. zastupanog po punomoćniku Ozren Kralj</derivirana_varijabla>
  </DomainObject.Predmet.ProtustrankaFormated>
  <DomainObject.Predmet.ProtustrankaFormatedOIB>
    <izvorni_sadrzaj>  ANGULUS d.o.o., OIB 61119627977 zastupanog po punomoćniku Ozren Kralj</izvorni_sadrzaj>
    <derivirana_varijabla naziv="DomainObject.Predmet.ProtustrankaFormatedOIB_1">  ANGULUS d.o.o., OIB 61119627977 zastupanog po punomoćniku Ozren Kralj</derivirana_varijabla>
  </DomainObject.Predmet.ProtustrankaFormatedOIB>
  <DomainObject.Predmet.ProtustrankaFormatedWithAdress>
    <izvorni_sadrzaj> ANGULUS d.o.o., Mirnovečka 29, 10430 Kladje zastupanog po punomoćniku Ozren Kralj</izvorni_sadrzaj>
    <derivirana_varijabla naziv="DomainObject.Predmet.ProtustrankaFormatedWithAdress_1"> ANGULUS d.o.o., Mirnovečka 29, 10430 Kladje zastupanog po punomoćniku Ozren Kralj</derivirana_varijabla>
  </DomainObject.Predmet.ProtustrankaFormatedWithAdress>
  <DomainObject.Predmet.ProtustrankaFormatedWithAdressOIB>
    <izvorni_sadrzaj> ANGULUS d.o.o., OIB 61119627977, Mirnovečka 29, 10430 Kladje zastupanog po punomoćniku Ozren Kralj</izvorni_sadrzaj>
    <derivirana_varijabla naziv="DomainObject.Predmet.ProtustrankaFormatedWithAdressOIB_1"> ANGULUS d.o.o., OIB 61119627977, Mirnovečka 29, 10430 Kladje zastupanog po punomoćniku Ozren Kralj</derivirana_varijabla>
  </DomainObject.Predmet.ProtustrankaFormatedWithAdressOIB>
  <DomainObject.Predmet.ProtustrankaWithAdress>
    <izvorni_sadrzaj>ANGULUS d.o.o. Mirnovečka 29, 10430 Kladje</izvorni_sadrzaj>
    <derivirana_varijabla naziv="DomainObject.Predmet.ProtustrankaWithAdress_1">ANGULUS d.o.o. Mirnovečka 29, 10430 Kladje</derivirana_varijabla>
  </DomainObject.Predmet.ProtustrankaWithAdress>
  <DomainObject.Predmet.ProtustrankaWithAdressOIB>
    <izvorni_sadrzaj>ANGULUS d.o.o., OIB 61119627977, Mirnovečka 29, 10430 Kladje</izvorni_sadrzaj>
    <derivirana_varijabla naziv="DomainObject.Predmet.ProtustrankaWithAdressOIB_1">ANGULUS d.o.o., OIB 61119627977, Mirnovečka 29, 10430 Kladje</derivirana_varijabla>
  </DomainObject.Predmet.ProtustrankaWithAdressOIB>
  <DomainObject.Predmet.ProtustrankaNazivFormated>
    <izvorni_sadrzaj>ANGULUS d.o.o.</izvorni_sadrzaj>
    <derivirana_varijabla naziv="DomainObject.Predmet.ProtustrankaNazivFormated_1">ANGULUS d.o.o.</derivirana_varijabla>
  </DomainObject.Predmet.ProtustrankaNazivFormated>
  <DomainObject.Predmet.ProtustrankaNazivFormatedOIB>
    <izvorni_sadrzaj>ANGULUS d.o.o., OIB 61119627977</izvorni_sadrzaj>
    <derivirana_varijabla naziv="DomainObject.Predmet.ProtustrankaNazivFormatedOIB_1">ANGULUS d.o.o., OIB 61119627977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ANGULUS d.o.o. zastupanog po punomoćniku Ozren Kralj</item>
    </izvorni_sadrzaj>
    <derivirana_varijabla naziv="DomainObject.Predmet.ProtuStrankaListFormated_1">
      <item>ANGULUS d.o.o. zastupanog po punomoćniku Ozren Kralj</item>
    </derivirana_varijabla>
  </DomainObject.Predmet.ProtuStrankaListFormated>
  <DomainObject.Predmet.ProtuStrankaListFormatedOIB>
    <izvorni_sadrzaj>
      <item>ANGULUS d.o.o., OIB 61119627977 zastupanog po punomoćniku Ozren Kralj</item>
    </izvorni_sadrzaj>
    <derivirana_varijabla naziv="DomainObject.Predmet.ProtuStrankaListFormatedOIB_1">
      <item>ANGULUS d.o.o., OIB 61119627977 zastupanog po punomoćniku Ozren Kralj</item>
    </derivirana_varijabla>
  </DomainObject.Predmet.ProtuStrankaListFormatedOIB>
  <DomainObject.Predmet.ProtuStrankaListFormatedWithAdress>
    <izvorni_sadrzaj>
      <item>ANGULUS d.o.o., Mirnovečka 29, 10430 Kladje zastupanog po punomoćniku Ozren Kralj</item>
    </izvorni_sadrzaj>
    <derivirana_varijabla naziv="DomainObject.Predmet.ProtuStrankaListFormatedWithAdress_1">
      <item>ANGULUS d.o.o., Mirnovečka 29, 10430 Kladje zastupanog po punomoćniku Ozren Kralj</item>
    </derivirana_varijabla>
  </DomainObject.Predmet.ProtuStrankaListFormatedWithAdress>
  <DomainObject.Predmet.ProtuStrankaListFormatedWithAdressOIB>
    <izvorni_sadrzaj>
      <item>ANGULUS d.o.o., OIB 61119627977, Mirnovečka 29, 10430 Kladje zastupanog po punomoćniku Ozren Kralj</item>
    </izvorni_sadrzaj>
    <derivirana_varijabla naziv="DomainObject.Predmet.ProtuStrankaListFormatedWithAdressOIB_1">
      <item>ANGULUS d.o.o., OIB 61119627977, Mirnovečka 29, 10430 Kladje zastupanog po punomoćniku Ozren Kralj</item>
    </derivirana_varijabla>
  </DomainObject.Predmet.ProtuStrankaListFormatedWithAdressOIB>
  <DomainObject.Predmet.ProtuStrankaListNazivFormated>
    <izvorni_sadrzaj>
      <item>ANGULUS d.o.o.</item>
    </izvorni_sadrzaj>
    <derivirana_varijabla naziv="DomainObject.Predmet.ProtuStrankaListNazivFormated_1">
      <item>ANGULUS d.o.o.</item>
    </derivirana_varijabla>
  </DomainObject.Predmet.ProtuStrankaListNazivFormated>
  <DomainObject.Predmet.ProtuStrankaListNazivFormatedOIB>
    <izvorni_sadrzaj>
      <item>ANGULUS d.o.o., OIB 61119627977</item>
    </izvorni_sadrzaj>
    <derivirana_varijabla naziv="DomainObject.Predmet.ProtuStrankaListNazivFormatedOIB_1">
      <item>ANGULUS d.o.o., OIB 61119627977</item>
    </derivirana_varijabla>
  </DomainObject.Predmet.ProtuStrankaListNazivFormatedOIB>
  <DomainObject.Predmet.OstaliListFormated>
    <izvorni_sadrzaj>
      <item>Ozren Kralj punomoćnik sudionika u postupku ANGULUS d.o.o.</item>
    </izvorni_sadrzaj>
    <derivirana_varijabla naziv="DomainObject.Predmet.OstaliListFormated_1">
      <item>Ozren Kralj punomoćnik sudionika u postupku ANGULUS d.o.o.</item>
    </derivirana_varijabla>
  </DomainObject.Predmet.OstaliListFormated>
  <DomainObject.Predmet.OstaliListFormatedOIB>
    <izvorni_sadrzaj>
      <item>Ozren Kralj, OIB 19757722290 punomoćnik sudionika u postupku ANGULUS d.o.o.</item>
    </izvorni_sadrzaj>
    <derivirana_varijabla naziv="DomainObject.Predmet.OstaliListFormatedOIB_1">
      <item>Ozren Kralj, OIB 19757722290 punomoćnik sudionika u postupku ANGULUS d.o.o.</item>
    </derivirana_varijabla>
  </DomainObject.Predmet.OstaliListFormatedOIB>
  <DomainObject.Predmet.OstaliListFormatedWithAdress>
    <izvorni_sadrzaj>
      <item>Ozren Kralj, Mirnovečka 29, 10430 Kladje punomoćnik sudionika u postupku ANGULUS d.o.o.</item>
    </izvorni_sadrzaj>
    <derivirana_varijabla naziv="DomainObject.Predmet.OstaliListFormatedWithAdress_1">
      <item>Ozren Kralj, Mirnovečka 29, 10430 Kladje punomoćnik sudionika u postupku ANGULUS d.o.o.</item>
    </derivirana_varijabla>
  </DomainObject.Predmet.OstaliListFormatedWithAdress>
  <DomainObject.Predmet.OstaliListFormatedWithAdressOIB>
    <izvorni_sadrzaj>
      <item>Ozren Kralj, OIB 19757722290, Mirnovečka 29, 10430 Kladje punomoćnik sudionika u postupku ANGULUS d.o.o.</item>
    </izvorni_sadrzaj>
    <derivirana_varijabla naziv="DomainObject.Predmet.OstaliListFormatedWithAdressOIB_1">
      <item>Ozren Kralj, OIB 19757722290, Mirnovečka 29, 10430 Kladje punomoćnik sudionika u postupku ANGULUS d.o.o.</item>
    </derivirana_varijabla>
  </DomainObject.Predmet.OstaliListFormatedWithAdressOIB>
  <DomainObject.Predmet.OstaliListNazivFormated>
    <izvorni_sadrzaj>
      <item>Ozren Kralj</item>
    </izvorni_sadrzaj>
    <derivirana_varijabla naziv="DomainObject.Predmet.OstaliListNazivFormated_1">
      <item>Ozren Kralj</item>
    </derivirana_varijabla>
  </DomainObject.Predmet.OstaliListNazivFormated>
  <DomainObject.Predmet.OstaliListNazivFormatedOIB>
    <izvorni_sadrzaj>
      <item>Ozren Kralj, OIB 19757722290</item>
    </izvorni_sadrzaj>
    <derivirana_varijabla naziv="DomainObject.Predmet.OstaliListNazivFormatedOIB_1">
      <item>Ozren Kralj, OIB 19757722290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ANGULUS d.o.o.</izvorni_sadrzaj>
    <derivirana_varijabla naziv="DomainObject.Predmet.ProtustrankaIDrugi_1">ANGULUS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ANGULUS d.o.o., OIB 61119627977, Mirnovečka 29, 10430 Kladje</izvorni_sadrzaj>
    <derivirana_varijabla naziv="DomainObject.Predmet.ProtustrankaIDrugiAdressOIB_1">ANGULUS d.o.o., OIB 61119627977, Mirnovečka 29, 10430 Kladje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ANGULUS d.o.o.</item>
      <item>Ozren Kralj</item>
    </izvorni_sadrzaj>
    <derivirana_varijabla naziv="DomainObject.Predmet.SudioniciListNaziv_1">
      <item>FINA Regionalni centar Zagreb</item>
      <item>ANGULUS d.o.o.</item>
      <item>Ozren Kralj</item>
    </derivirana_varijabla>
  </DomainObject.Predmet.SudioniciListNaziv>
  <DomainObject.Predmet.SudioniciListAdressOIB>
    <izvorni_sadrzaj>
      <item>FINA Regionalni centar Zagreb, OIB 85821130368, Trg svibanjskih žrtava 1995. 1,10000 Zagreb</item>
      <item>ANGULUS d.o.o., OIB 61119627977, Mirnovečka 29,10430 Kladje</item>
      <item>Ozren Kralj, OIB 19757722290, Mirnovečka 29,10430 Kladje</item>
    </izvorni_sadrzaj>
    <derivirana_varijabla naziv="DomainObject.Predmet.SudioniciListAdressOIB_1">
      <item>FINA Regionalni centar Zagreb, OIB 85821130368, Trg svibanjskih žrtava 1995. 1,10000 Zagreb</item>
      <item>ANGULUS d.o.o., OIB 61119627977, Mirnovečka 29,10430 Kladje</item>
      <item>Ozren Kralj, OIB 19757722290, Mirnovečka 29,10430 Kladje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61119627977</item>
      <item>, OIB 19757722290</item>
    </izvorni_sadrzaj>
    <derivirana_varijabla naziv="DomainObject.Predmet.SudioniciListNazivOIB_1">
      <item>, OIB 85821130368</item>
      <item>, OIB 61119627977</item>
      <item>, OIB 19757722290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1347</properties:Characters>
  <properties:Lines>43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2016-02-08T08:05:00Z</dcterms:created>
  <dc:creator>ilukac</dc:creator>
  <cp:lastModifiedBy>Zlatka Plivelić</cp:lastModifiedBy>
  <cp:lastPrinted>2015-12-23T10:25:00Z</cp:lastPrinted>
  <dcterms:modified xmlns:xsi="http://www.w3.org/2001/XMLSchema-instance" xsi:type="dcterms:W3CDTF">2016-02-08T09:13:00Z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