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3be3" w14:paraId="0493be3" w:rsidRDefault="00E076CF" w:rsidR="00E076CF">
      <w:pPr>
        <w15:collapsed w:val="false"/>
      </w:pPr>
      <w:bookmarkStart w:name="_GoBack" w:id="0"/>
      <w:bookmarkEnd w:id="0"/>
    </w:p>
    <w:p w:rsidRDefault="00966C1D" w:rsidR="00E076CF"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1A7F97">
        <w:t>-79</w:t>
      </w:r>
      <w:r w:rsidR="00BA086E">
        <w:t>8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BA5C6A">
        <w:t xml:space="preserve">NOVA OTPIMA </w:t>
      </w:r>
      <w:r w:rsidR="000E78DF">
        <w:t xml:space="preserve">d.o.o., </w:t>
      </w:r>
      <w:r w:rsidR="007E26AB">
        <w:t>Split, Zrinjsko-Frankopanska 64</w:t>
      </w:r>
      <w:r w:rsidR="00F61726">
        <w:t xml:space="preserve">, </w:t>
      </w:r>
      <w:r w:rsidR="004D7D95">
        <w:t xml:space="preserve">OIB: </w:t>
      </w:r>
      <w:r w:rsidR="007E26AB">
        <w:t>63583170478</w:t>
      </w:r>
      <w:r w:rsidR="001E6581">
        <w:t>, MBS:</w:t>
      </w:r>
      <w:r w:rsidR="007E26AB">
        <w:t xml:space="preserve"> 090007212</w:t>
      </w:r>
      <w:r w:rsidR="00CB223B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966C1D" w:rsidP="00AA5FA1" w:rsidR="00966C1D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7E26AB" w:rsidRPr="007E26AB">
        <w:t xml:space="preserve">NOVA OTPIMA d.o.o., Split, Zrinjsko-Frankopanska 64, OIB: 63583170478, MBS: 090007212, </w:t>
      </w:r>
      <w:r>
        <w:t xml:space="preserve">na 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7E26AB">
        <w:t>1458</w:t>
      </w:r>
      <w:r>
        <w:t xml:space="preserve"> dana, u </w:t>
      </w:r>
      <w:r w:rsidR="00E076CF">
        <w:t>u</w:t>
      </w:r>
      <w:r w:rsidR="001E6581">
        <w:t>kupnom iznosu o</w:t>
      </w:r>
      <w:r w:rsidR="007E26AB">
        <w:t>d 134.070,00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AA5FA1">
        <w:t>ovlaštena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A7F97">
        <w:t>23. ST-79</w:t>
      </w:r>
      <w:r w:rsidR="00BA086E">
        <w:t>8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IV- Ako osoba ovlaštena za zastupanje dužnika po zakonu, u roku od 15 dana od dana objave oglasa na e-oglasnoj ploči suda ne podnese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lastRenderedPageBreak/>
        <w:t>spis</w:t>
      </w:r>
    </w:p>
    <w:p w:rsidRDefault="00AA5FA1" w:rsidP="00AA5FA1" w:rsidR="00AA5FA1" w:rsidRPr="00AA5FA1">
      <w:r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A7F97"/>
    <w:rsid w:val="001E6581"/>
    <w:rsid w:val="0026785F"/>
    <w:rsid w:val="00296435"/>
    <w:rsid w:val="002A267F"/>
    <w:rsid w:val="0043500C"/>
    <w:rsid w:val="004D7D95"/>
    <w:rsid w:val="00737DD6"/>
    <w:rsid w:val="00776F7C"/>
    <w:rsid w:val="007E26AB"/>
    <w:rsid w:val="008138F5"/>
    <w:rsid w:val="008922FD"/>
    <w:rsid w:val="008A2CF5"/>
    <w:rsid w:val="00966C1D"/>
    <w:rsid w:val="00AA5FA1"/>
    <w:rsid w:val="00AD5BE5"/>
    <w:rsid w:val="00B44A30"/>
    <w:rsid w:val="00BA086E"/>
    <w:rsid w:val="00BA5C6A"/>
    <w:rsid w:val="00C81826"/>
    <w:rsid w:val="00CB223B"/>
    <w:rsid w:val="00D02BB5"/>
    <w:rsid w:val="00D242DA"/>
    <w:rsid w:val="00D8312C"/>
    <w:rsid w:val="00E076CF"/>
    <w:rsid w:val="00E634A0"/>
    <w:rsid w:val="00EB7A0E"/>
    <w:rsid w:val="00F61726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66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C1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7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8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8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8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8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66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C1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7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8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8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8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8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St-798/2015</izvorni_sadrzaj>
    <derivirana_varijabla naziv="DomainObject.Predmet.OznakaBroj_1">St-798/2015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OPTIMA, društvo s ograničenom odgovornošću za trgovinu i turizam</izvorni_sadrzaj>
    <derivirana_varijabla naziv="DomainObject.Predmet.ProtustrankaFormated_1">  NOVA OPTIMA, društvo s ograničenom odgovornošću za trgovinu i turizam</derivirana_varijabla>
  </DomainObject.Predmet.ProtustrankaFormated>
  <DomainObject.Predmet.ProtustrankaFormatedOIB>
    <izvorni_sadrzaj>  NOVA OPTIMA, društvo s ograničenom odgovornošću za trgovinu i turizam, OIB 63583170478</izvorni_sadrzaj>
    <derivirana_varijabla naziv="DomainObject.Predmet.ProtustrankaFormatedOIB_1">  NOVA OPTIMA, društvo s ograničenom odgovornošću za trgovinu i turizam, OIB 63583170478</derivirana_varijabla>
  </DomainObject.Predmet.ProtustrankaFormatedOIB>
  <DomainObject.Predmet.ProtustrankaFormatedWithAdress>
    <izvorni_sadrzaj> NOVA OPTIMA, društvo s ograničenom odgovornošću za trgovinu i turizam, Zrinjsko-Frankopanska 64, 21000 Split</izvorni_sadrzaj>
    <derivirana_varijabla naziv="DomainObject.Predmet.ProtustrankaFormatedWithAdress_1"> NOVA OPTIMA, društvo s ograničenom odgovornošću za trgovinu i turizam, Zrinjsko-Frankopanska 64, 21000 Split</derivirana_varijabla>
  </DomainObject.Predmet.ProtustrankaFormatedWithAdress>
  <DomainObject.Predmet.ProtustrankaFormatedWithAdressOIB>
    <izvorni_sadrzaj> NOVA OPTIMA, društvo s ograničenom odgovornošću za trgovinu i turizam, OIB 63583170478, Zrinjsko-Frankopanska 64, 21000 Split</izvorni_sadrzaj>
    <derivirana_varijabla naziv="DomainObject.Predmet.ProtustrankaFormatedWithAdressOIB_1"> NOVA OPTIMA, društvo s ograničenom odgovornošću za trgovinu i turizam, OIB 63583170478, Zrinjsko-Frankopanska 64, 21000 Split</derivirana_varijabla>
  </DomainObject.Predmet.ProtustrankaFormatedWithAdressOIB>
  <DomainObject.Predmet.ProtustrankaWithAdress>
    <izvorni_sadrzaj>NOVA OPTIMA, društvo s ograničenom odgovornošću za trgovinu i turizam Zrinjsko-Frankopanska 64, 21000 Split</izvorni_sadrzaj>
    <derivirana_varijabla naziv="DomainObject.Predmet.ProtustrankaWithAdress_1">NOVA OPTIMA, društvo s ograničenom odgovornošću za trgovinu i turizam Zrinjsko-Frankopanska 64, 21000 Split</derivirana_varijabla>
  </DomainObject.Predmet.ProtustrankaWithAdress>
  <DomainObject.Predmet.ProtustrankaWithAdressOIB>
    <izvorni_sadrzaj>NOVA OPTIMA, društvo s ograničenom odgovornošću za trgovinu i turizam, OIB 63583170478, Zrinjsko-Frankopanska 64, 21000 Split</izvorni_sadrzaj>
    <derivirana_varijabla naziv="DomainObject.Predmet.ProtustrankaWithAdressOIB_1">NOVA OPTIMA, društvo s ograničenom odgovornošću za trgovinu i turizam, OIB 63583170478, Zrinjsko-Frankopanska 64, 21000 Split</derivirana_varijabla>
  </DomainObject.Predmet.ProtustrankaWithAdressOIB>
  <DomainObject.Predmet.ProtustrankaNazivFormated>
    <izvorni_sadrzaj>NOVA OPTIMA, društvo s ograničenom odgovornošću za trgovinu i turizam</izvorni_sadrzaj>
    <derivirana_varijabla naziv="DomainObject.Predmet.ProtustrankaNazivFormated_1">NOVA OPTIMA, društvo s ograničenom odgovornošću za trgovinu i turizam</derivirana_varijabla>
  </DomainObject.Predmet.ProtustrankaNazivFormated>
  <DomainObject.Predmet.ProtustrankaNazivFormatedOIB>
    <izvorni_sadrzaj>NOVA OPTIMA, društvo s ograničenom odgovornošću za trgovinu i turizam, OIB 63583170478</izvorni_sadrzaj>
    <derivirana_varijabla naziv="DomainObject.Predmet.ProtustrankaNazivFormatedOIB_1">NOVA OPTIMA, društvo s ograničenom odgovornošću za trgovinu i turizam, OIB 63583170478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134070.00</izvorni_sadrzaj>
    <derivirana_varijabla naziv="DomainObject.Predmet.TrenutnaVrijednost_1">134070.00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NOVA OPTIMA, društvo s ograničenom odgovornošću za trgovinu i turizam</item>
    </izvorni_sadrzaj>
    <derivirana_varijabla naziv="DomainObject.Predmet.ProtuStrankaListFormated_1">
      <item>NOVA OPTIMA, društvo s ograničenom odgovornošću za trgovinu i turizam</item>
    </derivirana_varijabla>
  </DomainObject.Predmet.ProtuStrankaListFormated>
  <DomainObject.Predmet.ProtuStrankaListFormatedOIB>
    <izvorni_sadrzaj>
      <item>NOVA OPTIMA, društvo s ograničenom odgovornošću za trgovinu i turizam, OIB 63583170478</item>
    </izvorni_sadrzaj>
    <derivirana_varijabla naziv="DomainObject.Predmet.ProtuStrankaListFormatedOIB_1">
      <item>NOVA OPTIMA, društvo s ograničenom odgovornošću za trgovinu i turizam, OIB 63583170478</item>
    </derivirana_varijabla>
  </DomainObject.Predmet.ProtuStrankaListFormatedOIB>
  <DomainObject.Predmet.ProtuStrankaListFormatedWithAdress>
    <izvorni_sadrzaj>
      <item>NOVA OPTIMA, društvo s ograničenom odgovornošću za trgovinu i turizam, Zrinjsko-Frankopanska 64, 21000 Split</item>
    </izvorni_sadrzaj>
    <derivirana_varijabla naziv="DomainObject.Predmet.ProtuStrankaListFormatedWithAdress_1">
      <item>NOVA OPTIMA, društvo s ograničenom odgovornošću za trgovinu i turizam, Zrinjsko-Frankopanska 64, 21000 Split</item>
    </derivirana_varijabla>
  </DomainObject.Predmet.ProtuStrankaListFormatedWithAdress>
  <DomainObject.Predmet.ProtuStrankaListFormatedWithAdressOIB>
    <izvorni_sadrzaj>
      <item>NOVA OPTIMA, društvo s ograničenom odgovornošću za trgovinu i turizam, OIB 63583170478, Zrinjsko-Frankopanska 64, 21000 Split</item>
    </izvorni_sadrzaj>
    <derivirana_varijabla naziv="DomainObject.Predmet.ProtuStrankaListFormatedWithAdressOIB_1">
      <item>NOVA OPTIMA, društvo s ograničenom odgovornošću za trgovinu i turizam, OIB 63583170478, Zrinjsko-Frankopanska 64, 21000 Split</item>
    </derivirana_varijabla>
  </DomainObject.Predmet.ProtuStrankaListFormatedWithAdressOIB>
  <DomainObject.Predmet.ProtuStrankaListNazivFormated>
    <izvorni_sadrzaj>
      <item>NOVA OPTIMA, društvo s ograničenom odgovornošću za trgovinu i turizam</item>
    </izvorni_sadrzaj>
    <derivirana_varijabla naziv="DomainObject.Predmet.ProtuStrankaListNazivFormated_1">
      <item>NOVA OPTIMA, društvo s ograničenom odgovornošću za trgovinu i turizam</item>
    </derivirana_varijabla>
  </DomainObject.Predmet.ProtuStrankaListNazivFormated>
  <DomainObject.Predmet.ProtuStrankaListNazivFormatedOIB>
    <izvorni_sadrzaj>
      <item>NOVA OPTIMA, društvo s ograničenom odgovornošću za trgovinu i turizam, OIB 63583170478</item>
    </izvorni_sadrzaj>
    <derivirana_varijabla naziv="DomainObject.Predmet.ProtuStrankaListNazivFormatedOIB_1">
      <item>NOVA OPTIMA, društvo s ograničenom odgovornošću za trgovinu i turizam, OIB 63583170478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NOVA OPTIMA, društvo s ograničenom odgovornošću za trgovinu i turizam</izvorni_sadrzaj>
    <derivirana_varijabla naziv="DomainObject.Predmet.ProtustrankaIDrugi_1">NOVA OPTIMA, društvo s ograničenom odgovornošću za trgovinu i turizam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NOVA OPTIMA, društvo s ograničenom odgovornošću za trgovinu i turizam, OIB 63583170478, Zrinjsko-Frankopanska 64, 21000 Split</izvorni_sadrzaj>
    <derivirana_varijabla naziv="DomainObject.Predmet.ProtustrankaIDrugiAdressOIB_1">NOVA OPTIMA, društvo s ograničenom odgovornošću za trgovinu i turizam, OIB 63583170478, Zrinjsko-Frankopanska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OPTIMA, društvo s ograničenom odgovornošću za trgovinu i turizam</item>
      <item>FINANCIJSKA AGENCIJA, RC SPLIT</item>
    </izvorni_sadrzaj>
    <derivirana_varijabla naziv="DomainObject.Predmet.SudioniciListNaziv_1">
      <item>NOVA OPTIMA, društvo s ograničenom odgovornošću za trgovinu i turizam</item>
      <item>FINANCIJSKA AGENCIJA, RC SPLIT</item>
    </derivirana_varijabla>
  </DomainObject.Predmet.SudioniciListNaziv>
  <DomainObject.Predmet.SudioniciListAdressOIB>
    <izvorni_sadrzaj>
      <item>NOVA OPTIMA, društvo s ograničenom odgovornošću za trgovinu i turizam, OIB 63583170478, Zrinjsko-Frankopanska 64,21000 Split</item>
      <item>FINANCIJSKA AGENCIJA, RC SPLIT, OIB 85821130368, Mažuranićevo šet. 24 b,21000 Split</item>
    </izvorni_sadrzaj>
    <derivirana_varijabla naziv="DomainObject.Predmet.SudioniciListAdressOIB_1">
      <item>NOVA OPTIMA, društvo s ograničenom odgovornošću za trgovinu i turizam, OIB 63583170478, Zrinjsko-Frankopanska 64,21000 Split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63583170478</item>
      <item>, OIB 85821130368</item>
    </izvorni_sadrzaj>
    <derivirana_varijabla naziv="DomainObject.Predmet.SudioniciListNazivOIB_1">
      <item>, OIB 63583170478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1785</properties:Characters>
  <properties:Lines>50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2015-11-11T08:09:00Z</dcterms:created>
  <dc:creator>Lari Glavaš</dc:creator>
  <cp:lastModifiedBy>Lari Glavaš</cp:lastModifiedBy>
  <cp:lastPrinted>2015-11-11T08:09:00Z</cp:lastPrinted>
  <dcterms:modified xmlns:xsi="http://www.w3.org/2001/XMLSchema-instance" xsi:type="dcterms:W3CDTF">2015-11-11T08:10:00Z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