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ca08" w14:paraId="e54ca08" w:rsidRDefault="00611B4D" w:rsidP="00611B4D" w:rsidR="00611B4D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611B4D" w:rsidP="00611B4D" w:rsidR="00611B4D" w:rsidRPr="00874E87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St-261</w:t>
      </w:r>
      <w:r w:rsidRPr="00ED7FD5">
        <w:t>/</w:t>
      </w:r>
      <w:r w:rsidRPr="00874E87">
        <w:t>2018-3</w:t>
      </w:r>
    </w:p>
    <w:p w:rsidRDefault="00611B4D" w:rsidP="00611B4D" w:rsidR="00611B4D" w:rsidRPr="00874E87">
      <w:r w:rsidRPr="00874E87">
        <w:t xml:space="preserve"> TRGOVAČKI SUD U PAZINU</w:t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  <w:t xml:space="preserve">       </w:t>
      </w:r>
    </w:p>
    <w:p w:rsidRDefault="00611B4D" w:rsidP="00611B4D" w:rsidR="00611B4D" w:rsidRPr="00874E87">
      <w:r w:rsidRPr="00874E87">
        <w:t xml:space="preserve">     52000 PAZIN, Dršćevka 1 </w:t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  <w:t xml:space="preserve">        </w:t>
      </w:r>
    </w:p>
    <w:p w:rsidRDefault="00611B4D" w:rsidP="00611B4D" w:rsidR="00611B4D" w:rsidRPr="00874E87">
      <w:pPr>
        <w:jc w:val="both"/>
      </w:pPr>
      <w:r w:rsidRPr="00874E87">
        <w:tab/>
      </w:r>
    </w:p>
    <w:p w:rsidRDefault="00611B4D" w:rsidP="00611B4D" w:rsidR="00611B4D" w:rsidRPr="00874E87">
      <w:pPr>
        <w:jc w:val="center"/>
      </w:pPr>
      <w:r w:rsidRPr="00874E87">
        <w:t>R E P U B L I K A  H R V A T S K A</w:t>
      </w:r>
    </w:p>
    <w:p w:rsidRDefault="00611B4D" w:rsidP="00611B4D" w:rsidR="00611B4D" w:rsidRPr="00874E87"/>
    <w:p w:rsidRDefault="00611B4D" w:rsidP="00611B4D" w:rsidR="00611B4D" w:rsidRPr="00874E87">
      <w:pPr>
        <w:jc w:val="center"/>
      </w:pPr>
      <w:r w:rsidRPr="00874E87">
        <w:t>R J E Š E NJ E</w:t>
      </w:r>
    </w:p>
    <w:p w:rsidRDefault="00611B4D" w:rsidP="00611B4D" w:rsidR="00611B4D" w:rsidRPr="00874E87"/>
    <w:p w:rsidRDefault="00611B4D" w:rsidP="00611B4D" w:rsidR="00611B4D" w:rsidRPr="00874E87">
      <w:pPr>
        <w:jc w:val="both"/>
      </w:pPr>
      <w:r w:rsidRPr="00874E87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 w:rsidR="00E75963" w:rsidRPr="00874E87">
        <w:t>INDI UGOSTITELJSTVO j.d.o.o., Labin, Senari 17, OIB: 52143351087</w:t>
      </w:r>
      <w:r w:rsidRPr="00874E87">
        <w:t>, 1</w:t>
      </w:r>
      <w:r w:rsidR="00EC1B3B" w:rsidRPr="00874E87">
        <w:t>8</w:t>
      </w:r>
      <w:r w:rsidRPr="00874E87">
        <w:t xml:space="preserve">. srpnja 2018. </w:t>
      </w:r>
    </w:p>
    <w:p w:rsidRDefault="00611B4D" w:rsidP="00611B4D" w:rsidR="00611B4D" w:rsidRPr="000F2661">
      <w:pPr>
        <w:jc w:val="both"/>
      </w:pPr>
    </w:p>
    <w:p w:rsidRDefault="00611B4D" w:rsidP="00611B4D" w:rsidR="00611B4D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611B4D" w:rsidP="00611B4D" w:rsidR="00611B4D" w:rsidRPr="003B548F">
      <w:pPr>
        <w:jc w:val="both"/>
      </w:pPr>
    </w:p>
    <w:p w:rsidRDefault="00611B4D" w:rsidP="00611B4D" w:rsidR="00611B4D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 w:rsidR="00E75963" w:rsidRPr="00EC1B3B">
        <w:t>INDI UGOSTITELJSTVO j.d.o.o., Labin, Senari 17, OIB: 52143351087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</w:t>
      </w:r>
      <w:r w:rsidRPr="000C6DFA">
        <w:rPr>
          <w:b/>
          <w:lang w:val="pl-PL"/>
        </w:rPr>
        <w:t xml:space="preserve">za </w:t>
      </w:r>
      <w:r w:rsidR="000C6DFA" w:rsidRPr="000C6DFA">
        <w:rPr>
          <w:b/>
          <w:lang w:val="pl-PL"/>
        </w:rPr>
        <w:t>10</w:t>
      </w:r>
      <w:r w:rsidRPr="000C6DFA">
        <w:rPr>
          <w:b/>
          <w:lang w:val="pl-PL"/>
        </w:rPr>
        <w:t xml:space="preserve">. rujna 2018. u </w:t>
      </w:r>
      <w:r w:rsidR="000C6DFA" w:rsidRPr="000C6DFA">
        <w:rPr>
          <w:b/>
          <w:lang w:val="pl-PL"/>
        </w:rPr>
        <w:t>10</w:t>
      </w:r>
      <w:r w:rsidRPr="000C6DFA">
        <w:rPr>
          <w:b/>
          <w:lang w:val="pl-PL"/>
        </w:rPr>
        <w:t>:</w:t>
      </w:r>
      <w:r w:rsidR="000C6DFA" w:rsidRPr="000C6DFA">
        <w:rPr>
          <w:b/>
          <w:lang w:val="pl-PL"/>
        </w:rPr>
        <w:t>3</w:t>
      </w:r>
      <w:r w:rsidRPr="000C6DFA">
        <w:rPr>
          <w:b/>
          <w:lang w:val="pl-PL"/>
        </w:rPr>
        <w:t>0 sat</w:t>
      </w:r>
      <w:r w:rsidRPr="000F2661">
        <w:rPr>
          <w:b/>
          <w:lang w:val="pl-PL"/>
        </w:rPr>
        <w:t>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r w:rsidRPr="00730BBD">
        <w:rPr>
          <w:b/>
        </w:rPr>
        <w:t xml:space="preserve">Dršćevka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611B4D" w:rsidP="00611B4D" w:rsidR="00611B4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611B4D" w:rsidP="00611B4D" w:rsidR="00611B4D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 w:rsidR="00E75963" w:rsidRPr="00EC1B3B">
        <w:t>INDI UGOSTITELJSTVO j.d.o.o., Labin, Senari 17, OIB: 52143351087</w:t>
      </w:r>
      <w:r w:rsidRPr="00EC1B3B">
        <w:t xml:space="preserve">,  </w:t>
      </w:r>
    </w:p>
    <w:p w:rsidRDefault="00611B4D" w:rsidP="00611B4D" w:rsidR="00611B4D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 w:rsidR="00EC1B3B">
        <w:rPr>
          <w:rFonts w:eastAsiaTheme="minorHAnsi"/>
          <w:bCs w:val="false"/>
          <w:lang w:eastAsia="en-US"/>
        </w:rPr>
        <w:t>Daniel Zahtila, Labin, Senari 17</w:t>
      </w:r>
      <w:r w:rsidRPr="006B105B">
        <w:rPr>
          <w:lang w:val="sv-SE"/>
        </w:rPr>
        <w:t>,</w:t>
      </w:r>
    </w:p>
    <w:p w:rsidRDefault="00611B4D" w:rsidP="00611B4D" w:rsidR="00611B4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11B4D" w:rsidP="00611B4D" w:rsidR="00611B4D" w:rsidRPr="003B548F">
      <w:pPr>
        <w:jc w:val="both"/>
        <w:rPr>
          <w:lang w:val="sv-SE"/>
        </w:rPr>
      </w:pPr>
    </w:p>
    <w:p w:rsidRDefault="00611B4D" w:rsidP="00611B4D" w:rsidR="00611B4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E75963" w:rsidRPr="00EC1B3B">
        <w:t>INDI UGOSTITELJSTVO j.d.o.o., Labin, Senari 17, OIB: 52143351087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611B4D" w:rsidP="00611B4D" w:rsidR="00611B4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11B4D" w:rsidP="00611B4D" w:rsidR="00611B4D" w:rsidRPr="003B548F">
      <w:pPr>
        <w:jc w:val="both"/>
      </w:pPr>
    </w:p>
    <w:p w:rsidRDefault="00611B4D" w:rsidP="00611B4D" w:rsidR="00611B4D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874E87">
        <w:t xml:space="preserve">u </w:t>
      </w:r>
      <w:r w:rsidR="00E75963" w:rsidRPr="00874E87">
        <w:t>1</w:t>
      </w:r>
      <w:r w:rsidR="00EC1B3B" w:rsidRPr="00874E87">
        <w:t>8</w:t>
      </w:r>
      <w:r w:rsidR="00E75963" w:rsidRPr="00874E87">
        <w:t xml:space="preserve">. srpnja </w:t>
      </w:r>
      <w:r w:rsidRPr="00874E87">
        <w:t>20</w:t>
      </w:r>
      <w:r w:rsidRPr="000F2661">
        <w:t>1</w:t>
      </w:r>
      <w:r w:rsidRPr="00FC4041">
        <w:t>8.</w:t>
      </w:r>
    </w:p>
    <w:p w:rsidRDefault="00611B4D" w:rsidP="00611B4D" w:rsidR="00611B4D" w:rsidRPr="00EF0E2B">
      <w:pPr>
        <w:jc w:val="center"/>
      </w:pPr>
    </w:p>
    <w:p w:rsidRDefault="00611B4D" w:rsidP="00611B4D" w:rsidR="00611B4D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611B4D" w:rsidP="00611B4D" w:rsidR="00611B4D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611B4D" w:rsidP="00611B4D" w:rsidR="00611B4D" w:rsidRPr="003B548F">
      <w:pPr>
        <w:jc w:val="center"/>
      </w:pPr>
    </w:p>
    <w:p w:rsidRDefault="00611B4D" w:rsidP="00611B4D" w:rsidR="00611B4D" w:rsidRPr="003B548F">
      <w:pPr>
        <w:jc w:val="both"/>
      </w:pPr>
      <w:r w:rsidRPr="003B548F">
        <w:t>UPUTA O PRAVNOM LIJEKU:</w:t>
      </w:r>
    </w:p>
    <w:p w:rsidRDefault="00611B4D" w:rsidP="00611B4D" w:rsidR="00611B4D" w:rsidRPr="003B548F">
      <w:pPr>
        <w:jc w:val="both"/>
      </w:pPr>
      <w:r w:rsidRPr="003B548F">
        <w:t>Protiv ovog rješenja nije dopuštena posebna žalba (čl. 115. st. 1. SZ-a).</w:t>
      </w:r>
    </w:p>
    <w:p w:rsidRDefault="00611B4D" w:rsidP="00611B4D" w:rsidR="00611B4D" w:rsidRPr="003B548F">
      <w:pPr>
        <w:jc w:val="both"/>
      </w:pPr>
    </w:p>
    <w:p w:rsidRDefault="00611B4D" w:rsidP="00611B4D" w:rsidR="00611B4D" w:rsidRPr="003B548F">
      <w:pPr>
        <w:jc w:val="both"/>
      </w:pPr>
      <w:r w:rsidRPr="003B548F">
        <w:t>DNA:</w:t>
      </w:r>
    </w:p>
    <w:p w:rsidRDefault="00611B4D" w:rsidP="00611B4D" w:rsidR="00611B4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611B4D" w:rsidP="00611B4D" w:rsidR="00611B4D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 w:rsidR="00E75963" w:rsidRPr="00EC1B3B">
        <w:t>INDI UGOSTITELJSTVO j.d.o.o., Labin, Senari 17</w:t>
      </w:r>
    </w:p>
    <w:p w:rsidRDefault="00611B4D" w:rsidP="00611B4D" w:rsidR="00611B4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 w:rsidR="00EC1B3B">
        <w:rPr>
          <w:rFonts w:eastAsiaTheme="minorHAnsi"/>
          <w:bCs w:val="false"/>
          <w:lang w:eastAsia="en-US"/>
        </w:rPr>
        <w:t>Daniel Zahtila, Labin, Senari 17</w:t>
      </w:r>
    </w:p>
    <w:p w:rsidRDefault="00611B4D" w:rsidP="00EC1B3B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B3B" w:rsidR="00E8515F">
      <w:r>
        <w:separator/>
      </w:r>
    </w:p>
  </w:endnote>
  <w:endnote w:id="0" w:type="continuationSeparator">
    <w:p w:rsidRDefault="00EC1B3B" w:rsidR="00E85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B3B" w:rsidR="00E8515F">
      <w:r>
        <w:separator/>
      </w:r>
    </w:p>
  </w:footnote>
  <w:footnote w:id="0" w:type="continuationSeparator">
    <w:p w:rsidRDefault="00EC1B3B" w:rsidR="00E851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596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1B3B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E16B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B4D"/>
    <w:rsid w:val="000C6DFA"/>
    <w:rsid w:val="001E16B8"/>
    <w:rsid w:val="00554328"/>
    <w:rsid w:val="00611B4D"/>
    <w:rsid w:val="00874E87"/>
    <w:rsid w:val="00985388"/>
    <w:rsid w:val="00E75963"/>
    <w:rsid w:val="00E8515F"/>
    <w:rsid w:val="00EC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B4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1B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B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1B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B4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B4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1B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B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1B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B4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 UGOSTITELJSTVO j.d.o.o. LABIN</izvorni_sadrzaj>
    <derivirana_varijabla naziv="DomainObject.Predmet.ProtustrankaFormated_1">  INDI UGOSTITELJSTVO j.d.o.o. LABIN</derivirana_varijabla>
  </DomainObject.Predmet.ProtustrankaFormated>
  <DomainObject.Predmet.ProtustrankaFormatedOIB>
    <izvorni_sadrzaj>  INDI UGOSTITELJSTVO j.d.o.o. LABIN, OIB 52143351087</izvorni_sadrzaj>
    <derivirana_varijabla naziv="DomainObject.Predmet.ProtustrankaFormatedOIB_1">  INDI UGOSTITELJSTVO j.d.o.o. LABIN, OIB 52143351087</derivirana_varijabla>
  </DomainObject.Predmet.ProtustrankaFormatedOIB>
  <DomainObject.Predmet.ProtustrankaFormatedWithAdress>
    <izvorni_sadrzaj> INDI UGOSTITELJSTVO j.d.o.o. LABIN, Senari 17, 52220 Labin</izvorni_sadrzaj>
    <derivirana_varijabla naziv="DomainObject.Predmet.ProtustrankaFormatedWithAdress_1"> INDI UGOSTITELJSTVO j.d.o.o. LABIN, Senari 17, 52220 Labin</derivirana_varijabla>
  </DomainObject.Predmet.ProtustrankaFormatedWithAdress>
  <DomainObject.Predmet.ProtustrankaFormatedWithAdressOIB>
    <izvorni_sadrzaj> INDI UGOSTITELJSTVO j.d.o.o. LABIN, OIB 52143351087, Senari 17, 52220 Labin</izvorni_sadrzaj>
    <derivirana_varijabla naziv="DomainObject.Predmet.ProtustrankaFormatedWithAdressOIB_1"> INDI UGOSTITELJSTVO j.d.o.o. LABIN, OIB 52143351087, Senari 17, 52220 Labin</derivirana_varijabla>
  </DomainObject.Predmet.ProtustrankaFormatedWithAdressOIB>
  <DomainObject.Predmet.ProtustrankaWithAdress>
    <izvorni_sadrzaj>INDI UGOSTITELJSTVO j.d.o.o. LABIN Senari 17, 52220 Labin</izvorni_sadrzaj>
    <derivirana_varijabla naziv="DomainObject.Predmet.ProtustrankaWithAdress_1">INDI UGOSTITELJSTVO j.d.o.o. LABIN Senari 17, 52220 Labin</derivirana_varijabla>
  </DomainObject.Predmet.ProtustrankaWithAdress>
  <DomainObject.Predmet.ProtustrankaWithAdressOIB>
    <izvorni_sadrzaj>INDI UGOSTITELJSTVO j.d.o.o. LABIN, OIB 52143351087, Senari 17, 52220 Labin</izvorni_sadrzaj>
    <derivirana_varijabla naziv="DomainObject.Predmet.ProtustrankaWithAdressOIB_1">INDI UGOSTITELJSTVO j.d.o.o. LABIN, OIB 52143351087, Senari 17, 52220 Labin</derivirana_varijabla>
  </DomainObject.Predmet.ProtustrankaWithAdressOIB>
  <DomainObject.Predmet.ProtustrankaNazivFormated>
    <izvorni_sadrzaj>INDI UGOSTITELJSTVO j.d.o.o. LABIN</izvorni_sadrzaj>
    <derivirana_varijabla naziv="DomainObject.Predmet.ProtustrankaNazivFormated_1">INDI UGOSTITELJSTVO j.d.o.o. LABIN</derivirana_varijabla>
  </DomainObject.Predmet.ProtustrankaNazivFormated>
  <DomainObject.Predmet.ProtustrankaNazivFormatedOIB>
    <izvorni_sadrzaj>INDI UGOSTITELJSTVO j.d.o.o. LABIN, OIB 52143351087</izvorni_sadrzaj>
    <derivirana_varijabla naziv="DomainObject.Predmet.ProtustrankaNazivFormatedOIB_1">INDI UGOSTITELJSTVO j.d.o.o. LABIN, OIB 52143351087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20901.39</izvorni_sadrzaj>
    <derivirana_varijabla naziv="DomainObject.Predmet.TrenutnaVrijednost_1">20901.39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INDI UGOSTITELJSTVO j.d.o.o. LABIN</item>
    </izvorni_sadrzaj>
    <derivirana_varijabla naziv="DomainObject.Predmet.ProtuStrankaListFormated_1">
      <item>INDI UGOSTITELJSTVO j.d.o.o. LABIN</item>
    </derivirana_varijabla>
  </DomainObject.Predmet.ProtuStrankaListFormated>
  <DomainObject.Predmet.ProtuStrankaListFormatedOIB>
    <izvorni_sadrzaj>
      <item>INDI UGOSTITELJSTVO j.d.o.o. LABIN, OIB 52143351087</item>
    </izvorni_sadrzaj>
    <derivirana_varijabla naziv="DomainObject.Predmet.ProtuStrankaListFormatedOIB_1">
      <item>INDI UGOSTITELJSTVO j.d.o.o. LABIN, OIB 52143351087</item>
    </derivirana_varijabla>
  </DomainObject.Predmet.ProtuStrankaListFormatedOIB>
  <DomainObject.Predmet.ProtuStrankaListFormatedWithAdress>
    <izvorni_sadrzaj>
      <item>INDI UGOSTITELJSTVO j.d.o.o. LABIN, Senari 17, 52220 Labin</item>
    </izvorni_sadrzaj>
    <derivirana_varijabla naziv="DomainObject.Predmet.ProtuStrankaListFormatedWithAdress_1">
      <item>INDI UGOSTITELJSTVO j.d.o.o. LABIN, Senari 17, 52220 Labin</item>
    </derivirana_varijabla>
  </DomainObject.Predmet.ProtuStrankaListFormatedWithAdress>
  <DomainObject.Predmet.ProtuStrankaListFormatedWithAdressOIB>
    <izvorni_sadrzaj>
      <item>INDI UGOSTITELJSTVO j.d.o.o. LABIN, OIB 52143351087, Senari 17, 52220 Labin</item>
    </izvorni_sadrzaj>
    <derivirana_varijabla naziv="DomainObject.Predmet.ProtuStrankaListFormatedWithAdressOIB_1">
      <item>INDI UGOSTITELJSTVO j.d.o.o. LABIN, OIB 52143351087, Senari 17, 52220 Labin</item>
    </derivirana_varijabla>
  </DomainObject.Predmet.ProtuStrankaListFormatedWithAdressOIB>
  <DomainObject.Predmet.ProtuStrankaListNazivFormated>
    <izvorni_sadrzaj>
      <item>INDI UGOSTITELJSTVO j.d.o.o. LABIN</item>
    </izvorni_sadrzaj>
    <derivirana_varijabla naziv="DomainObject.Predmet.ProtuStrankaListNazivFormated_1">
      <item>INDI UGOSTITELJSTVO j.d.o.o. LABIN</item>
    </derivirana_varijabla>
  </DomainObject.Predmet.ProtuStrankaListNazivFormated>
  <DomainObject.Predmet.ProtuStrankaListNazivFormatedOIB>
    <izvorni_sadrzaj>
      <item>INDI UGOSTITELJSTVO j.d.o.o. LABIN, OIB 52143351087</item>
    </izvorni_sadrzaj>
    <derivirana_varijabla naziv="DomainObject.Predmet.ProtuStrankaListNazivFormatedOIB_1">
      <item>INDI UGOSTITELJSTVO j.d.o.o. LABIN, OIB 52143351087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INDI UGOSTITELJSTVO j.d.o.o. LABIN</izvorni_sadrzaj>
    <derivirana_varijabla naziv="DomainObject.Predmet.ProtustrankaIDrugi_1">INDI UGOSTITELJSTVO j.d.o.o.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INDI UGOSTITELJSTVO j.d.o.o. LABIN, OIB 52143351087, Senari 17, 52220 Labin</izvorni_sadrzaj>
    <derivirana_varijabla naziv="DomainObject.Predmet.ProtustrankaIDrugiAdressOIB_1">INDI UGOSTITELJSTVO j.d.o.o. LABIN, OIB 52143351087, Senari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INDI UGOSTITELJSTVO j.d.o.o. LABIN</item>
    </izvorni_sadrzaj>
    <derivirana_varijabla naziv="DomainObject.Predmet.SudioniciListNaziv_1">
      <item>FINANCIJSKA AGENCIJA, RC RIJEKA, PODRUŽNICA PULA, PULA</item>
      <item>INDI UGOSTITELJSTVO j.d.o.o.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INDI UGOSTITELJSTVO j.d.o.o. LABIN, OIB 52143351087, Senari 17,52220 Labin</item>
    </izvorni_sadrzaj>
    <derivirana_varijabla naziv="DomainObject.Predmet.SudioniciListAdressOIB_1">
      <item>FINANCIJSKA AGENCIJA, RC RIJEKA, PODRUŽNICA PULA, PULA, OIB 85821130368, F.KURELCA 8,51000 Rijeka</item>
      <item>INDI UGOSTITELJSTVO j.d.o.o. LABIN, OIB 52143351087, Senari 17,52220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52143351087</item>
    </izvorni_sadrzaj>
    <derivirana_varijabla naziv="DomainObject.Predmet.SudioniciListNazivOIB_1">
      <item>, OIB 85821130368</item>
      <item>, OIB 52143351087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1549</properties:Characters>
  <properties:Lines>47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2018-07-17T05:48:00Z</dcterms:created>
  <dc:creator>Jasmina Matika</dc:creator>
  <cp:lastModifiedBy>Jasmina Matika</cp:lastModifiedBy>
  <cp:lastPrinted>2018-07-18T06:59:00Z</cp:lastPrinted>
  <dcterms:modified xmlns:xsi="http://www.w3.org/2001/XMLSchema-instance" xsi:type="dcterms:W3CDTF">2018-07-18T07:01:00Z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(St-261-18 -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