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bae34" w14:paraId="7dbae34" w:rsidRDefault="00511F63" w:rsidP="00511F63" w:rsidR="00511F63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1F63" w:rsidP="00511F63" w:rsidR="00511F63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511F63" w:rsidP="00511F63" w:rsidR="00511F63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511F63" w:rsidP="00511F63" w:rsidR="00511F63" w:rsidRPr="00AD71A8">
      <w:pPr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511F63" w:rsidP="00511F63" w:rsidR="00511F63"/>
    <w:p w:rsidRDefault="00511F63" w:rsidP="00511F63" w:rsidR="00511F63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511F63" w:rsidP="00511F63" w:rsidR="00511F63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511F63" w:rsidP="00511F63" w:rsidR="00511F63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511F63" w:rsidP="00511F63" w:rsidR="00511F63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11F63" w:rsidP="00511F63" w:rsidR="00511F6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9527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 xml:space="preserve">nog postupka nad pravnom osobom BACOLA d. o. o. Crklada, </w:t>
      </w:r>
      <w:r w:rsidR="00D33456">
        <w:rPr>
          <w:rFonts w:cs="Times New Roman" w:eastAsia="Times New Roman"/>
          <w:szCs w:val="24"/>
          <w:lang w:eastAsia="hr-HR"/>
        </w:rPr>
        <w:t>Crklada 3/b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D33456">
        <w:rPr>
          <w:rFonts w:cs="Times New Roman" w:eastAsia="Times New Roman"/>
          <w:szCs w:val="24"/>
          <w:lang w:eastAsia="hr-HR"/>
        </w:rPr>
        <w:t>68880389595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D33456">
        <w:rPr>
          <w:rFonts w:cs="Times New Roman" w:eastAsia="Times New Roman"/>
          <w:szCs w:val="24"/>
          <w:lang w:eastAsia="hr-HR"/>
        </w:rPr>
        <w:t>040029585</w:t>
      </w:r>
      <w:r>
        <w:rPr>
          <w:rFonts w:cs="Times New Roman" w:eastAsia="Times New Roman"/>
          <w:szCs w:val="24"/>
          <w:lang w:eastAsia="hr-HR"/>
        </w:rPr>
        <w:t>, 4. prosinca 2015.</w:t>
      </w:r>
    </w:p>
    <w:p w:rsidRDefault="00511F63" w:rsidP="00511F63" w:rsidR="00511F63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11F63" w:rsidP="00511F63" w:rsidR="00511F63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511F63" w:rsidP="00511F63" w:rsidR="00511F63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11F63" w:rsidP="00511F63" w:rsidR="00511F63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 w:rsidR="00D33456">
        <w:rPr>
          <w:rFonts w:cs="Times New Roman" w:eastAsia="Times New Roman"/>
          <w:szCs w:val="24"/>
          <w:lang w:eastAsia="hr-HR"/>
        </w:rPr>
        <w:t>BACOLA d. o. o. Crklada, Crklada 3/b, OIB 68880389595, MBS 040029585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511F63" w:rsidP="00511F63" w:rsidR="00511F63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511F63" w:rsidP="00511F63" w:rsidR="00511F63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511F63" w:rsidP="00511F63" w:rsidR="00511F6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511F63" w:rsidP="00511F63" w:rsidR="00511F6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 w:rsidR="00D33456">
        <w:rPr>
          <w:rFonts w:cs="Times New Roman" w:eastAsia="Times New Roman"/>
          <w:szCs w:val="24"/>
          <w:lang w:eastAsia="hr-HR"/>
        </w:rPr>
        <w:t>BACOLA d. o. o. Crklada</w:t>
      </w:r>
      <w:r>
        <w:rPr>
          <w:rFonts w:cs="Times New Roman" w:eastAsia="Times New Roman"/>
          <w:szCs w:val="24"/>
          <w:lang w:eastAsia="hr-HR"/>
        </w:rPr>
        <w:t xml:space="preserve">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D33456">
        <w:rPr>
          <w:rFonts w:cs="Times New Roman" w:eastAsia="Times New Roman"/>
          <w:szCs w:val="24"/>
          <w:lang w:eastAsia="hr-HR"/>
        </w:rPr>
        <w:t>2351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 w:rsidR="00D33456">
        <w:t>185.194,90</w:t>
      </w:r>
      <w:r>
        <w:t xml:space="preserve">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511F63" w:rsidP="00511F63" w:rsidR="00511F6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511F63" w:rsidP="00511F63" w:rsidR="00511F6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511F63" w:rsidP="00511F63" w:rsidR="00511F63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11F63" w:rsidP="00511F63" w:rsidR="00511F63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4.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511F63" w:rsidP="00511F63" w:rsidR="00511F63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511F63" w:rsidP="00511F63" w:rsidR="00511F63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273E9C">
        <w:rPr>
          <w:rFonts w:cs="Times New Roman" w:eastAsia="Times New Roman"/>
          <w:szCs w:val="24"/>
          <w:lang w:eastAsia="hr-HR"/>
        </w:rPr>
        <w:t>, v. r.</w:t>
      </w:r>
    </w:p>
    <w:p w:rsidRDefault="00511F63" w:rsidP="00511F63" w:rsidR="00511F63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511F63" w:rsidP="00511F63" w:rsidR="00511F6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511F63" w:rsidP="00511F63" w:rsidR="00511F63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511F63" w:rsidP="00511F63" w:rsidR="00511F63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511F63" w:rsidP="00511F63" w:rsidR="00511F63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511F63" w:rsidP="00511F63" w:rsidR="00511F63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511F63" w:rsidP="00511F63" w:rsidR="00511F63"/>
    <w:p w:rsidRDefault="00511F63" w:rsidR="00511F63"/>
    <w:sectPr w:rsidSect="00511F63" w:rsidR="00511F6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1F63" w:rsidP="00511F63" w:rsidR="00511F63">
      <w:r>
        <w:separator/>
      </w:r>
    </w:p>
  </w:endnote>
  <w:endnote w:id="0" w:type="continuationSeparator">
    <w:p w:rsidRDefault="00511F63" w:rsidP="00511F63" w:rsidR="00511F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1F63" w:rsidP="00511F63" w:rsidR="00511F63">
      <w:r>
        <w:separator/>
      </w:r>
    </w:p>
  </w:footnote>
  <w:footnote w:id="0" w:type="continuationSeparator">
    <w:p w:rsidRDefault="00511F63" w:rsidP="00511F63" w:rsidR="00511F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1F63" w:rsidP="00511F63" w:rsidR="00511F63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81E6E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532/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1F63" w:rsidP="00511F63" w:rsidR="00511F63">
    <w:pPr>
      <w:pStyle w:val="Zaglavlje"/>
      <w:jc w:val="right"/>
    </w:pPr>
    <w:r>
      <w:t>11 St-532/2015-3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7DEB"/>
    <w:rsid w:val="00273E9C"/>
    <w:rsid w:val="00511F63"/>
    <w:rsid w:val="007A5C5B"/>
    <w:rsid w:val="00B81E6E"/>
    <w:rsid w:val="00C9611B"/>
    <w:rsid w:val="00D33456"/>
    <w:rsid w:val="00F4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F63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11F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11F6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F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F6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11F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11F63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81E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1E6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1E6E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1E6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1E6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F63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11F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11F6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F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F6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11F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11F63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81E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1E6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1E6E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1E6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1E6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St-532/2015</izvorni_sadrzaj>
    <derivirana_varijabla naziv="DomainObject.Predmet.OznakaBroj_1">St-532/2015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BACOLA d. o. o. CRKLADA</izvorni_sadrzaj>
    <derivirana_varijabla naziv="DomainObject.Predmet.ProtustrankaFormated_1">  BACOLA d. o. o. CRKLADA</derivirana_varijabla>
  </DomainObject.Predmet.ProtustrankaFormated>
  <DomainObject.Predmet.ProtustrankaFormatedOIB>
    <izvorni_sadrzaj>  BACOLA d. o. o. CRKLADA, OIB 86880389595</izvorni_sadrzaj>
    <derivirana_varijabla naziv="DomainObject.Predmet.ProtustrankaFormatedOIB_1">  BACOLA d. o. o. CRKLADA, OIB 86880389595</derivirana_varijabla>
  </DomainObject.Predmet.ProtustrankaFormatedOIB>
  <DomainObject.Predmet.ProtustrankaFormatedWithAdress>
    <izvorni_sadrzaj> BACOLA d. o. o. CRKLADA, Crklada 3/  b, 52447 Crklada</izvorni_sadrzaj>
    <derivirana_varijabla naziv="DomainObject.Predmet.ProtustrankaFormatedWithAdress_1"> BACOLA d. o. o. CRKLADA, Crklada 3/  b, 52447 Crklada</derivirana_varijabla>
  </DomainObject.Predmet.ProtustrankaFormatedWithAdress>
  <DomainObject.Predmet.ProtustrankaFormatedWithAdressOIB>
    <izvorni_sadrzaj> BACOLA d. o. o. CRKLADA, OIB 86880389595, Crklada 3/  b, 52447 Crklada</izvorni_sadrzaj>
    <derivirana_varijabla naziv="DomainObject.Predmet.ProtustrankaFormatedWithAdressOIB_1"> BACOLA d. o. o. CRKLADA, OIB 86880389595, Crklada 3/  b, 52447 Crklada</derivirana_varijabla>
  </DomainObject.Predmet.ProtustrankaFormatedWithAdressOIB>
  <DomainObject.Predmet.ProtustrankaWithAdress>
    <izvorni_sadrzaj>BACOLA d. o. o. CRKLADA Crklada 3/  b, 52447 Crklada</izvorni_sadrzaj>
    <derivirana_varijabla naziv="DomainObject.Predmet.ProtustrankaWithAdress_1">BACOLA d. o. o. CRKLADA Crklada 3/  b, 52447 Crklada</derivirana_varijabla>
  </DomainObject.Predmet.ProtustrankaWithAdress>
  <DomainObject.Predmet.ProtustrankaWithAdressOIB>
    <izvorni_sadrzaj>BACOLA d. o. o. CRKLADA, OIB 86880389595, Crklada 3/  b, 52447 Crklada</izvorni_sadrzaj>
    <derivirana_varijabla naziv="DomainObject.Predmet.ProtustrankaWithAdressOIB_1">BACOLA d. o. o. CRKLADA, OIB 86880389595, Crklada 3/  b, 52447 Crklada</derivirana_varijabla>
  </DomainObject.Predmet.ProtustrankaWithAdressOIB>
  <DomainObject.Predmet.ProtustrankaNazivFormated>
    <izvorni_sadrzaj>BACOLA d. o. o. CRKLADA</izvorni_sadrzaj>
    <derivirana_varijabla naziv="DomainObject.Predmet.ProtustrankaNazivFormated_1">BACOLA d. o. o. CRKLADA</derivirana_varijabla>
  </DomainObject.Predmet.ProtustrankaNazivFormated>
  <DomainObject.Predmet.ProtustrankaNazivFormatedOIB>
    <izvorni_sadrzaj>BACOLA d. o. o. CRKLADA, OIB 86880389595</izvorni_sadrzaj>
    <derivirana_varijabla naziv="DomainObject.Predmet.ProtustrankaNazivFormatedOIB_1">BACOLA d. o. o. CRKLADA, OIB 86880389595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185194.90</izvorni_sadrzaj>
    <derivirana_varijabla naziv="DomainObject.Predmet.TrenutnaVrijednost_1">185194.90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BACOLA d. o. o. CRKLADA</item>
    </izvorni_sadrzaj>
    <derivirana_varijabla naziv="DomainObject.Predmet.ProtuStrankaListFormated_1">
      <item>BACOLA d. o. o. CRKLADA</item>
    </derivirana_varijabla>
  </DomainObject.Predmet.ProtuStrankaListFormated>
  <DomainObject.Predmet.ProtuStrankaListFormatedOIB>
    <izvorni_sadrzaj>
      <item>BACOLA d. o. o. CRKLADA, OIB 86880389595</item>
    </izvorni_sadrzaj>
    <derivirana_varijabla naziv="DomainObject.Predmet.ProtuStrankaListFormatedOIB_1">
      <item>BACOLA d. o. o. CRKLADA, OIB 86880389595</item>
    </derivirana_varijabla>
  </DomainObject.Predmet.ProtuStrankaListFormatedOIB>
  <DomainObject.Predmet.ProtuStrankaListFormatedWithAdress>
    <izvorni_sadrzaj>
      <item>BACOLA d. o. o. CRKLADA, Crklada 3/  b, 52447 Crklada</item>
    </izvorni_sadrzaj>
    <derivirana_varijabla naziv="DomainObject.Predmet.ProtuStrankaListFormatedWithAdress_1">
      <item>BACOLA d. o. o. CRKLADA, Crklada 3/  b, 52447 Crklada</item>
    </derivirana_varijabla>
  </DomainObject.Predmet.ProtuStrankaListFormatedWithAdress>
  <DomainObject.Predmet.ProtuStrankaListFormatedWithAdressOIB>
    <izvorni_sadrzaj>
      <item>BACOLA d. o. o. CRKLADA, OIB 86880389595, Crklada 3/  b, 52447 Crklada</item>
    </izvorni_sadrzaj>
    <derivirana_varijabla naziv="DomainObject.Predmet.ProtuStrankaListFormatedWithAdressOIB_1">
      <item>BACOLA d. o. o. CRKLADA, OIB 86880389595, Crklada 3/  b, 52447 Crklada</item>
    </derivirana_varijabla>
  </DomainObject.Predmet.ProtuStrankaListFormatedWithAdressOIB>
  <DomainObject.Predmet.ProtuStrankaListNazivFormated>
    <izvorni_sadrzaj>
      <item>BACOLA d. o. o. CRKLADA</item>
    </izvorni_sadrzaj>
    <derivirana_varijabla naziv="DomainObject.Predmet.ProtuStrankaListNazivFormated_1">
      <item>BACOLA d. o. o. CRKLADA</item>
    </derivirana_varijabla>
  </DomainObject.Predmet.ProtuStrankaListNazivFormated>
  <DomainObject.Predmet.ProtuStrankaListNazivFormatedOIB>
    <izvorni_sadrzaj>
      <item>BACOLA d. o. o. CRKLADA, OIB 86880389595</item>
    </izvorni_sadrzaj>
    <derivirana_varijabla naziv="DomainObject.Predmet.ProtuStrankaListNazivFormatedOIB_1">
      <item>BACOLA d. o. o. CRKLADA, OIB 86880389595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BACOLA d. o. o. CRKLADA</izvorni_sadrzaj>
    <derivirana_varijabla naziv="DomainObject.Predmet.ProtustrankaIDrugi_1">BACOLA d. o. o. CRKLADA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BACOLA d. o. o. CRKLADA, OIB 86880389595, Crklada 3/  b, 52447 Crklada</izvorni_sadrzaj>
    <derivirana_varijabla naziv="DomainObject.Predmet.ProtustrankaIDrugiAdressOIB_1">BACOLA d. o. o. CRKLADA, OIB 86880389595, Crklada 3/  b, 52447 Crklada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BACOLA d. o. o. CRKLADA</item>
    </izvorni_sadrzaj>
    <derivirana_varijabla naziv="DomainObject.Predmet.SudioniciListNaziv_1">
      <item>FINANCIJSKA AGENCIJA, RC RIJEKA, PODRUŽNICA PULA, PULA</item>
      <item>BACOLA d. o. o. CRKLADA</item>
    </derivirana_varijabla>
  </DomainObject.Predmet.SudioniciListNaziv>
  <DomainObject.Predmet.SudioniciListAdressOIB>
    <izvorni_sadrzaj>
      <item>FINANCIJSKA AGENCIJA, RC RIJEKA, PODRUŽNICA PULA, PULA, OIB 85821130368, Giardini 5,52100 Pula</item>
      <item>BACOLA d. o. o. CRKLADA, OIB 86880389595, Crklada 3/  b,52447 Crklada</item>
    </izvorni_sadrzaj>
    <derivirana_varijabla naziv="DomainObject.Predmet.SudioniciListAdressOIB_1">
      <item>FINANCIJSKA AGENCIJA, RC RIJEKA, PODRUŽNICA PULA, PULA, OIB 85821130368, Giardini 5,52100 Pula</item>
      <item>BACOLA d. o. o. CRKLADA, OIB 86880389595, Crklada 3/  b,52447 Crklada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86880389595</item>
    </izvorni_sadrzaj>
    <derivirana_varijabla naziv="DomainObject.Predmet.SudioniciListNazivOIB_1">
      <item>, OIB 85821130368</item>
      <item>, OIB 86880389595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2002</properties:Characters>
  <properties:Lines>51</properties:Lines>
  <properties:Paragraphs>20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2015-12-04T14:00:00Z</dcterms:created>
  <dc:creator>Mihaela Kaligari</dc:creator>
  <dc:description/>
  <cp:keywords/>
  <cp:lastModifiedBy>Sanja Prodan</cp:lastModifiedBy>
  <cp:lastPrinted>2015-12-15T12:02:00Z</cp:lastPrinted>
  <dcterms:modified xmlns:xsi="http://www.w3.org/2001/XMLSchema-instance" xsi:type="dcterms:W3CDTF">2015-12-15T12:02:00Z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