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725e" w14:paraId="0b8725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33DA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33DAF">
        <w:rPr>
          <w:rFonts w:cs="Times New Roman" w:eastAsia="Times New Roman"/>
          <w:szCs w:val="20"/>
          <w:lang w:eastAsia="hr-HR"/>
        </w:rPr>
        <w:t xml:space="preserve">               6 St-18/2017-2</w:t>
      </w: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3DAF">
        <w:rPr>
          <w:rFonts w:cs="Times New Roman" w:eastAsia="Times New Roman"/>
          <w:szCs w:val="20"/>
          <w:lang w:eastAsia="hr-HR"/>
        </w:rPr>
        <w:t>O G L A S</w:t>
      </w: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3DA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LJILJANA GRADNAJ društvo s ograničenom odgovornošću za proizvodnju, trgovinu i usluge, Grubišno Polje, 77. Sam. Bat. ZNG 64, MBS: 010081113, OIB: 52397952211, koji se vodi kod ovoga suda pod brojem St-18/2017, temeljem odredbe čl.430., 431. i 434. Stečajnog zakona (Narodne novine br. 71/15), objavljuje:</w:t>
      </w: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3DAF">
        <w:rPr>
          <w:rFonts w:cs="Times New Roman" w:eastAsia="Times New Roman"/>
          <w:szCs w:val="20"/>
          <w:lang w:eastAsia="hr-HR"/>
        </w:rPr>
        <w:t xml:space="preserve">I. Na dan 17. siječnja 2017. dužnik u Očevidniku redoslijeda osnova za plaćanje ima evidentirane neizvršene osnove za plaćanje u ukupnom iznosu od 22.615,86 kn, u koji iznos je uračunata kamata i naknada Financijske agencije za provedbu ovrhe na novčanim sredstvima.  </w:t>
      </w: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3DAF">
        <w:rPr>
          <w:rFonts w:cs="Times New Roman" w:eastAsia="Times New Roman"/>
          <w:szCs w:val="20"/>
          <w:lang w:eastAsia="hr-HR"/>
        </w:rPr>
        <w:t xml:space="preserve">II. Poziva se osoba ovlaštena za zastupanje dužnika – Stevo Mihajlović, </w:t>
      </w:r>
      <w:proofErr w:type="spellStart"/>
      <w:r w:rsidRPr="00833DAF">
        <w:rPr>
          <w:rFonts w:cs="Times New Roman" w:eastAsia="Times New Roman"/>
          <w:szCs w:val="20"/>
          <w:lang w:eastAsia="hr-HR"/>
        </w:rPr>
        <w:t>Bulinac</w:t>
      </w:r>
      <w:proofErr w:type="spellEnd"/>
      <w:r w:rsidRPr="00833DA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33DAF">
        <w:rPr>
          <w:rFonts w:cs="Times New Roman" w:eastAsia="Times New Roman"/>
          <w:szCs w:val="20"/>
          <w:lang w:eastAsia="hr-HR"/>
        </w:rPr>
        <w:t>Bulinac</w:t>
      </w:r>
      <w:proofErr w:type="spellEnd"/>
      <w:r w:rsidRPr="00833DAF">
        <w:rPr>
          <w:rFonts w:cs="Times New Roman" w:eastAsia="Times New Roman"/>
          <w:szCs w:val="20"/>
          <w:lang w:eastAsia="hr-HR"/>
        </w:rPr>
        <w:t xml:space="preserve"> 62, OIB: 61109209498, da u roku od 15 dana od objave ovog oglasa na mrežnoj stranici e-Oglasna ploča Trgovačkog suda u Bjelovaru podnese sudu javnobilježnički ovjerovljen popis imovine i obveza na propisanom obrascu.</w:t>
      </w: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3DA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33DA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3DAF">
        <w:rPr>
          <w:rFonts w:cs="Times New Roman" w:eastAsia="Times New Roman"/>
          <w:szCs w:val="20"/>
          <w:lang w:eastAsia="hr-HR"/>
        </w:rPr>
        <w:t xml:space="preserve">U Bjelovaru 2. veljače 2017. </w:t>
      </w: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33DA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33DA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33DA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DAF" w:rsidP="00833DAF" w:rsidR="00833DAF" w:rsidRPr="00833DA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DAF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6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St-18/2017-2</izvorni_sadrzaj>
    <derivirana_varijabla naziv="DomainObject.Oznaka_1">St-18/2017-2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LJILJANA GRADNJA društvo s ograničenom odgovornošću za proizvodnju, trgovinu i usluge</izvorni_sadrzaj>
    <derivirana_varijabla naziv="DomainObject.Predmet.ProtustrankaFormated_1">  LJILJANA GRADNJA društvo s ograničenom odgovornošću za proizvodnju, trgovinu i usluge</derivirana_varijabla>
  </DomainObject.Predmet.ProtustrankaFormated>
  <DomainObject.Predmet.ProtustrankaFormatedOIB>
    <izvorni_sadrzaj>  LJILJANA GRADNJA društvo s ograničenom odgovornošću za proizvodnju, trgovinu i usluge, OIB 52397952211</izvorni_sadrzaj>
    <derivirana_varijabla naziv="DomainObject.Predmet.ProtustrankaFormatedOIB_1">  LJILJANA GRADNJA društvo s ograničenom odgovornošću za proizvodnju, trgovinu i usluge, OIB 52397952211</derivirana_varijabla>
  </DomainObject.Predmet.ProtustrankaFormatedOIB>
  <DomainObject.Predmet.ProtustrankaFormatedWithAdress>
    <izvorni_sadrzaj> LJILJANA GRADNJA društvo s ograničenom odgovornošću za proizvodnju, trgovinu i usluge, 77. Sam. Bat. ZNG 64, 43290 Grubišno Polje</izvorni_sadrzaj>
    <derivirana_varijabla naziv="DomainObject.Predmet.ProtustrankaFormatedWithAdress_1"> LJILJANA GRADNJA društvo s ograničenom odgovornošću za proizvodnju, trgovinu i usluge, 77. Sam. Bat. ZNG 64, 43290 Grubišno Polje</derivirana_varijabla>
  </DomainObject.Predmet.ProtustrankaFormatedWithAdress>
  <DomainObject.Predmet.ProtustrankaFormatedWithAdressOIB>
    <izvorni_sadrzaj> LJILJANA GRADNJA društvo s ograničenom odgovornošću za proizvodnju, trgovinu i usluge, OIB 52397952211, 77. Sam. Bat. ZNG 64, 43290 Grubišno Polje</izvorni_sadrzaj>
    <derivirana_varijabla naziv="DomainObject.Predmet.ProtustrankaFormatedWithAdressOIB_1"> LJILJANA GRADNJA društvo s ograničenom odgovornošću za proizvodnju, trgovinu i usluge, OIB 52397952211, 77. Sam. Bat. ZNG 64, 43290 Grubišno Polje</derivirana_varijabla>
  </DomainObject.Predmet.ProtustrankaFormatedWithAdressOIB>
  <DomainObject.Predmet.ProtustrankaWithAdress>
    <izvorni_sadrzaj>LJILJANA GRADNJA društvo s ograničenom odgovornošću za proizvodnju, trgovinu i usluge 77. Sam. Bat. ZNG 64, 43290 Grubišno Polje</izvorni_sadrzaj>
    <derivirana_varijabla naziv="DomainObject.Predmet.ProtustrankaWithAdress_1">LJILJANA GRADNJA društvo s ograničenom odgovornošću za proizvodnju, trgovinu i usluge 77. Sam. Bat. ZNG 64, 43290 Grubišno Polje</derivirana_varijabla>
  </DomainObject.Predmet.ProtustrankaWithAdress>
  <DomainObject.Predmet.ProtustrankaWithAdressOIB>
    <izvorni_sadrzaj>LJILJANA GRADNJA društvo s ograničenom odgovornošću za proizvodnju, trgovinu i usluge, OIB 52397952211, 77. Sam. Bat. ZNG 64, 43290 Grubišno Polje</izvorni_sadrzaj>
    <derivirana_varijabla naziv="DomainObject.Predmet.ProtustrankaWithAdressOIB_1">LJILJANA GRADNJA društvo s ograničenom odgovornošću za proizvodnju, trgovinu i usluge, OIB 52397952211, 77. Sam. Bat. ZNG 64, 43290 Grubišno Polje</derivirana_varijabla>
  </DomainObject.Predmet.ProtustrankaWithAdressOIB>
  <DomainObject.Predmet.ProtustrankaNazivFormated>
    <izvorni_sadrzaj>LJILJANA GRADNJA društvo s ograničenom odgovornošću za proizvodnju, trgovinu i usluge</izvorni_sadrzaj>
    <derivirana_varijabla naziv="DomainObject.Predmet.ProtustrankaNazivFormated_1">LJILJANA GRADNJA društvo s ograničenom odgovornošću za proizvodnju, trgovinu i usluge</derivirana_varijabla>
  </DomainObject.Predmet.ProtustrankaNazivFormated>
  <DomainObject.Predmet.ProtustrankaNazivFormatedOIB>
    <izvorni_sadrzaj>LJILJANA GRADNJA društvo s ograničenom odgovornošću za proizvodnju, trgovinu i usluge, OIB 52397952211</izvorni_sadrzaj>
    <derivirana_varijabla naziv="DomainObject.Predmet.ProtustrankaNazivFormatedOIB_1">LJILJANA GRADNJA društvo s ograničenom odgovornošću za proizvodnju, trgovinu i usluge, OIB 52397952211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LJILJANA GRADNJA društvo s ograničenom odgovornošću za proizvodnju, trgovinu i usluge</item>
    </izvorni_sadrzaj>
    <derivirana_varijabla naziv="DomainObject.Predmet.ProtuStrankaListFormated_1">
      <item>LJILJANA GRADNJA društvo s ograničenom odgovornošću za proizvodnju, trgovinu i usluge</item>
    </derivirana_varijabla>
  </DomainObject.Predmet.ProtuStrankaListFormated>
  <DomainObject.Predmet.ProtuStrankaListFormatedOIB>
    <izvorni_sadrzaj>
      <item>LJILJANA GRADNJA društvo s ograničenom odgovornošću za proizvodnju, trgovinu i usluge, OIB 52397952211</item>
    </izvorni_sadrzaj>
    <derivirana_varijabla naziv="DomainObject.Predmet.ProtuStrankaListFormatedOIB_1">
      <item>LJILJANA GRADNJA društvo s ograničenom odgovornošću za proizvodnju, trgovinu i usluge, OIB 52397952211</item>
    </derivirana_varijabla>
  </DomainObject.Predmet.ProtuStrankaListFormatedOIB>
  <DomainObject.Predmet.ProtuStrankaListFormatedWithAdress>
    <izvorni_sadrzaj>
      <item>LJILJANA GRADNJA društvo s ograničenom odgovornošću za proizvodnju, trgovinu i usluge, 77. Sam. Bat. ZNG 64, 43290 Grubišno Polje</item>
    </izvorni_sadrzaj>
    <derivirana_varijabla naziv="DomainObject.Predmet.ProtuStrankaListFormatedWithAdress_1">
      <item>LJILJANA GRADNJA društvo s ograničenom odgovornošću za proizvodnju, trgovinu i usluge, 77. Sam. Bat. ZNG 64, 43290 Grubišno Polje</item>
    </derivirana_varijabla>
  </DomainObject.Predmet.ProtuStrankaListFormatedWithAdress>
  <DomainObject.Predmet.ProtuStrankaListFormatedWithAdressOIB>
    <izvorni_sadrzaj>
      <item>LJILJANA GRADNJA društvo s ograničenom odgovornošću za proizvodnju, trgovinu i usluge, OIB 52397952211, 77. Sam. Bat. ZNG 64, 43290 Grubišno Polje</item>
    </izvorni_sadrzaj>
    <derivirana_varijabla naziv="DomainObject.Predmet.ProtuStrankaListFormatedWithAdressOIB_1">
      <item>LJILJANA GRADNJA društvo s ograničenom odgovornošću za proizvodnju, trgovinu i usluge, OIB 52397952211, 77. Sam. Bat. ZNG 64, 43290 Grubišno Polje</item>
    </derivirana_varijabla>
  </DomainObject.Predmet.ProtuStrankaListFormatedWithAdressOIB>
  <DomainObject.Predmet.ProtuStrankaListNazivFormated>
    <izvorni_sadrzaj>
      <item>LJILJANA GRADNJA društvo s ograničenom odgovornošću za proizvodnju, trgovinu i usluge</item>
    </izvorni_sadrzaj>
    <derivirana_varijabla naziv="DomainObject.Predmet.ProtuStrankaListNazivFormated_1">
      <item>LJILJANA GRADNJA društvo s ograničenom odgovornošću za proizvodnju, trgovinu i usluge</item>
    </derivirana_varijabla>
  </DomainObject.Predmet.ProtuStrankaListNazivFormated>
  <DomainObject.Predmet.ProtuStrankaListNazivFormatedOIB>
    <izvorni_sadrzaj>
      <item>LJILJANA GRADNJA društvo s ograničenom odgovornošću za proizvodnju, trgovinu i usluge, OIB 52397952211</item>
    </izvorni_sadrzaj>
    <derivirana_varijabla naziv="DomainObject.Predmet.ProtuStrankaListNazivFormatedOIB_1">
      <item>LJILJANA GRADNJA društvo s ograničenom odgovornošću za proizvodnju, trgovinu i usluge, OIB 52397952211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St-18/2017-2</izvorni_sadrzaj>
    <derivirana_varijabla naziv="DomainObject.PoslovniBrojDokumenta_1">St-18/2017-2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LJILJANA GRADNJA društvo s ograničenom odgovornošću za proizvodnju, trgovinu i usluge</izvorni_sadrzaj>
    <derivirana_varijabla naziv="DomainObject.Predmet.ProtustrankaIDrugi_1">LJILJANA GRADNJA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LJILJANA GRADNJA društvo s ograničenom odgovornošću za proizvodnju, trgovinu i usluge, OIB 52397952211, 77. Sam. Bat. ZNG 64, 43290 Grubišno Polje</izvorni_sadrzaj>
    <derivirana_varijabla naziv="DomainObject.Predmet.ProtustrankaIDrugiAdressOIB_1">LJILJANA GRADNJA društvo s ograničenom odgovornošću za proizvodnju, trgovinu i usluge, OIB 52397952211, 77. Sam. Bat. ZNG 64,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LJILJANA GRADNJA društvo s ograničenom odgovornošću za proizvodnju, trgovinu i usluge</item>
    </izvorni_sadrzaj>
    <derivirana_varijabla naziv="DomainObject.Predmet.SudioniciListNaziv_1">
      <item>FINA, RC ZAGREB, Podružnica Bjelovar</item>
      <item>LJILJANA GRADNJA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LJILJANA GRADNJA društvo s ograničenom odgovornošću za proizvodnju, trgovinu i usluge, OIB 52397952211, 77. Sam. Bat. ZNG 64,43290 Grubišno Polje</item>
    </izvorni_sadrzaj>
    <derivirana_varijabla naziv="DomainObject.Predmet.SudioniciListAdressOIB_1">
      <item>FINA, RC ZAGREB, Podružnica Bjelovar, OIB 85821130368, F. Supila 4,43000 Bjelovar</item>
      <item>LJILJANA GRADNJA društvo s ograničenom odgovornošću za proizvodnju, trgovinu i usluge, OIB 52397952211, 77. Sam. Bat. ZNG 64,43290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DFC9B-9128-4920-9E1E-B3E7C282B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1642</properties:Characters>
  <properties:Lines>48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2017-02-02T07:41:00Z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