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b7d36" w14:paraId="4bb7d36" w:rsidRDefault="00603B5F" w:rsidP="00603B5F" w:rsidR="00603B5F">
      <w:pPr>
        <w:spacing w:after="0"/>
        <w:jc w:val="right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</w:p>
    <w:p w:rsidRDefault="00603B5F" w:rsidP="00603B5F" w:rsidR="00603B5F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9 St-183/15</w:t>
      </w:r>
    </w:p>
    <w:p w:rsidRDefault="00603B5F" w:rsidP="00603B5F" w:rsidR="00603B5F">
      <w:pPr>
        <w:spacing w:after="0"/>
        <w:rPr>
          <w:rFonts w:cs="Times New Roman" w:eastAsia="Times New Roman"/>
          <w:lang w:eastAsia="hr-HR"/>
        </w:rPr>
      </w:pPr>
    </w:p>
    <w:p w:rsidRDefault="00603B5F" w:rsidP="00603B5F" w:rsidR="00603B5F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603B5F" w:rsidP="00603B5F" w:rsidR="00603B5F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>
          <w:rPr>
            <w:rFonts w:cs="Times New Roman" w:eastAsia="Times New Roman"/>
            <w:lang w:eastAsia="hr-HR"/>
          </w:rPr>
          <w:t>SUD U</w:t>
        </w:r>
      </w:smartTag>
      <w:r>
        <w:rPr>
          <w:rFonts w:cs="Times New Roman" w:eastAsia="Times New Roman"/>
          <w:lang w:eastAsia="hr-HR"/>
        </w:rPr>
        <w:t xml:space="preserve"> ZADRU</w:t>
      </w:r>
    </w:p>
    <w:p w:rsidRDefault="00603B5F" w:rsidP="00603B5F" w:rsidR="00603B5F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ŠIBENIKU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</w:t>
      </w:r>
    </w:p>
    <w:p w:rsidRDefault="00603B5F" w:rsidP="00603B5F" w:rsidR="00603B5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3B5F" w:rsidP="00603B5F" w:rsidR="00603B5F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KA   H R V A T S K A</w:t>
      </w:r>
    </w:p>
    <w:p w:rsidRDefault="00603B5F" w:rsidP="00603B5F" w:rsidR="00603B5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3B5F" w:rsidP="00603B5F" w:rsidR="00603B5F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 J E Š E N J E </w:t>
      </w:r>
    </w:p>
    <w:p w:rsidRDefault="00603B5F" w:rsidP="00603B5F" w:rsidR="00603B5F">
      <w:pPr>
        <w:spacing w:after="0"/>
        <w:rPr>
          <w:rFonts w:cs="Times New Roman" w:eastAsia="Times New Roman"/>
          <w:lang w:eastAsia="hr-HR"/>
        </w:rPr>
      </w:pPr>
    </w:p>
    <w:p w:rsidRDefault="00603B5F" w:rsidP="00603B5F" w:rsidR="00603B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Zadru, Stalna služba Šibenik (OIB:39670464653), po sucu ovog suda Tereziji Goreta kao stečajnom sucu, povodom prijedloga za otvaranje stečajnog postupka na imovini stečajnog dužnika </w:t>
      </w:r>
      <w:r>
        <w:rPr>
          <w:rFonts w:cs="Times New Roman"/>
        </w:rPr>
        <w:t xml:space="preserve">PRIMOŠTEN PRIMA CENTAR d.d. iz Primoštena, Franje Tuđmana 20, OIB: </w:t>
      </w:r>
      <w:r w:rsidRPr="00E448BB">
        <w:rPr>
          <w:rFonts w:cs="Times New Roman"/>
        </w:rPr>
        <w:t>48162065212</w:t>
      </w:r>
      <w:r>
        <w:rPr>
          <w:rFonts w:cs="Times New Roman" w:eastAsia="Times New Roman"/>
          <w:lang w:eastAsia="hr-HR"/>
        </w:rPr>
        <w:t>, dana 10. studenog 2016.,</w:t>
      </w:r>
    </w:p>
    <w:p w:rsidRDefault="00603B5F" w:rsidP="00603B5F" w:rsidR="00603B5F">
      <w:pPr>
        <w:spacing w:after="0"/>
        <w:rPr>
          <w:rFonts w:cs="Times New Roman" w:eastAsia="Times New Roman"/>
          <w:lang w:eastAsia="hr-HR"/>
        </w:rPr>
      </w:pPr>
    </w:p>
    <w:p w:rsidRDefault="00603B5F" w:rsidP="00603B5F" w:rsidR="00603B5F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r i j e š i o   j e</w:t>
      </w:r>
    </w:p>
    <w:p w:rsidRDefault="00603B5F" w:rsidP="00603B5F" w:rsidR="00603B5F">
      <w:pPr>
        <w:spacing w:after="0"/>
        <w:rPr>
          <w:rFonts w:cs="Times New Roman" w:eastAsia="Times New Roman"/>
          <w:b/>
          <w:lang w:eastAsia="hr-HR"/>
        </w:rPr>
      </w:pPr>
    </w:p>
    <w:p w:rsidRDefault="00603B5F" w:rsidP="00603B5F" w:rsidR="00603B5F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lang w:eastAsia="hr-HR"/>
        </w:rPr>
        <w:t>I Prihvaća se zahtjev stečajnog upravitelja Frane Zvonimir Negro iz Zadra, M. Krleže 3c, OIB: 59618330195 za izuzeće u predmetu 9 St-183/15.</w:t>
      </w:r>
    </w:p>
    <w:p w:rsidRDefault="00603B5F" w:rsidP="00603B5F" w:rsidR="00603B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3B5F" w:rsidP="00603B5F" w:rsidR="00603B5F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II Novog stečajnog upravitelja odredit će Trgovački sud u Zagrebu.</w:t>
      </w:r>
    </w:p>
    <w:p w:rsidRDefault="00603B5F" w:rsidP="00603B5F" w:rsidR="00603B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3B5F" w:rsidP="00603B5F" w:rsidR="00603B5F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603B5F" w:rsidP="00603B5F" w:rsidR="00603B5F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603B5F" w:rsidP="00603B5F" w:rsidR="00603B5F">
      <w:pPr>
        <w:spacing w:after="0"/>
        <w:rPr>
          <w:rFonts w:cs="Times New Roman" w:eastAsia="Times New Roman"/>
          <w:lang w:eastAsia="hr-HR"/>
        </w:rPr>
      </w:pPr>
    </w:p>
    <w:p w:rsidRDefault="00603B5F" w:rsidP="00603B5F" w:rsidR="00603B5F">
      <w:pPr>
        <w:spacing w:after="0"/>
        <w:rPr>
          <w:rFonts w:cs="Times New Roman" w:eastAsia="Times New Roman"/>
          <w:lang w:eastAsia="hr-HR"/>
        </w:rPr>
      </w:pPr>
    </w:p>
    <w:p w:rsidRDefault="00603B5F" w:rsidP="00603B5F" w:rsidR="00603B5F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Prilikom donošenja rješenja o otvaranju stečajnog postupka nad dužnikom, imenovan je za  stečajnog upravitelja automatskim odabirom Frane Zvonimir Negro iz Zadra, M. Krleže 3c, OIB: 5961833019, međutim kako se ovaj sud rješenjem od 06. Listopada 2016.g. oglasio mjesno nenadležnim za postupanje, to je stoga temeljem čl. 91 Stečajnog zakona (NN 71/95) a po prijedlogu stečajnog upravitelja, valjalo riješiti kao u izreci.  </w:t>
      </w:r>
    </w:p>
    <w:p w:rsidRDefault="00603B5F" w:rsidP="00603B5F" w:rsidR="00603B5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03B5F" w:rsidP="00603B5F" w:rsidR="00603B5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Šibeniku, 10. studenog 2016. godine. </w:t>
      </w:r>
    </w:p>
    <w:p w:rsidRDefault="00603B5F" w:rsidP="00603B5F" w:rsidR="00603B5F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Stečajni sudac:</w:t>
      </w:r>
    </w:p>
    <w:p w:rsidRDefault="00603B5F" w:rsidP="00603B5F" w:rsidR="00603B5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03B5F" w:rsidP="00603B5F" w:rsidR="00603B5F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Terezija Goreta</w:t>
      </w:r>
      <w:r w:rsidR="00AE6DD9">
        <w:rPr>
          <w:rFonts w:cs="Times New Roman" w:eastAsia="Times New Roman"/>
          <w:lang w:eastAsia="hr-HR"/>
        </w:rPr>
        <w:t>, v.r.</w:t>
      </w:r>
    </w:p>
    <w:p w:rsidRDefault="00603B5F" w:rsidP="00603B5F" w:rsidR="00603B5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03B5F" w:rsidP="00603B5F" w:rsidR="00603B5F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603B5F" w:rsidP="00603B5F" w:rsidR="00603B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rješenja dozvoljena je žalba Visokom trgovačkom sudu Republike Hrvatske u Zagrebu.</w:t>
      </w:r>
    </w:p>
    <w:p w:rsidRDefault="00603B5F" w:rsidP="00603B5F" w:rsidR="00603B5F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Žalba se podnosi ovom sudu, u 3 primjerka, a u roku od 8 dana od dana dostave ovjerenog prijepisa rješenja.</w:t>
      </w:r>
    </w:p>
    <w:p w:rsidRDefault="00603B5F" w:rsidP="00603B5F" w:rsidR="00603B5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603B5F" w:rsidP="00603B5F" w:rsidR="00603B5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603B5F" w:rsidP="00603B5F" w:rsidR="00603B5F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DNA:</w:t>
      </w:r>
    </w:p>
    <w:p w:rsidRDefault="00603B5F" w:rsidP="00603B5F" w:rsidR="00603B5F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Frane Zvonimir Negro</w:t>
      </w:r>
    </w:p>
    <w:p w:rsidRDefault="00603B5F" w:rsidP="00603B5F" w:rsidR="00603B5F">
      <w:pPr>
        <w:numPr>
          <w:ilvl w:val="0"/>
          <w:numId w:val="2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E-oglasna ploča</w:t>
      </w:r>
    </w:p>
    <w:p w:rsidRDefault="00603B5F" w:rsidP="00603B5F" w:rsidR="00603B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3B5F" w:rsidP="00603B5F" w:rsidR="00603B5F" w:rsidRPr="00AE6DD9">
      <w:pPr>
        <w:spacing w:after="0"/>
        <w:rPr>
          <w:rFonts w:cs="Times New Roman" w:eastAsia="Times New Roman"/>
          <w:i/>
          <w:lang w:eastAsia="hr-HR"/>
        </w:rPr>
      </w:pPr>
    </w:p>
    <w:p w:rsidRDefault="00603B5F" w:rsidP="00603B5F" w:rsidR="00603B5F" w:rsidRPr="00AE6DD9">
      <w:pPr>
        <w:spacing w:after="0"/>
        <w:rPr>
          <w:rFonts w:cs="Times New Roman" w:eastAsia="Times New Roman"/>
          <w:i/>
          <w:lang w:eastAsia="hr-HR"/>
        </w:rPr>
      </w:pPr>
    </w:p>
    <w:p w:rsidRDefault="00603B5F" w:rsidP="00603B5F" w:rsidR="00603B5F" w:rsidRPr="00AE6DD9">
      <w:pPr>
        <w:pStyle w:val="SudSjedite"/>
        <w:rPr>
          <w:i/>
        </w:rPr>
      </w:pPr>
      <w:r w:rsidRPr="00AE6DD9">
        <w:rPr>
          <w:i/>
        </w:rPr>
        <w:tab/>
      </w:r>
    </w:p>
    <w:p w:rsidRDefault="00603B5F" w:rsidP="00603B5F" w:rsidR="00603B5F">
      <w:pPr>
        <w:pStyle w:val="Naslovdokumenta"/>
      </w:pPr>
    </w:p>
    <w:p w:rsidRDefault="00603B5F" w:rsidP="00603B5F" w:rsidR="00603B5F">
      <w:pPr>
        <w:pStyle w:val="Poetniodjeljak"/>
      </w:pPr>
    </w:p>
    <w:p w:rsidRDefault="00603B5F" w:rsidP="00603B5F" w:rsidR="00603B5F">
      <w:pPr>
        <w:pStyle w:val="NormaleSPIS"/>
        <w:rPr>
          <w:noProof/>
        </w:rPr>
      </w:pPr>
    </w:p>
    <w:p w:rsidRDefault="00603B5F" w:rsidP="00603B5F" w:rsidR="00603B5F">
      <w:pPr>
        <w:pStyle w:val="ZapisniarPotpis"/>
      </w:pPr>
    </w:p>
    <w:p w:rsidRDefault="007B633C" w:rsidR="007B633C"/>
    <w:sectPr w:rsidR="007B63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CD16A9"/>
    <w:multiLevelType w:val="hybridMultilevel"/>
    <w:tmpl w:val="73D4FA0E"/>
    <w:lvl w:tplc="C27803C8" w:ilvl="0">
      <w:numFmt w:val="bullet"/>
      <w:lvlText w:val="-"/>
      <w:lvlJc w:val="left"/>
      <w:pPr>
        <w:ind w:hanging="360" w:left="460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2039"/>
    <w:rsid w:val="00142039"/>
    <w:rsid w:val="004A193C"/>
    <w:rsid w:val="004D7E0D"/>
    <w:rsid w:val="00603B5F"/>
    <w:rsid w:val="007B633C"/>
    <w:rsid w:val="00AE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3B5F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603B5F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03B5F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603B5F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603B5F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603B5F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603B5F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603B5F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603B5F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19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93C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A193C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A193C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A193C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3B5F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603B5F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03B5F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603B5F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603B5F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603B5F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603B5F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603B5F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603B5F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19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93C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A193C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A193C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A193C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725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listopada 2016.</izvorni_sadrzaj>
    <derivirana_varijabla naziv="DomainObject.Predmet.DatumRjesavanja_1">6.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St-183/2015</izvorni_sadrzaj>
    <derivirana_varijabla naziv="DomainObject.Predmet.OznakaBroj_1">St-183/2015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pravomoćno rj. - mjesna nenadležnost
- uvid 04.11.16. , 10.11.16.</izvorni_sadrzaj>
    <derivirana_varijabla naziv="DomainObject.Predmet.PrimjedbaSuca_1">pravomoćno rj. - mjesna nenadležnost
- uvid 04.11.16. , 10.11.16.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PRIMOŠTEN PRIMA CENTAR d.o.o. za trgovinu i usluge zastupanog po punomoćniku Rustem Zogaj; Branimir Zmijanović</izvorni_sadrzaj>
    <derivirana_varijabla naziv="DomainObject.Predmet.ProtustrankaFormated_1">  PRIMOŠTEN PRIMA CENTAR d.o.o. za trgovinu i usluge zastupanog po punomoćniku Rustem Zogaj; Branimir Zmijanović</derivirana_varijabla>
  </DomainObject.Predmet.ProtustrankaFormated>
  <DomainObject.Predmet.ProtustrankaFormatedOIB>
    <izvorni_sadrzaj>  PRIMOŠTEN PRIMA CENTAR d.o.o. za trgovinu i usluge, OIB 48162065212 zastupanog po punomoćniku Rustem Zogaj; Branimir Zmijanović</izvorni_sadrzaj>
    <derivirana_varijabla naziv="DomainObject.Predmet.ProtustrankaFormatedOIB_1">  PRIMOŠTEN PRIMA CENTAR d.o.o. za trgovinu i usluge, OIB 48162065212 zastupanog po punomoćniku Rustem Zogaj; Branimir Zmijanović</derivirana_varijabla>
  </DomainObject.Predmet.ProtustrankaFormatedOIB>
  <DomainObject.Predmet.ProtustrankaFormatedWithAdress>
    <izvorni_sadrzaj> PRIMOŠTEN PRIMA CENTAR d.o.o. za trgovinu i usluge, Franje Tuđmana 20, 22202 Primošten zastupanog po punomoćniku Rustem Zogaj; Branimir Zmijanović</izvorni_sadrzaj>
    <derivirana_varijabla naziv="DomainObject.Predmet.ProtustrankaFormatedWithAdress_1"> PRIMOŠTEN PRIMA CENTAR d.o.o. za trgovinu i usluge, Franje Tuđmana 20, 22202 Primošten zastupanog po punomoćniku Rustem Zogaj; Branimir Zmijanović</derivirana_varijabla>
  </DomainObject.Predmet.ProtustrankaFormatedWithAdress>
  <DomainObject.Predmet.ProtustrankaFormatedWithAdressOIB>
    <izvorni_sadrzaj> PRIMOŠTEN PRIMA CENTAR d.o.o. za trgovinu i usluge, OIB 48162065212, Franje Tuđmana 20, 22202 Primošten zastupanog po punomoćniku Rustem Zogaj; Branimir Zmijanović</izvorni_sadrzaj>
    <derivirana_varijabla naziv="DomainObject.Predmet.ProtustrankaFormatedWithAdressOIB_1"> PRIMOŠTEN PRIMA CENTAR d.o.o. za trgovinu i usluge, OIB 48162065212, Franje Tuđmana 20, 22202 Primošten zastupanog po punomoćniku Rustem Zogaj; Branimir Zmijanović</derivirana_varijabla>
  </DomainObject.Predmet.ProtustrankaFormatedWithAdressOIB>
  <DomainObject.Predmet.ProtustrankaWithAdress>
    <izvorni_sadrzaj>PRIMOŠTEN PRIMA CENTAR d.o.o. za trgovinu i usluge Franje Tuđmana 20, 22202 Primošten</izvorni_sadrzaj>
    <derivirana_varijabla naziv="DomainObject.Predmet.ProtustrankaWithAdress_1">PRIMOŠTEN PRIMA CENTAR d.o.o. za trgovinu i usluge Franje Tuđmana 20, 22202 Primošten</derivirana_varijabla>
  </DomainObject.Predmet.ProtustrankaWithAdress>
  <DomainObject.Predmet.ProtustrankaWithAdressOIB>
    <izvorni_sadrzaj>PRIMOŠTEN PRIMA CENTAR d.o.o. za trgovinu i usluge, OIB 48162065212, Franje Tuđmana 20, 22202 Primošten</izvorni_sadrzaj>
    <derivirana_varijabla naziv="DomainObject.Predmet.ProtustrankaWithAdressOIB_1">PRIMOŠTEN PRIMA CENTAR d.o.o. za trgovinu i usluge, OIB 48162065212, Franje Tuđmana 20, 22202 Primošten</derivirana_varijabla>
  </DomainObject.Predmet.ProtustrankaWithAdressOIB>
  <DomainObject.Predmet.ProtustrankaNazivFormated>
    <izvorni_sadrzaj>PRIMOŠTEN PRIMA CENTAR d.o.o. za trgovinu i usluge</izvorni_sadrzaj>
    <derivirana_varijabla naziv="DomainObject.Predmet.ProtustrankaNazivFormated_1">PRIMOŠTEN PRIMA CENTAR d.o.o. za trgovinu i usluge</derivirana_varijabla>
  </DomainObject.Predmet.ProtustrankaNazivFormated>
  <DomainObject.Predmet.ProtustrankaNazivFormatedOIB>
    <izvorni_sadrzaj>PRIMOŠTEN PRIMA CENTAR d.o.o. za trgovinu i usluge, OIB 48162065212</izvorni_sadrzaj>
    <derivirana_varijabla naziv="DomainObject.Predmet.ProtustrankaNazivFormatedOIB_1">PRIMOŠTEN PRIMA CENTAR d.o.o. za trgovinu i usluge, OIB 48162065212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Zagreb; NLB INTERFINANZ AG - stečajni vjerovnik zastupanog po punomoćniku Ilić, Orehovec &amp; Partneri, odvjetničko društvo d.o.o.</izvorni_sadrzaj>
    <derivirana_varijabla naziv="DomainObject.Predmet.StrankaFormated_1">  FINA - RC Zagreb; NLB INTERFINANZ AG - stečajni vjerovnik zastupanog po punomoćniku Ilić, Orehovec &amp; Partneri, odvjetničko društvo d.o.o.</derivirana_varijabla>
  </DomainObject.Predmet.StrankaFormated>
  <DomainObject.Predmet.StrankaFormatedOIB>
    <izvorni_sadrzaj>  FINA - RC Zagreb, OIB 85821130368; NLB INTERFINANZ AG - stečajni vjerovnik, OIB 43668676136 zastupanog po punomoćniku Ilić, Orehovec &amp; Partneri, odvjetničko društvo d.o.o.</izvorni_sadrzaj>
    <derivirana_varijabla naziv="DomainObject.Predmet.StrankaFormatedOIB_1">  FINA - RC Zagreb, OIB 85821130368; NLB INTERFINANZ AG - stečajni vjerovnik, OIB 43668676136 zastupanog po punomoćniku Ilić, Orehovec &amp; Partneri, odvjetničko društvo d.o.o.</derivirana_varijabla>
  </DomainObject.Predmet.StrankaFormatedOIB>
  <DomainObject.Predmet.StrankaFormatedWithAdress>
    <izvorni_sadrzaj> FINA - RC Zagreb, Koturaška 43, 10000 Zagreb; NLB INTERFINANZ AG - stečajni vjerovnik, Beethovenstrasse 48, Zurich zastupanog po punomoćniku Ilić, Orehovec &amp; Partneri, odvjetničko društvo d.o.o.</izvorni_sadrzaj>
    <derivirana_varijabla naziv="DomainObject.Predmet.StrankaFormatedWithAdress_1"> FINA - RC Zagreb, Koturaška 43, 10000 Zagreb; NLB INTERFINANZ AG - stečajni vjerovnik, Beethovenstrasse 48, Zurich zastupanog po punomoćniku Ilić, Orehovec &amp; Partneri, odvjetničko društvo d.o.o.</derivirana_varijabla>
  </DomainObject.Predmet.StrankaFormatedWithAdress>
  <DomainObject.Predmet.StrankaFormatedWithAdressOIB>
    <izvorni_sadrzaj> FINA - RC Zagreb, OIB 85821130368, Koturaška 43, 10000 Zagreb; NLB INTERFINANZ AG - stečajni vjerovnik, OIB 43668676136, Beethovenstrasse 48, Zurich zastupanog po punomoćniku Ilić, Orehovec &amp; Partneri, odvjetničko društvo d.o.o.</izvorni_sadrzaj>
    <derivirana_varijabla naziv="DomainObject.Predmet.StrankaFormatedWithAdressOIB_1"> FINA - RC Zagreb, OIB 85821130368, Koturaška 43, 10000 Zagreb; NLB INTERFINANZ AG - stečajni vjerovnik, OIB 43668676136, Beethovenstrasse 48, Zurich zastupanog po punomoćniku Ilić, Orehovec &amp; Partneri, odvjetničko društvo d.o.o.</derivirana_varijabla>
  </DomainObject.Predmet.StrankaFormatedWithAdressOIB>
  <DomainObject.Predmet.StrankaWithAdress>
    <izvorni_sadrzaj>FINA - RC Zagreb Koturaška 43,10000 Zagreb,NLB INTERFINANZ AG - stečajni vjerovnik Beethovenstrasse 48,Zurich</izvorni_sadrzaj>
    <derivirana_varijabla naziv="DomainObject.Predmet.StrankaWithAdress_1">FINA - RC Zagreb Koturaška 43,10000 Zagreb,NLB INTERFINANZ AG - stečajni vjerovnik Beethovenstrasse 48,Zurich</derivirana_varijabla>
  </DomainObject.Predmet.StrankaWithAdress>
  <DomainObject.Predmet.StrankaWithAdressOIB>
    <izvorni_sadrzaj>FINA - RC Zagreb, OIB 85821130368, Koturaška 43,10000 Zagreb,NLB INTERFINANZ AG - stečajni vjerovnik, OIB 43668676136, Beethovenstrasse 48,Zurich</izvorni_sadrzaj>
    <derivirana_varijabla naziv="DomainObject.Predmet.StrankaWithAdressOIB_1">FINA - RC Zagreb, OIB 85821130368, Koturaška 43,10000 Zagreb,NLB INTERFINANZ AG - stečajni vjerovnik, OIB 43668676136, Beethovenstrasse 48,Zurich</derivirana_varijabla>
  </DomainObject.Predmet.StrankaWithAdressOIB>
  <DomainObject.Predmet.StrankaNazivFormated>
    <izvorni_sadrzaj>FINA - RC Zagreb,NLB INTERFINANZ AG - stečajni vjerovnik</izvorni_sadrzaj>
    <derivirana_varijabla naziv="DomainObject.Predmet.StrankaNazivFormated_1">FINA - RC Zagreb,NLB INTERFINANZ AG - stečajni vjerovnik</derivirana_varijabla>
  </DomainObject.Predmet.StrankaNazivFormated>
  <DomainObject.Predmet.StrankaNazivFormatedOIB>
    <izvorni_sadrzaj>FINA - RC Zagreb, OIB 85821130368,NLB INTERFINANZ AG - stečajni vjerovnik, OIB 43668676136</izvorni_sadrzaj>
    <derivirana_varijabla naziv="DomainObject.Predmet.StrankaNazivFormatedOIB_1">FINA - RC Zagreb, OIB 85821130368,NLB INTERFINANZ AG - stečajni vjerovnik, OIB 43668676136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Zagreb</item>
      <item>NLB INTERFINANZ AG - stečajni vjerovnik zastupanog po punomoćniku Ilić, Orehovec &amp; Partneri, odvjetničko društvo d.o.o.</item>
    </izvorni_sadrzaj>
    <derivirana_varijabla naziv="DomainObject.Predmet.StrankaListFormated_1">
      <item>FINA - RC Zagreb</item>
      <item>NLB INTERFINANZ AG - stečajni vjerovnik zastupanog po punomoćniku Ilić, Orehovec &amp; Partneri, odvjetničko društvo d.o.o.</item>
    </derivirana_varijabla>
  </DomainObject.Predmet.StrankaListFormated>
  <DomainObject.Predmet.StrankaListFormatedOIB>
    <izvorni_sadrzaj>
      <item>FINA - RC Zagreb, OIB 85821130368</item>
      <item>NLB INTERFINANZ AG - stečajni vjerovnik, OIB 43668676136 zastupanog po punomoćniku Ilić, Orehovec &amp; Partneri, odvjetničko društvo d.o.o.</item>
    </izvorni_sadrzaj>
    <derivirana_varijabla naziv="DomainObject.Predmet.StrankaListFormatedOIB_1">
      <item>FINA - RC Zagreb, OIB 85821130368</item>
      <item>NLB INTERFINANZ AG - stečajni vjerovnik, OIB 43668676136 zastupanog po punomoćniku Ilić, Orehovec &amp; Partneri, odvjetničko društvo d.o.o.</item>
    </derivirana_varijabla>
  </DomainObject.Predmet.StrankaListFormatedOIB>
  <DomainObject.Predmet.StrankaListFormatedWithAdress>
    <izvorni_sadrzaj>
      <item>FINA - RC Zagreb, Koturaška 43, 10000 Zagreb</item>
      <item>NLB INTERFINANZ AG - stečajni vjerovnik, Beethovenstrasse 48, Zurich zastupanog po punomoćniku Ilić, Orehovec &amp; Partneri, odvjetničko društvo d.o.o.</item>
    </izvorni_sadrzaj>
    <derivirana_varijabla naziv="DomainObject.Predmet.StrankaListFormatedWithAdress_1">
      <item>FINA - RC Zagreb, Koturaška 43, 10000 Zagreb</item>
      <item>NLB INTERFINANZ AG - stečajni vjerovnik, Beethovenstrasse 48, Zurich zastupanog po punomoćniku Ilić, Orehovec &amp; Partneri, odvjetničko društvo d.o.o.</item>
    </derivirana_varijabla>
  </DomainObject.Predmet.StrankaListFormatedWithAdress>
  <DomainObject.Predmet.StrankaListFormatedWithAdressOIB>
    <izvorni_sadrzaj>
      <item>FINA - RC Zagreb, OIB 85821130368, Koturaška 43, 10000 Zagreb</item>
      <item>NLB INTERFINANZ AG - stečajni vjerovnik, OIB 43668676136, Beethovenstrasse 48, Zurich zastupanog po punomoćniku Ilić, Orehovec &amp; Partneri, odvjetničko društvo d.o.o.</item>
    </izvorni_sadrzaj>
    <derivirana_varijabla naziv="DomainObject.Predmet.StrankaListFormatedWithAdressOIB_1">
      <item>FINA - RC Zagreb, OIB 85821130368, Koturaška 43, 10000 Zagreb</item>
      <item>NLB INTERFINANZ AG - stečajni vjerovnik, OIB 43668676136, Beethovenstrasse 48, Zurich zastupanog po punomoćniku Ilić, Orehovec &amp; Partneri, odvjetničko društvo d.o.o.</item>
    </derivirana_varijabla>
  </DomainObject.Predmet.StrankaListFormatedWithAdressOIB>
  <DomainObject.Predmet.StrankaListNazivFormated>
    <izvorni_sadrzaj>
      <item>FINA - RC Zagreb</item>
      <item>NLB INTERFINANZ AG - stečajni vjerovnik</item>
    </izvorni_sadrzaj>
    <derivirana_varijabla naziv="DomainObject.Predmet.StrankaListNazivFormated_1">
      <item>FINA - RC Zagreb</item>
      <item>NLB INTERFINANZ AG - stečajni vjerovnik</item>
    </derivirana_varijabla>
  </DomainObject.Predmet.StrankaListNazivFormated>
  <DomainObject.Predmet.StrankaListNazivFormatedOIB>
    <izvorni_sadrzaj>
      <item>FINA - RC Zagreb, OIB 85821130368</item>
      <item>NLB INTERFINANZ AG - stečajni vjerovnik, OIB 43668676136</item>
    </izvorni_sadrzaj>
    <derivirana_varijabla naziv="DomainObject.Predmet.StrankaListNazivFormatedOIB_1">
      <item>FINA - RC Zagreb, OIB 85821130368</item>
      <item>NLB INTERFINANZ AG - stečajni vjerovnik, OIB 43668676136</item>
    </derivirana_varijabla>
  </DomainObject.Predmet.StrankaListNazivFormatedOIB>
  <DomainObject.Predmet.ProtuStrankaListFormated>
    <izvorni_sadrzaj>
      <item>PRIMOŠTEN PRIMA CENTAR d.o.o. za trgovinu i usluge zastupanog po punomoćniku Rustem Zogaj; Branimir Zmijanović</item>
    </izvorni_sadrzaj>
    <derivirana_varijabla naziv="DomainObject.Predmet.ProtuStrankaListFormated_1">
      <item>PRIMOŠTEN PRIMA CENTAR d.o.o. za trgovinu i usluge zastupanog po punomoćniku Rustem Zogaj; Branimir Zmijanović</item>
    </derivirana_varijabla>
  </DomainObject.Predmet.ProtuStrankaListFormated>
  <DomainObject.Predmet.ProtuStrankaListFormatedOIB>
    <izvorni_sadrzaj>
      <item>PRIMOŠTEN PRIMA CENTAR d.o.o. za trgovinu i usluge, OIB 48162065212 zastupanog po punomoćniku Rustem Zogaj; Branimir Zmijanović</item>
    </izvorni_sadrzaj>
    <derivirana_varijabla naziv="DomainObject.Predmet.ProtuStrankaListFormatedOIB_1">
      <item>PRIMOŠTEN PRIMA CENTAR d.o.o. za trgovinu i usluge, OIB 48162065212 zastupanog po punomoćniku Rustem Zogaj; Branimir Zmijanović</item>
    </derivirana_varijabla>
  </DomainObject.Predmet.ProtuStrankaListFormatedOIB>
  <DomainObject.Predmet.ProtuStrankaListFormatedWithAdress>
    <izvorni_sadrzaj>
      <item>PRIMOŠTEN PRIMA CENTAR d.o.o. za trgovinu i usluge, Franje Tuđmana 20, 22202 Primošten zastupanog po punomoćniku Rustem Zogaj; Branimir Zmijanović</item>
    </izvorni_sadrzaj>
    <derivirana_varijabla naziv="DomainObject.Predmet.ProtuStrankaListFormatedWithAdress_1">
      <item>PRIMOŠTEN PRIMA CENTAR d.o.o. za trgovinu i usluge, Franje Tuđmana 20, 22202 Primošten zastupanog po punomoćniku Rustem Zogaj; Branimir Zmijanović</item>
    </derivirana_varijabla>
  </DomainObject.Predmet.ProtuStrankaListFormatedWithAdress>
  <DomainObject.Predmet.ProtuStrankaListFormatedWithAdressOIB>
    <izvorni_sadrzaj>
      <item>PRIMOŠTEN PRIMA CENTAR d.o.o. za trgovinu i usluge, OIB 48162065212, Franje Tuđmana 20, 22202 Primošten zastupanog po punomoćniku Rustem Zogaj; Branimir Zmijanović</item>
    </izvorni_sadrzaj>
    <derivirana_varijabla naziv="DomainObject.Predmet.ProtuStrankaListFormatedWithAdressOIB_1">
      <item>PRIMOŠTEN PRIMA CENTAR d.o.o. za trgovinu i usluge, OIB 48162065212, Franje Tuđmana 20, 22202 Primošten zastupanog po punomoćniku Rustem Zogaj; Branimir Zmijanović</item>
    </derivirana_varijabla>
  </DomainObject.Predmet.ProtuStrankaListFormatedWithAdressOIB>
  <DomainObject.Predmet.ProtuStrankaListNazivFormated>
    <izvorni_sadrzaj>
      <item>PRIMOŠTEN PRIMA CENTAR d.o.o. za trgovinu i usluge</item>
    </izvorni_sadrzaj>
    <derivirana_varijabla naziv="DomainObject.Predmet.ProtuStrankaListNazivFormated_1">
      <item>PRIMOŠTEN PRIMA CENTAR d.o.o. za trgovinu i usluge</item>
    </derivirana_varijabla>
  </DomainObject.Predmet.ProtuStrankaListNazivFormated>
  <DomainObject.Predmet.ProtuStrankaListNazivFormatedOIB>
    <izvorni_sadrzaj>
      <item>PRIMOŠTEN PRIMA CENTAR d.o.o. za trgovinu i usluge, OIB 48162065212</item>
    </izvorni_sadrzaj>
    <derivirana_varijabla naziv="DomainObject.Predmet.ProtuStrankaListNazivFormatedOIB_1">
      <item>PRIMOŠTEN PRIMA CENTAR d.o.o. za trgovinu i usluge, OIB 48162065212</item>
    </derivirana_varijabla>
  </DomainObject.Predmet.ProtuStrankaListNazivFormatedOIB>
  <DomainObject.Predmet.OstaliListFormated>
    <izvorni_sadrzaj>
      <item>Branimir Zmijanović punomoćnik sudionika u postupku PRIMOŠTEN PRIMA CENTAR d.o.o. za trgovinu i usluge</item>
      <item>Rustem Zogaj punomoćnik sudionika u postupku PRIMOŠTEN PRIMA CENTAR d.o.o. za trgovinu i usluge</item>
      <item>RHMF Porezna uprava - Područni ured Dalmacija</item>
      <item>Ilić, Orehovec &amp; Partneri, odvjetničko društvo d.o.o. punomoćnik sudionika u postupku NLB INTERFINANZ AG - stečajni vjerovnik</item>
    </izvorni_sadrzaj>
    <derivirana_varijabla naziv="DomainObject.Predmet.OstaliListFormated_1">
      <item>Branimir Zmijanović punomoćnik sudionika u postupku PRIMOŠTEN PRIMA CENTAR d.o.o. za trgovinu i usluge</item>
      <item>Rustem Zogaj punomoćnik sudionika u postupku PRIMOŠTEN PRIMA CENTAR d.o.o. za trgovinu i usluge</item>
      <item>RHMF Porezna uprava - Područni ured Dalmacija</item>
      <item>Ilić, Orehovec &amp; Partneri, odvjetničko društvo d.o.o. punomoćnik sudionika u postupku NLB INTERFINANZ AG - stečajni vjerovnik</item>
    </derivirana_varijabla>
  </DomainObject.Predmet.OstaliListFormated>
  <DomainObject.Predmet.OstaliListFormatedOIB>
    <izvorni_sadrzaj>
      <item>Branimir Zmijanović punomoćnik sudionika u postupku PRIMOŠTEN PRIMA CENTAR d.o.o. za trgovinu i usluge</item>
      <item>Rustem Zogaj, OIB 02945411365 punomoćnik sudionika u postupku PRIMOŠTEN PRIMA CENTAR d.o.o. za trgovinu i usluge</item>
      <item>RHMF Porezna uprava - Područni ured Dalmacija, OIB 18683136487</item>
      <item>Ilić, Orehovec &amp; Partneri, odvjetničko društvo d.o.o., OIB 95898073413 punomoćnik sudionika u postupku NLB INTERFINANZ AG - stečajni vjerovnik</item>
    </izvorni_sadrzaj>
    <derivirana_varijabla naziv="DomainObject.Predmet.OstaliListFormatedOIB_1">
      <item>Branimir Zmijanović punomoćnik sudionika u postupku PRIMOŠTEN PRIMA CENTAR d.o.o. za trgovinu i usluge</item>
      <item>Rustem Zogaj, OIB 02945411365 punomoćnik sudionika u postupku PRIMOŠTEN PRIMA CENTAR d.o.o. za trgovinu i usluge</item>
      <item>RHMF Porezna uprava - Područni ured Dalmacija, OIB 18683136487</item>
      <item>Ilić, Orehovec &amp; Partneri, odvjetničko društvo d.o.o., OIB 95898073413 punomoćnik sudionika u postupku NLB INTERFINANZ AG - stečajni vjerovnik</item>
    </derivirana_varijabla>
  </DomainObject.Predmet.OstaliListFormatedOIB>
  <DomainObject.Predmet.OstaliListFormatedWithAdress>
    <izvorni_sadrzaj>
      <item>Branimir Zmijanović, Fra Jerolima Milete 16a, 22000 Šibenik punomoćnik sudionika u postupku PRIMOŠTEN PRIMA CENTAR d.o.o. za trgovinu i usluge</item>
      <item>Rustem Zogaj, OBALA MILUTINA ROKA 24 (ranije: BRODARICA, OBALA ŠPANJA ROKA, 24), 22000 Brodarica punomoćnik sudionika u postupku PRIMOŠTEN PRIMA CENTAR d.o.o. za trgovinu i usluge</item>
      <item>RHMF Porezna uprava - Područni ured Dalmacija</item>
      <item>Ilić, Orehovec &amp; Partneri, odvjetničko društvo d.o.o., Smičiklasova 18, 10000 Zagreb punomoćnik sudionika u postupku NLB INTERFINANZ AG - stečajni vjerovnik</item>
    </izvorni_sadrzaj>
    <derivirana_varijabla naziv="DomainObject.Predmet.OstaliListFormatedWithAdress_1">
      <item>Branimir Zmijanović, Fra Jerolima Milete 16a, 22000 Šibenik punomoćnik sudionika u postupku PRIMOŠTEN PRIMA CENTAR d.o.o. za trgovinu i usluge</item>
      <item>Rustem Zogaj, OBALA MILUTINA ROKA 24 (ranije: BRODARICA, OBALA ŠPANJA ROKA, 24), 22000 Brodarica punomoćnik sudionika u postupku PRIMOŠTEN PRIMA CENTAR d.o.o. za trgovinu i usluge</item>
      <item>RHMF Porezna uprava - Područni ured Dalmacija</item>
      <item>Ilić, Orehovec &amp; Partneri, odvjetničko društvo d.o.o., Smičiklasova 18, 10000 Zagreb punomoćnik sudionika u postupku NLB INTERFINANZ AG - stečajni vjerovnik</item>
    </derivirana_varijabla>
  </DomainObject.Predmet.OstaliListFormatedWithAdress>
  <DomainObject.Predmet.OstaliListFormatedWithAdressOIB>
    <izvorni_sadrzaj>
      <item>Branimir Zmijanović, Fra Jerolima Milete 16a, 22000 Šibenik punomoćnik sudionika u postupku PRIMOŠTEN PRIMA CENTAR d.o.o. za trgovinu i usluge</item>
      <item>Rustem Zogaj, OIB 02945411365, OBALA MILUTINA ROKA 24 (ranije: BRODARICA, OBALA ŠPANJA ROKA, 24), 22000 Brodarica punomoćnik sudionika u postupku PRIMOŠTEN PRIMA CENTAR d.o.o. za trgovinu i usluge</item>
      <item>RHMF Porezna uprava - Područni ured Dalmacija, OIB 18683136487</item>
      <item>Ilić, Orehovec &amp; Partneri, odvjetničko društvo d.o.o., OIB 95898073413, Smičiklasova 18, 10000 Zagreb punomoćnik sudionika u postupku NLB INTERFINANZ AG - stečajni vjerovnik</item>
    </izvorni_sadrzaj>
    <derivirana_varijabla naziv="DomainObject.Predmet.OstaliListFormatedWithAdressOIB_1">
      <item>Branimir Zmijanović, Fra Jerolima Milete 16a, 22000 Šibenik punomoćnik sudionika u postupku PRIMOŠTEN PRIMA CENTAR d.o.o. za trgovinu i usluge</item>
      <item>Rustem Zogaj, OIB 02945411365, OBALA MILUTINA ROKA 24 (ranije: BRODARICA, OBALA ŠPANJA ROKA, 24), 22000 Brodarica punomoćnik sudionika u postupku PRIMOŠTEN PRIMA CENTAR d.o.o. za trgovinu i usluge</item>
      <item>RHMF Porezna uprava - Područni ured Dalmacija, OIB 18683136487</item>
      <item>Ilić, Orehovec &amp; Partneri, odvjetničko društvo d.o.o., OIB 95898073413, Smičiklasova 18, 10000 Zagreb punomoćnik sudionika u postupku NLB INTERFINANZ AG - stečajni vjerovnik</item>
    </derivirana_varijabla>
  </DomainObject.Predmet.OstaliListFormatedWithAdressOIB>
  <DomainObject.Predmet.OstaliListNazivFormated>
    <izvorni_sadrzaj>
      <item>Branimir Zmijanović</item>
      <item>Rustem Zogaj</item>
      <item>RHMF Porezna uprava - Područni ured Dalmacija</item>
      <item>Ilić, Orehovec &amp; Partneri, odvjetničko društvo d.o.o.</item>
    </izvorni_sadrzaj>
    <derivirana_varijabla naziv="DomainObject.Predmet.OstaliListNazivFormated_1">
      <item>Branimir Zmijanović</item>
      <item>Rustem Zogaj</item>
      <item>RHMF Porezna uprava - Područni ured Dalmacija</item>
      <item>Ilić, Orehovec &amp; Partneri, odvjetničko društvo d.o.o.</item>
    </derivirana_varijabla>
  </DomainObject.Predmet.OstaliListNazivFormated>
  <DomainObject.Predmet.OstaliListNazivFormatedOIB>
    <izvorni_sadrzaj>
      <item>Branimir Zmijanović</item>
      <item>Rustem Zogaj, OIB 02945411365</item>
      <item>RHMF Porezna uprava - Područni ured Dalmacija, OIB 18683136487</item>
      <item>Ilić, Orehovec &amp; Partneri, odvjetničko društvo d.o.o., OIB 95898073413</item>
    </izvorni_sadrzaj>
    <derivirana_varijabla naziv="DomainObject.Predmet.OstaliListNazivFormatedOIB_1">
      <item>Branimir Zmijanović</item>
      <item>Rustem Zogaj, OIB 02945411365</item>
      <item>RHMF Porezna uprava - Područni ured Dalmacija, OIB 18683136487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 i dr.</izvorni_sadrzaj>
    <derivirana_varijabla naziv="DomainObject.Predmet.StrankaIDrugi_1">FINA - RC Zagreb i dr.</derivirana_varijabla>
  </DomainObject.Predmet.StrankaIDrugi>
  <DomainObject.Predmet.ProtustrankaIDrugi>
    <izvorni_sadrzaj>PRIMOŠTEN PRIMA CENTAR d.o.o. za trgovinu i usluge</izvorni_sadrzaj>
    <derivirana_varijabla naziv="DomainObject.Predmet.ProtustrankaIDrugi_1">PRIMOŠTEN PRIMA CENTAR d.o.o. za trgovinu i usluge</derivirana_varijabla>
  </DomainObject.Predmet.ProtustrankaIDrugi>
  <DomainObject.Predmet.StrankaIDrugiAdressOIB>
    <izvorni_sadrzaj>FINA - RC Zagreb, OIB 85821130368, Koturaška 43, 10000 Zagreb i dr.</izvorni_sadrzaj>
    <derivirana_varijabla naziv="DomainObject.Predmet.StrankaIDrugiAdressOIB_1">FINA - RC Zagreb, OIB 85821130368, Koturaška 43, 10000 Zagreb i dr.</derivirana_varijabla>
  </DomainObject.Predmet.StrankaIDrugiAdressOIB>
  <DomainObject.Predmet.ProtustrankaIDrugiAdressOIB>
    <izvorni_sadrzaj>PRIMOŠTEN PRIMA CENTAR d.o.o. za trgovinu i usluge, OIB 48162065212, Franje Tuđmana 20, 22202 Primošten</izvorni_sadrzaj>
    <derivirana_varijabla naziv="DomainObject.Predmet.ProtustrankaIDrugiAdressOIB_1">PRIMOŠTEN PRIMA CENTAR d.o.o. za trgovinu i usluge, OIB 48162065212, Franje Tuđmana 20,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listopada 2016.</izvorni_sadrzaj>
    <derivirana_varijabla naziv="DomainObject.Predmet.OdlukaRjesenje.DatumDonosenjaOdluke_1">6. listopada 2016.</derivirana_varijabla>
  </DomainObject.Predmet.OdlukaRjesenje.DatumDonosenjaOdluke>
  <DomainObject.Predmet.OdlukaRjesenje.DatumPravomocnosti>
    <izvorni_sadrzaj>26. listopada 2016.</izvorni_sadrzaj>
    <derivirana_varijabla naziv="DomainObject.Predmet.OdlukaRjesenje.DatumPravomocnosti_1">26. listopada 2016.</derivirana_varijabla>
  </DomainObject.Predmet.OdlukaRjesenje.DatumPravomocnosti>
  <DomainObject.Predmet.OdlukaRjesenje.Oznaka>
    <izvorni_sadrzaj>St-183/2015-22</izvorni_sadrzaj>
    <derivirana_varijabla naziv="DomainObject.Predmet.OdlukaRjesenje.Oznaka_1">St-183/2015-22</derivirana_varijabla>
  </DomainObject.Predmet.OdlukaRjesenje.Oznaka>
  <DomainObject.Predmet.SudioniciListNaziv>
    <izvorni_sadrzaj>
      <item>FINA - RC Zagreb</item>
      <item>PRIMOŠTEN PRIMA CENTAR d.o.o. za trgovinu i usluge</item>
      <item>Branimir Zmijanović</item>
      <item>Rustem Zogaj</item>
      <item>RHMF Porezna uprava - Područni ured Dalmacija</item>
      <item>NLB INTERFINANZ AG - stečajni vjerovnik</item>
      <item>Ilić, Orehovec &amp; Partneri, odvjetničko društvo d.o.o.</item>
    </izvorni_sadrzaj>
    <derivirana_varijabla naziv="DomainObject.Predmet.SudioniciListNaziv_1">
      <item>FINA - RC Zagreb</item>
      <item>PRIMOŠTEN PRIMA CENTAR d.o.o. za trgovinu i usluge</item>
      <item>Branimir Zmijanović</item>
      <item>Rustem Zogaj</item>
      <item>RHMF Porezna uprava - Područni ured Dalmacija</item>
      <item>NLB INTERFINANZ AG - stečajni vjerovnik</item>
      <item>Ilić, Orehovec &amp; Partneri, odvjetničko društvo d.o.o.</item>
    </derivirana_varijabla>
  </DomainObject.Predmet.SudioniciListNaziv>
  <DomainObject.Predmet.SudioniciListAdressOIB>
    <izvorni_sadrzaj>
      <item>FINA - RC Zagreb, OIB 85821130368, Koturaška 43,10000 Zagreb</item>
      <item>PRIMOŠTEN PRIMA CENTAR d.o.o. za trgovinu i usluge, OIB 48162065212, Franje Tuđmana 20,22202 Primošten</item>
      <item>Branimir Zmijanović, Fra Jerolima Milete 16a,22000 Šibenik</item>
      <item>Rustem Zogaj, OIB 02945411365, OBALA MILUTINA ROKA 24 (ranije: BRODARICA, OBALA ŠPANJA ROKA, 24),22000 Brodarica</item>
      <item>RHMF Porezna uprava - Područni ured Dalmacija, OIB 18683136487</item>
      <item>NLB INTERFINANZ AG - stečajni vjerovnik, OIB 43668676136, Beethovenstrasse 48,Zurich</item>
      <item>Ilić, Orehovec &amp; Partneri, odvjetničko društvo d.o.o., OIB 95898073413, Smičiklasova 18,10000 Zagreb</item>
    </izvorni_sadrzaj>
    <derivirana_varijabla naziv="DomainObject.Predmet.SudioniciListAdressOIB_1">
      <item>FINA - RC Zagreb, OIB 85821130368, Koturaška 43,10000 Zagreb</item>
      <item>PRIMOŠTEN PRIMA CENTAR d.o.o. za trgovinu i usluge, OIB 48162065212, Franje Tuđmana 20,22202 Primošten</item>
      <item>Branimir Zmijanović, Fra Jerolima Milete 16a,22000 Šibenik</item>
      <item>Rustem Zogaj, OIB 02945411365, OBALA MILUTINA ROKA 24 (ranije: BRODARICA, OBALA ŠPANJA ROKA, 24),22000 Brodarica</item>
      <item>RHMF Porezna uprava - Područni ured Dalmacija, OIB 18683136487</item>
      <item>NLB INTERFINANZ AG - stečajni vjerovnik, OIB 43668676136, Beethovenstrasse 48,Zurich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48162065212</item>
      <item>, OIB null</item>
      <item>, OIB 02945411365</item>
      <item>, OIB 18683136487</item>
      <item>, OIB 43668676136</item>
      <item>, OIB 95898073413</item>
    </izvorni_sadrzaj>
    <derivirana_varijabla naziv="DomainObject.Predmet.SudioniciListNazivOIB_1">
      <item>, OIB 85821130368</item>
      <item>, OIB 48162065212</item>
      <item>, OIB null</item>
      <item>, OIB 02945411365</item>
      <item>, OIB 18683136487</item>
      <item>, OIB 43668676136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237</properties:Words>
  <properties:Characters>1205</properties:Characters>
  <properties:Lines>56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2016-11-10T12:42:00Z</dcterms:created>
  <dc:creator>Marina Gulin</dc:creator>
  <cp:lastModifiedBy>Marina Gulin</cp:lastModifiedBy>
  <cp:lastPrinted>2016-11-10T12:46:00Z</cp:lastPrinted>
  <dcterms:modified xmlns:xsi="http://www.w3.org/2001/XMLSchema-instance" xsi:type="dcterms:W3CDTF">2016-11-10T12:55:00Z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