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f857" w14:paraId="b95f857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6B598E">
        <w:t>374</w:t>
      </w:r>
      <w:r>
        <w:t>/201</w:t>
      </w:r>
      <w:r w:rsidR="004B7268">
        <w:t>6</w:t>
      </w:r>
      <w:r>
        <w:t>-</w:t>
      </w:r>
      <w:r w:rsidR="00346B0E">
        <w:t>8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906DA2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6B598E">
        <w:t>ANGOMA j.d.o.o.,</w:t>
      </w:r>
      <w:r>
        <w:t xml:space="preserve"> OIB: </w:t>
      </w:r>
      <w:r w:rsidR="006B598E">
        <w:t>08643255799</w:t>
      </w:r>
      <w:r w:rsidR="00346B0E">
        <w:t xml:space="preserve"> </w:t>
      </w:r>
      <w:r>
        <w:t xml:space="preserve">sa sjedištem </w:t>
      </w:r>
      <w:r w:rsidR="004B7268">
        <w:t xml:space="preserve">u </w:t>
      </w:r>
      <w:r w:rsidR="006B598E">
        <w:t>Slavenskog 7</w:t>
      </w:r>
      <w:r w:rsidR="00346B0E">
        <w:t xml:space="preserve">, </w:t>
      </w:r>
      <w:r w:rsidR="006B598E">
        <w:t>10000 Zagreb</w:t>
      </w:r>
      <w:r>
        <w:t xml:space="preserve"> , dana </w:t>
      </w:r>
      <w:r w:rsidR="004B7268">
        <w:t>2</w:t>
      </w:r>
      <w:r w:rsidR="00441678">
        <w:t>9</w:t>
      </w:r>
      <w:r>
        <w:t xml:space="preserve">. </w:t>
      </w:r>
      <w:r w:rsidR="004B7268">
        <w:t>kolovoza</w:t>
      </w:r>
      <w:r>
        <w:t xml:space="preserve">  2016.</w:t>
      </w:r>
    </w:p>
    <w:p w:rsidRDefault="00B16DDE" w:rsidP="004B7268" w:rsidR="00B16DDE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8B523A">
        <w:t>ANGOMA j.d.o.o., OIB: 08643255799 sa sjedištem u Slavenskog 7,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8B523A">
        <w:t xml:space="preserve">Krešimir </w:t>
      </w:r>
      <w:proofErr w:type="spellStart"/>
      <w:r w:rsidR="008B523A">
        <w:t>Maretić</w:t>
      </w:r>
      <w:proofErr w:type="spellEnd"/>
      <w:r w:rsidR="000875F3" w:rsidRPr="00266CB6">
        <w:t xml:space="preserve">, </w:t>
      </w:r>
      <w:r w:rsidR="00B87157">
        <w:t xml:space="preserve"> </w:t>
      </w:r>
      <w:r w:rsidR="008B523A">
        <w:t>Šimuna Starčevića 7</w:t>
      </w:r>
      <w:r w:rsidR="0053442F">
        <w:t>,</w:t>
      </w:r>
      <w:r w:rsidR="00311715">
        <w:t xml:space="preserve"> </w:t>
      </w:r>
      <w:r w:rsidR="002F3D0A">
        <w:t>Zagreb,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8B523A">
        <w:t>66108961276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8B523A">
        <w:t>ANGOMA j.d.o.o., OIB: 08643255799 sa sjedištem u Slavenskog 7,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8B523A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441678">
        <w:t>9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380C60">
        <w:t xml:space="preserve">Vesna </w:t>
      </w:r>
      <w:proofErr w:type="spellStart"/>
      <w:r w:rsidR="00380C60">
        <w:t>Guntner</w:t>
      </w:r>
      <w:proofErr w:type="spellEnd"/>
      <w:r w:rsidR="00311715">
        <w:t xml:space="preserve">, </w:t>
      </w:r>
      <w:r w:rsidR="00380C60">
        <w:t>Slavenskog 7, Zagreb</w:t>
      </w:r>
      <w:r w:rsidR="00311715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ED3BC4">
        <w:rPr>
          <w:b/>
          <w:sz w:val="22"/>
          <w:szCs w:val="22"/>
        </w:rPr>
        <w:t>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4086A"/>
    <w:rsid w:val="000875F3"/>
    <w:rsid w:val="000D59BE"/>
    <w:rsid w:val="000E42EE"/>
    <w:rsid w:val="000F1B14"/>
    <w:rsid w:val="001120ED"/>
    <w:rsid w:val="001D7A27"/>
    <w:rsid w:val="00213589"/>
    <w:rsid w:val="00245422"/>
    <w:rsid w:val="00266CB6"/>
    <w:rsid w:val="002945BE"/>
    <w:rsid w:val="002F3D0A"/>
    <w:rsid w:val="00311715"/>
    <w:rsid w:val="00342D0C"/>
    <w:rsid w:val="00346B0E"/>
    <w:rsid w:val="00380C60"/>
    <w:rsid w:val="00396F19"/>
    <w:rsid w:val="003E051E"/>
    <w:rsid w:val="003E40AD"/>
    <w:rsid w:val="004249F8"/>
    <w:rsid w:val="00441678"/>
    <w:rsid w:val="00454574"/>
    <w:rsid w:val="004B7268"/>
    <w:rsid w:val="0053442F"/>
    <w:rsid w:val="005E0E2A"/>
    <w:rsid w:val="006134D0"/>
    <w:rsid w:val="006A2081"/>
    <w:rsid w:val="006B598E"/>
    <w:rsid w:val="006F122D"/>
    <w:rsid w:val="00786622"/>
    <w:rsid w:val="007A3E3B"/>
    <w:rsid w:val="007D0C9A"/>
    <w:rsid w:val="00833555"/>
    <w:rsid w:val="00882E46"/>
    <w:rsid w:val="00885B2E"/>
    <w:rsid w:val="008B523A"/>
    <w:rsid w:val="008D41BF"/>
    <w:rsid w:val="00906DA2"/>
    <w:rsid w:val="00957BD8"/>
    <w:rsid w:val="00992253"/>
    <w:rsid w:val="009C72A9"/>
    <w:rsid w:val="009D4ECD"/>
    <w:rsid w:val="009F715F"/>
    <w:rsid w:val="00AA0F1B"/>
    <w:rsid w:val="00AB144C"/>
    <w:rsid w:val="00B16DDE"/>
    <w:rsid w:val="00B47BFA"/>
    <w:rsid w:val="00B846A6"/>
    <w:rsid w:val="00B87157"/>
    <w:rsid w:val="00BC5EEF"/>
    <w:rsid w:val="00BE7D72"/>
    <w:rsid w:val="00C25D83"/>
    <w:rsid w:val="00C43064"/>
    <w:rsid w:val="00C74209"/>
    <w:rsid w:val="00D1420F"/>
    <w:rsid w:val="00E73D85"/>
    <w:rsid w:val="00ED0554"/>
    <w:rsid w:val="00ED3BC4"/>
    <w:rsid w:val="00ED402A"/>
    <w:rsid w:val="00F066E6"/>
    <w:rsid w:val="00F30752"/>
    <w:rsid w:val="00F408C9"/>
    <w:rsid w:val="00F53829"/>
    <w:rsid w:val="00F604D8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040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40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40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040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40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40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1374</izvorni_sadrzaj>
    <derivirana_varijabla naziv="DomainObject.Predmet.Broj_1">1374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St-1374/2016</izvorni_sadrzaj>
    <derivirana_varijabla naziv="DomainObject.Predmet.OznakaBroj_1">St-1374/2016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ANGOMA j.d.o.o.</izvorni_sadrzaj>
    <derivirana_varijabla naziv="DomainObject.Predmet.ProtustrankaFormated_1">  ANGOMA j.d.o.o.</derivirana_varijabla>
  </DomainObject.Predmet.ProtustrankaFormated>
  <DomainObject.Predmet.ProtustrankaFormatedOIB>
    <izvorni_sadrzaj>  ANGOMA j.d.o.o., OIB 08643255799</izvorni_sadrzaj>
    <derivirana_varijabla naziv="DomainObject.Predmet.ProtustrankaFormatedOIB_1">  ANGOMA j.d.o.o., OIB 08643255799</derivirana_varijabla>
  </DomainObject.Predmet.ProtustrankaFormatedOIB>
  <DomainObject.Predmet.ProtustrankaFormatedWithAdress>
    <izvorni_sadrzaj> ANGOMA j.d.o.o., Slavenskog 7, 10000 Zagreb</izvorni_sadrzaj>
    <derivirana_varijabla naziv="DomainObject.Predmet.ProtustrankaFormatedWithAdress_1"> ANGOMA j.d.o.o., Slavenskog 7, 10000 Zagreb</derivirana_varijabla>
  </DomainObject.Predmet.ProtustrankaFormatedWithAdress>
  <DomainObject.Predmet.ProtustrankaFormatedWithAdressOIB>
    <izvorni_sadrzaj> ANGOMA j.d.o.o., OIB 08643255799, Slavenskog 7, 10000 Zagreb</izvorni_sadrzaj>
    <derivirana_varijabla naziv="DomainObject.Predmet.ProtustrankaFormatedWithAdressOIB_1"> ANGOMA j.d.o.o., OIB 08643255799, Slavenskog 7, 10000 Zagreb</derivirana_varijabla>
  </DomainObject.Predmet.ProtustrankaFormatedWithAdressOIB>
  <DomainObject.Predmet.ProtustrankaWithAdress>
    <izvorni_sadrzaj>ANGOMA j.d.o.o. Slavenskog 7, 10000 Zagreb</izvorni_sadrzaj>
    <derivirana_varijabla naziv="DomainObject.Predmet.ProtustrankaWithAdress_1">ANGOMA j.d.o.o. Slavenskog 7, 10000 Zagreb</derivirana_varijabla>
  </DomainObject.Predmet.ProtustrankaWithAdress>
  <DomainObject.Predmet.ProtustrankaWithAdressOIB>
    <izvorni_sadrzaj>ANGOMA j.d.o.o., OIB 08643255799, Slavenskog 7, 10000 Zagreb</izvorni_sadrzaj>
    <derivirana_varijabla naziv="DomainObject.Predmet.ProtustrankaWithAdressOIB_1">ANGOMA j.d.o.o., OIB 08643255799, Slavenskog 7, 10000 Zagreb</derivirana_varijabla>
  </DomainObject.Predmet.ProtustrankaWithAdressOIB>
  <DomainObject.Predmet.ProtustrankaNazivFormated>
    <izvorni_sadrzaj>ANGOMA j.d.o.o.</izvorni_sadrzaj>
    <derivirana_varijabla naziv="DomainObject.Predmet.ProtustrankaNazivFormated_1">ANGOMA j.d.o.o.</derivirana_varijabla>
  </DomainObject.Predmet.ProtustrankaNazivFormated>
  <DomainObject.Predmet.ProtustrankaNazivFormatedOIB>
    <izvorni_sadrzaj>ANGOMA j.d.o.o., OIB 08643255799</izvorni_sadrzaj>
    <derivirana_varijabla naziv="DomainObject.Predmet.ProtustrankaNazivFormatedOIB_1">ANGOMA j.d.o.o., OIB 08643255799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ANGOMA j.d.o.o.</item>
    </izvorni_sadrzaj>
    <derivirana_varijabla naziv="DomainObject.Predmet.ProtuStrankaListFormated_1">
      <item>ANGOMA j.d.o.o.</item>
    </derivirana_varijabla>
  </DomainObject.Predmet.ProtuStrankaListFormated>
  <DomainObject.Predmet.ProtuStrankaListFormatedOIB>
    <izvorni_sadrzaj>
      <item>ANGOMA j.d.o.o., OIB 08643255799</item>
    </izvorni_sadrzaj>
    <derivirana_varijabla naziv="DomainObject.Predmet.ProtuStrankaListFormatedOIB_1">
      <item>ANGOMA j.d.o.o., OIB 08643255799</item>
    </derivirana_varijabla>
  </DomainObject.Predmet.ProtuStrankaListFormatedOIB>
  <DomainObject.Predmet.ProtuStrankaListFormatedWithAdress>
    <izvorni_sadrzaj>
      <item>ANGOMA j.d.o.o., Slavenskog 7, 10000 Zagreb</item>
    </izvorni_sadrzaj>
    <derivirana_varijabla naziv="DomainObject.Predmet.ProtuStrankaListFormatedWithAdress_1">
      <item>ANGOMA j.d.o.o., Slavenskog 7, 10000 Zagreb</item>
    </derivirana_varijabla>
  </DomainObject.Predmet.ProtuStrankaListFormatedWithAdress>
  <DomainObject.Predmet.ProtuStrankaListFormatedWithAdressOIB>
    <izvorni_sadrzaj>
      <item>ANGOMA j.d.o.o., OIB 08643255799, Slavenskog 7, 10000 Zagreb</item>
    </izvorni_sadrzaj>
    <derivirana_varijabla naziv="DomainObject.Predmet.ProtuStrankaListFormatedWithAdressOIB_1">
      <item>ANGOMA j.d.o.o., OIB 08643255799, Slavenskog 7, 10000 Zagreb</item>
    </derivirana_varijabla>
  </DomainObject.Predmet.ProtuStrankaListFormatedWithAdressOIB>
  <DomainObject.Predmet.ProtuStrankaListNazivFormated>
    <izvorni_sadrzaj>
      <item>ANGOMA j.d.o.o.</item>
    </izvorni_sadrzaj>
    <derivirana_varijabla naziv="DomainObject.Predmet.ProtuStrankaListNazivFormated_1">
      <item>ANGOMA j.d.o.o.</item>
    </derivirana_varijabla>
  </DomainObject.Predmet.ProtuStrankaListNazivFormated>
  <DomainObject.Predmet.ProtuStrankaListNazivFormatedOIB>
    <izvorni_sadrzaj>
      <item>ANGOMA j.d.o.o., OIB 08643255799</item>
    </izvorni_sadrzaj>
    <derivirana_varijabla naziv="DomainObject.Predmet.ProtuStrankaListNazivFormatedOIB_1">
      <item>ANGOMA j.d.o.o., OIB 08643255799</item>
    </derivirana_varijabla>
  </DomainObject.Predmet.ProtuStrankaListNazivFormatedOIB>
  <DomainObject.Predmet.OstaliListFormated>
    <izvorni_sadrzaj>
      <item>Vesna Guntner</item>
    </izvorni_sadrzaj>
    <derivirana_varijabla naziv="DomainObject.Predmet.OstaliListFormated_1">
      <item>Vesna Guntner</item>
    </derivirana_varijabla>
  </DomainObject.Predmet.OstaliListFormated>
  <DomainObject.Predmet.OstaliListFormatedOIB>
    <izvorni_sadrzaj>
      <item>Vesna Guntner, OIB 27758895812</item>
    </izvorni_sadrzaj>
    <derivirana_varijabla naziv="DomainObject.Predmet.OstaliListFormatedOIB_1">
      <item>Vesna Guntner, OIB 27758895812</item>
    </derivirana_varijabla>
  </DomainObject.Predmet.OstaliListFormatedOIB>
  <DomainObject.Predmet.OstaliListFormatedWithAdress>
    <izvorni_sadrzaj>
      <item>Vesna Guntner, Slavenskog 7, 10000 Zagreb</item>
    </izvorni_sadrzaj>
    <derivirana_varijabla naziv="DomainObject.Predmet.OstaliListFormatedWithAdress_1">
      <item>Vesna Guntner, Slavenskog 7, 10000 Zagreb</item>
    </derivirana_varijabla>
  </DomainObject.Predmet.OstaliListFormatedWithAdress>
  <DomainObject.Predmet.OstaliListFormatedWithAdressOIB>
    <izvorni_sadrzaj>
      <item>Vesna Guntner, OIB 27758895812, Slavenskog 7, 10000 Zagreb</item>
    </izvorni_sadrzaj>
    <derivirana_varijabla naziv="DomainObject.Predmet.OstaliListFormatedWithAdressOIB_1">
      <item>Vesna Guntner, OIB 27758895812, Slavenskog 7, 10000 Zagreb</item>
    </derivirana_varijabla>
  </DomainObject.Predmet.OstaliListFormatedWithAdressOIB>
  <DomainObject.Predmet.OstaliListNazivFormated>
    <izvorni_sadrzaj>
      <item>Vesna Guntner</item>
    </izvorni_sadrzaj>
    <derivirana_varijabla naziv="DomainObject.Predmet.OstaliListNazivFormated_1">
      <item>Vesna Guntner</item>
    </derivirana_varijabla>
  </DomainObject.Predmet.OstaliListNazivFormated>
  <DomainObject.Predmet.OstaliListNazivFormatedOIB>
    <izvorni_sadrzaj>
      <item>Vesna Guntner, OIB 27758895812</item>
    </izvorni_sadrzaj>
    <derivirana_varijabla naziv="DomainObject.Predmet.OstaliListNazivFormatedOIB_1">
      <item>Vesna Guntner, OIB 27758895812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ANGOMA j.d.o.o.</izvorni_sadrzaj>
    <derivirana_varijabla naziv="DomainObject.Predmet.ProtustrankaIDrugi_1">ANGOMA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ANGOMA j.d.o.o., OIB 08643255799, Slavenskog 7, 10000 Zagreb</izvorni_sadrzaj>
    <derivirana_varijabla naziv="DomainObject.Predmet.ProtustrankaIDrugiAdressOIB_1">ANGOMA j.d.o.o., OIB 08643255799, Slavenskog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ANGOMA j.d.o.o.</item>
      <item>FINA Regionalni centar Zagreb</item>
      <item>Vesna Guntner</item>
    </izvorni_sadrzaj>
    <derivirana_varijabla naziv="DomainObject.Predmet.SudioniciListNaziv_1">
      <item>ANGOMA j.d.o.o.</item>
      <item>FINA Regionalni centar Zagreb</item>
      <item>Vesna Guntner</item>
    </derivirana_varijabla>
  </DomainObject.Predmet.SudioniciListNaziv>
  <DomainObject.Predmet.SudioniciListAdressOIB>
    <izvorni_sadrzaj>
      <item>ANGOMA j.d.o.o., OIB 08643255799, Slavenskog 7,10000 Zagreb</item>
      <item>FINA Regionalni centar Zagreb, OIB 85821130368, Trg svibanjskih žrtava 1995. 1,10000 Zagreb</item>
      <item>Vesna Guntner, OIB 27758895812, Slavenskog 7,10000 Zagreb</item>
    </izvorni_sadrzaj>
    <derivirana_varijabla naziv="DomainObject.Predmet.SudioniciListAdressOIB_1">
      <item>ANGOMA j.d.o.o., OIB 08643255799, Slavenskog 7,10000 Zagreb</item>
      <item>FINA Regionalni centar Zagreb, OIB 85821130368, Trg svibanjskih žrtava 1995. 1,10000 Zagreb</item>
      <item>Vesna Guntner, OIB 27758895812, Slavenskog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08643255799</item>
      <item>, OIB 85821130368</item>
      <item>, OIB 27758895812</item>
    </izvorni_sadrzaj>
    <derivirana_varijabla naziv="DomainObject.Predmet.SudioniciListNazivOIB_1">
      <item>, OIB 08643255799</item>
      <item>, OIB 85821130368</item>
      <item>, OIB 27758895812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831</properties:Words>
  <properties:Characters>4520</properties:Characters>
  <properties:Lines>160</properties:Lines>
  <properties:Paragraphs>42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2016-08-26T08:35:00Z</dcterms:created>
  <dc:creator>bconka</dc:creator>
  <cp:lastModifiedBy>Davorin Pavičić</cp:lastModifiedBy>
  <cp:lastPrinted>2016-08-29T08:45:00Z</cp:lastPrinted>
  <dcterms:modified xmlns:xsi="http://www.w3.org/2001/XMLSchema-instance" xsi:type="dcterms:W3CDTF">2016-08-29T08:46:00Z</dcterms:modified>
  <cp:revision>7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