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02a3" w14:paraId="df502a3" w:rsidRDefault="001F591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 w:rsidR="00F27944">
        <w:rPr>
          <w:lang w:val="hr-HR"/>
        </w:rPr>
        <w:t>350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F86053">
        <w:rPr>
          <w:lang w:val="hr-HR"/>
        </w:rPr>
        <w:t>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</w:t>
      </w:r>
      <w:r w:rsidR="008B1AD9">
        <w:t xml:space="preserve">govački sud u Varaždinu po višoj sudskoj savjetnici </w:t>
      </w:r>
      <w:r w:rsidR="00920620">
        <w:t>toga</w:t>
      </w:r>
      <w:r w:rsidR="00F3209F">
        <w:t xml:space="preserve"> suda</w:t>
      </w:r>
      <w:r w:rsidR="00FD34D7">
        <w:t xml:space="preserve">, </w:t>
      </w:r>
      <w:r w:rsidR="008B1AD9">
        <w:t xml:space="preserve">Ivani Starčević, </w:t>
      </w:r>
      <w:r w:rsidR="00FD34D7">
        <w:t xml:space="preserve">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F27944">
        <w:t xml:space="preserve"> VITALIS NOVA </w:t>
      </w:r>
      <w:r w:rsidR="00247894">
        <w:t>d.o.o.</w:t>
      </w:r>
      <w:r w:rsidR="00F86053">
        <w:t xml:space="preserve"> u likvidaciji</w:t>
      </w:r>
      <w:r w:rsidR="002E00D7">
        <w:t>,</w:t>
      </w:r>
      <w:r w:rsidR="00F27944">
        <w:t xml:space="preserve"> OIB: 27073312730</w:t>
      </w:r>
      <w:r w:rsidR="001F5919">
        <w:t xml:space="preserve"> sa sjedištem u</w:t>
      </w:r>
      <w:r w:rsidR="00F27944">
        <w:t xml:space="preserve"> JUG II, kbr. 10</w:t>
      </w:r>
      <w:r w:rsidR="00247894">
        <w:t>,</w:t>
      </w:r>
      <w:r w:rsidR="00712D93">
        <w:t xml:space="preserve"> </w:t>
      </w:r>
      <w:r w:rsidR="00F27944">
        <w:t xml:space="preserve">40323 Prelog, </w:t>
      </w:r>
      <w:r w:rsidR="00712D93">
        <w:t>dana 3</w:t>
      </w:r>
      <w:r w:rsidR="001F5919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4A25A4" w:rsidRPr="004A25A4">
        <w:t xml:space="preserve"> </w:t>
      </w:r>
      <w:r w:rsidR="00F27944">
        <w:t>dužnika VITALIS NOVA d.o.o. u likvidaciji, OIB: 27073312730 sa sjedištem u JUG II, kbr. 10, 40323 Prelog</w:t>
      </w:r>
      <w:r>
        <w:t>,</w:t>
      </w:r>
      <w:r w:rsidR="002E00D7">
        <w:t xml:space="preserve"> </w:t>
      </w:r>
      <w:r w:rsidR="00B82432">
        <w:t>iznosi</w:t>
      </w:r>
      <w:r w:rsidR="00646F35">
        <w:t xml:space="preserve"> 627,49</w:t>
      </w:r>
      <w:r w:rsidR="00712D93">
        <w:t xml:space="preserve"> 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F86053" w:rsidP="008C6ED6" w:rsidR="0020506B">
      <w:pPr>
        <w:jc w:val="both"/>
      </w:pPr>
      <w:r>
        <w:tab/>
        <w:t>II/ Poziva se likvidator</w:t>
      </w:r>
      <w:r w:rsidR="002E00D7">
        <w:t xml:space="preserve"> dužnika</w:t>
      </w:r>
      <w:r w:rsidR="00646F35">
        <w:t xml:space="preserve"> Istvan Darabos</w:t>
      </w:r>
      <w:r w:rsidR="00247894">
        <w:t>,</w:t>
      </w:r>
      <w:r w:rsidR="00646F35">
        <w:t xml:space="preserve"> Mađarska,</w:t>
      </w:r>
      <w:r>
        <w:t xml:space="preserve"> </w:t>
      </w:r>
      <w:r w:rsidR="00646F35">
        <w:t>2015 Szigetmonstor, Babarozsa u. 9</w:t>
      </w:r>
      <w:r>
        <w:t>,</w:t>
      </w:r>
      <w:r w:rsidR="00B82432">
        <w:t xml:space="preserve"> </w:t>
      </w:r>
      <w:r w:rsidR="008B1AD9">
        <w:t xml:space="preserve">da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F86053" w:rsidP="008C6ED6" w:rsidR="0020506B">
      <w:pPr>
        <w:jc w:val="both"/>
      </w:pPr>
      <w:r>
        <w:tab/>
        <w:t>III/ Upozorava se likvidator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F27944">
        <w:rPr>
          <w:lang w:val="hr-HR"/>
        </w:rPr>
        <w:t>Dana 29</w:t>
      </w:r>
      <w:r w:rsidR="00B82432">
        <w:rPr>
          <w:lang w:val="hr-HR"/>
        </w:rPr>
        <w:t>. listopada</w:t>
      </w:r>
      <w:r w:rsidR="00026E12">
        <w:rPr>
          <w:lang w:val="hr-HR"/>
        </w:rPr>
        <w:t xml:space="preserve"> 2015.</w:t>
      </w:r>
      <w:r w:rsidR="00712D93">
        <w:rPr>
          <w:lang w:val="hr-HR"/>
        </w:rPr>
        <w:t xml:space="preserve"> </w:t>
      </w:r>
      <w:r w:rsidR="00026E12">
        <w:rPr>
          <w:lang w:val="hr-HR"/>
        </w:rPr>
        <w:t xml:space="preserve">godine, </w:t>
      </w:r>
      <w:r>
        <w:rPr>
          <w:lang w:val="hr-HR"/>
        </w:rPr>
        <w:t xml:space="preserve">predlagatelj Financijska agencija, </w:t>
      </w:r>
      <w:r w:rsidR="004E6144">
        <w:rPr>
          <w:lang w:val="hr-HR"/>
        </w:rPr>
        <w:t>Regionalni centar Zagreb</w:t>
      </w:r>
      <w:r w:rsidR="00026E12">
        <w:rPr>
          <w:lang w:val="hr-HR"/>
        </w:rPr>
        <w:t>,</w:t>
      </w:r>
      <w:r w:rsidR="004E6144">
        <w:rPr>
          <w:lang w:val="hr-HR"/>
        </w:rPr>
        <w:t xml:space="preserve"> </w:t>
      </w:r>
      <w:r>
        <w:rPr>
          <w:lang w:val="hr-HR"/>
        </w:rPr>
        <w:t>Podružnica Varaždin podnio je prijedlog  za otvaranje stečajnog postupka nad dužnikom</w:t>
      </w:r>
      <w:r w:rsidR="00F27944" w:rsidRPr="00F27944">
        <w:t xml:space="preserve"> </w:t>
      </w:r>
      <w:r w:rsidR="00F27944">
        <w:t>VITALIS NOVA d.o.o. u likvidaciji, OIB: 27073312730 sa sjedištem u JUG II, kbr. 10, 40323 Prelog</w:t>
      </w:r>
      <w:r>
        <w:t>, navodeći da du</w:t>
      </w:r>
      <w:r w:rsidR="006222F7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646F35">
        <w:t xml:space="preserve"> 627,49</w:t>
      </w:r>
      <w:r w:rsidR="001F5919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12D93">
        <w:rPr>
          <w:lang w:val="hr-HR"/>
        </w:rPr>
        <w:t>3</w:t>
      </w:r>
      <w:r w:rsidR="002E00D7">
        <w:rPr>
          <w:lang w:val="hr-HR"/>
        </w:rPr>
        <w:t>.</w:t>
      </w:r>
      <w:r w:rsidR="00C76D69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712D93" w:rsidP="00136AA2" w:rsidR="005B010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 w:rsidR="00136AA2"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136AA2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431F6A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E95" w:rsidP="007F64E0" w:rsidR="002F6E95">
      <w:r>
        <w:separator/>
      </w:r>
    </w:p>
  </w:endnote>
  <w:endnote w:id="0" w:type="continuationSeparator">
    <w:p w:rsidRDefault="002F6E95" w:rsidP="007F64E0" w:rsidR="002F6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E95" w:rsidP="007F64E0" w:rsidR="002F6E95">
      <w:r>
        <w:separator/>
      </w:r>
    </w:p>
  </w:footnote>
  <w:footnote w:id="0" w:type="continuationSeparator">
    <w:p w:rsidRDefault="002F6E95" w:rsidP="007F64E0" w:rsidR="002F6E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1F5919">
      <w:rPr>
        <w:lang w:val="hr-HR"/>
      </w:rPr>
      <w:t xml:space="preserve">oslovni broj: 8 </w:t>
    </w:r>
    <w:r w:rsidRPr="00F20BF1">
      <w:rPr>
        <w:lang w:val="hr-HR"/>
      </w:rPr>
      <w:t>St-</w:t>
    </w:r>
    <w:r w:rsidR="00F27944">
      <w:rPr>
        <w:lang w:val="hr-HR"/>
      </w:rPr>
      <w:t>350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E71FB9">
      <w:rPr>
        <w:lang w:val="hr-HR"/>
      </w:rPr>
      <w:t>5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1F6A" w:rsidRPr="00431F6A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6E12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6AA2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5919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5AF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6E95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1F6A"/>
    <w:rsid w:val="0044157E"/>
    <w:rsid w:val="00441D83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5A4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6144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22F7"/>
    <w:rsid w:val="00623DC5"/>
    <w:rsid w:val="006266A4"/>
    <w:rsid w:val="00626D4A"/>
    <w:rsid w:val="00635D16"/>
    <w:rsid w:val="006371E1"/>
    <w:rsid w:val="006408A4"/>
    <w:rsid w:val="006461F2"/>
    <w:rsid w:val="00646F35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3D9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D9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5D0C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AD9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5551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6D69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1FB9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27944"/>
    <w:rsid w:val="00F309D9"/>
    <w:rsid w:val="00F3209F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86053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1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1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St-350/2015</izvorni_sadrzaj>
    <derivirana_varijabla naziv="DomainObject.Predmet.OznakaBroj_1">St-350/2015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VITALIS NOVA društvo s ograničenom odgovornošću za usluge ˝u likvidaciji˝</izvorni_sadrzaj>
    <derivirana_varijabla naziv="DomainObject.Predmet.ProtustrankaFormated_1">  VITALIS NOVA društvo s ograničenom odgovornošću za usluge ˝u likvidaciji˝</derivirana_varijabla>
  </DomainObject.Predmet.ProtustrankaFormated>
  <DomainObject.Predmet.ProtustrankaFormatedOIB>
    <izvorni_sadrzaj>  VITALIS NOVA društvo s ograničenom odgovornošću za usluge ˝u likvidaciji˝, OIB 27073312730</izvorni_sadrzaj>
    <derivirana_varijabla naziv="DomainObject.Predmet.ProtustrankaFormatedOIB_1">  VITALIS NOVA društvo s ograničenom odgovornošću za usluge ˝u likvidaciji˝, OIB 27073312730</derivirana_varijabla>
  </DomainObject.Predmet.ProtustrankaFormatedOIB>
  <DomainObject.Predmet.ProtustrankaFormatedWithAdress>
    <izvorni_sadrzaj> VITALIS NOVA društvo s ograničenom odgovornošću za usluge ˝u likvidaciji˝, JUG II, kbr. 10, 40323 Prelog</izvorni_sadrzaj>
    <derivirana_varijabla naziv="DomainObject.Predmet.ProtustrankaFormatedWithAdress_1"> VITALIS NOVA društvo s ograničenom odgovornošću za usluge ˝u likvidaciji˝, JUG II, kbr. 10, 40323 Prelog</derivirana_varijabla>
  </DomainObject.Predmet.ProtustrankaFormatedWithAdress>
  <DomainObject.Predmet.ProtustrankaFormatedWithAdressOIB>
    <izvorni_sadrzaj> VITALIS NOVA društvo s ograničenom odgovornošću za usluge ˝u likvidaciji˝, OIB 27073312730, JUG II, kbr. 10, 40323 Prelog</izvorni_sadrzaj>
    <derivirana_varijabla naziv="DomainObject.Predmet.ProtustrankaFormatedWithAdressOIB_1"> VITALIS NOVA društvo s ograničenom odgovornošću za usluge ˝u likvidaciji˝, OIB 27073312730, JUG II, kbr. 10, 40323 Prelog</derivirana_varijabla>
  </DomainObject.Predmet.ProtustrankaFormatedWithAdressOIB>
  <DomainObject.Predmet.ProtustrankaWithAdress>
    <izvorni_sadrzaj>VITALIS NOVA društvo s ograničenom odgovornošću za usluge ˝u likvidaciji˝ JUG II, kbr. 10, 40323 Prelog</izvorni_sadrzaj>
    <derivirana_varijabla naziv="DomainObject.Predmet.ProtustrankaWithAdress_1">VITALIS NOVA društvo s ograničenom odgovornošću za usluge ˝u likvidaciji˝ JUG II, kbr. 10, 40323 Prelog</derivirana_varijabla>
  </DomainObject.Predmet.ProtustrankaWithAdress>
  <DomainObject.Predmet.ProtustrankaWithAdressOIB>
    <izvorni_sadrzaj>VITALIS NOVA društvo s ograničenom odgovornošću za usluge ˝u likvidaciji˝, OIB 27073312730, JUG II, kbr. 10, 40323 Prelog</izvorni_sadrzaj>
    <derivirana_varijabla naziv="DomainObject.Predmet.ProtustrankaWithAdressOIB_1">VITALIS NOVA društvo s ograničenom odgovornošću za usluge ˝u likvidaciji˝, OIB 27073312730, JUG II, kbr. 10, 40323 Prelog</derivirana_varijabla>
  </DomainObject.Predmet.ProtustrankaWithAdressOIB>
  <DomainObject.Predmet.ProtustrankaNazivFormated>
    <izvorni_sadrzaj>VITALIS NOVA društvo s ograničenom odgovornošću za usluge ˝u likvidaciji˝</izvorni_sadrzaj>
    <derivirana_varijabla naziv="DomainObject.Predmet.ProtustrankaNazivFormated_1">VITALIS NOVA društvo s ograničenom odgovornošću za usluge ˝u likvidaciji˝</derivirana_varijabla>
  </DomainObject.Predmet.ProtustrankaNazivFormated>
  <DomainObject.Predmet.ProtustrankaNazivFormatedOIB>
    <izvorni_sadrzaj>VITALIS NOVA društvo s ograničenom odgovornošću za usluge ˝u likvidaciji˝, OIB 27073312730</izvorni_sadrzaj>
    <derivirana_varijabla naziv="DomainObject.Predmet.ProtustrankaNazivFormatedOIB_1">VITALIS NOVA društvo s ograničenom odgovornošću za usluge ˝u likvidaciji˝, OIB 27073312730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627.49</izvorni_sadrzaj>
    <derivirana_varijabla naziv="DomainObject.Predmet.TrenutnaVrijednost_1">627.49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VITALIS NOVA društvo s ograničenom odgovornošću za usluge ˝u likvidaciji˝</item>
    </izvorni_sadrzaj>
    <derivirana_varijabla naziv="DomainObject.Predmet.ProtuStrankaListFormated_1">
      <item>VITALIS NOVA društvo s ograničenom odgovornošću za usluge ˝u likvidaciji˝</item>
    </derivirana_varijabla>
  </DomainObject.Predmet.ProtuStrankaListFormated>
  <DomainObject.Predmet.ProtuStrankaListFormatedOIB>
    <izvorni_sadrzaj>
      <item>VITALIS NOVA društvo s ograničenom odgovornošću za usluge ˝u likvidaciji˝, OIB 27073312730</item>
    </izvorni_sadrzaj>
    <derivirana_varijabla naziv="DomainObject.Predmet.ProtuStrankaListFormatedOIB_1">
      <item>VITALIS NOVA društvo s ograničenom odgovornošću za usluge ˝u likvidaciji˝, OIB 27073312730</item>
    </derivirana_varijabla>
  </DomainObject.Predmet.ProtuStrankaListFormatedOIB>
  <DomainObject.Predmet.ProtuStrankaListFormatedWithAdress>
    <izvorni_sadrzaj>
      <item>VITALIS NOVA društvo s ograničenom odgovornošću za usluge ˝u likvidaciji˝, JUG II, kbr. 10, 40323 Prelog</item>
    </izvorni_sadrzaj>
    <derivirana_varijabla naziv="DomainObject.Predmet.ProtuStrankaListFormatedWithAdress_1">
      <item>VITALIS NOVA društvo s ograničenom odgovornošću za usluge ˝u likvidaciji˝, JUG II, kbr. 10, 40323 Prelog</item>
    </derivirana_varijabla>
  </DomainObject.Predmet.ProtuStrankaListFormatedWithAdress>
  <DomainObject.Predmet.ProtuStrankaListFormatedWithAdressOIB>
    <izvorni_sadrzaj>
      <item>VITALIS NOVA društvo s ograničenom odgovornošću za usluge ˝u likvidaciji˝, OIB 27073312730, JUG II, kbr. 10, 40323 Prelog</item>
    </izvorni_sadrzaj>
    <derivirana_varijabla naziv="DomainObject.Predmet.ProtuStrankaListFormatedWithAdressOIB_1">
      <item>VITALIS NOVA društvo s ograničenom odgovornošću za usluge ˝u likvidaciji˝, OIB 27073312730, JUG II, kbr. 10, 40323 Prelog</item>
    </derivirana_varijabla>
  </DomainObject.Predmet.ProtuStrankaListFormatedWithAdressOIB>
  <DomainObject.Predmet.ProtuStrankaListNazivFormated>
    <izvorni_sadrzaj>
      <item>VITALIS NOVA društvo s ograničenom odgovornošću za usluge ˝u likvidaciji˝</item>
    </izvorni_sadrzaj>
    <derivirana_varijabla naziv="DomainObject.Predmet.ProtuStrankaListNazivFormated_1">
      <item>VITALIS NOVA društvo s ograničenom odgovornošću za usluge ˝u likvidaciji˝</item>
    </derivirana_varijabla>
  </DomainObject.Predmet.ProtuStrankaListNazivFormated>
  <DomainObject.Predmet.ProtuStrankaListNazivFormatedOIB>
    <izvorni_sadrzaj>
      <item>VITALIS NOVA društvo s ograničenom odgovornošću za usluge ˝u likvidaciji˝, OIB 27073312730</item>
    </izvorni_sadrzaj>
    <derivirana_varijabla naziv="DomainObject.Predmet.ProtuStrankaListNazivFormatedOIB_1">
      <item>VITALIS NOVA društvo s ograničenom odgovornošću za usluge ˝u likvidaciji˝, OIB 27073312730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VITALIS NOVA društvo s ograničenom odgovornošću za usluge ˝u likvidaciji˝</izvorni_sadrzaj>
    <derivirana_varijabla naziv="DomainObject.Predmet.ProtustrankaIDrugi_1">VITALIS NOVA društvo s ograničenom odgovornošću za usluge ˝u likvidaciji˝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VITALIS NOVA društvo s ograničenom odgovornošću za usluge ˝u likvidaciji˝, OIB 27073312730, JUG II, kbr. 10, 40323 Prelog</izvorni_sadrzaj>
    <derivirana_varijabla naziv="DomainObject.Predmet.ProtustrankaIDrugiAdressOIB_1">VITALIS NOVA društvo s ograničenom odgovornošću za usluge ˝u likvidaciji˝, OIB 27073312730, JUG II, kbr.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VITALIS NOVA društvo s ograničenom odgovornošću za usluge ˝u likvidaciji˝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VITALIS NOVA društvo s ograničenom odgovornošću za usluge ˝u likvidaciji˝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VITALIS NOVA društvo s ograničenom odgovornošću za usluge ˝u likvidaciji˝, OIB 27073312730, JUG II, kbr. 10,40323 Prelog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VITALIS NOVA društvo s ograničenom odgovornošću za usluge ˝u likvidaciji˝, OIB 27073312730, JUG II, kbr. 10,40323 Prelog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27073312730</item>
      <item>, OIB null</item>
      <item>, OIB null</item>
    </izvorni_sadrzaj>
    <derivirana_varijabla naziv="DomainObject.Predmet.SudioniciListNazivOIB_1">
      <item>, OIB null</item>
      <item>, OIB 27073312730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479</properties:Words>
  <properties:Characters>2556</properties:Characters>
  <properties:Lines>72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2015-12-03T12:20:00Z</dcterms:created>
  <dc:creator>user</dc:creator>
  <cp:lastModifiedBy>Maja Marčec</cp:lastModifiedBy>
  <cp:lastPrinted>2015-12-03T12:23:00Z</cp:lastPrinted>
  <dcterms:modified xmlns:xsi="http://www.w3.org/2001/XMLSchema-instance" xsi:type="dcterms:W3CDTF">2015-12-03T12:23:00Z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