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2476" w:rsidR="00E82476">
        <w:tc>
          <w:tcPr>
            <w:tcW w:type="dxa" w:w="2985"/>
            <w:hideMark/>
          </w:tcPr>
          <w:p w:rsidRDefault="00E82476" w:rsidP="00E82476" w:rsidR="00E8247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2476" w:rsidP="00E82476" w:rsidR="00E82476">
            <w:pPr>
              <w:spacing w:after="0"/>
              <w:jc w:val="center"/>
            </w:pPr>
            <w:r>
              <w:t>Republika Hrvatska</w:t>
            </w:r>
          </w:p>
          <w:p w:rsidRDefault="00E82476" w:rsidP="00E82476" w:rsidR="00E82476">
            <w:pPr>
              <w:spacing w:after="0"/>
              <w:jc w:val="center"/>
            </w:pPr>
            <w:r>
              <w:t>Trgovački sud u Varaždinu</w:t>
            </w:r>
          </w:p>
          <w:p w:rsidRDefault="00E82476" w:rsidP="00E82476" w:rsidR="00E8247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acd4ff" w14:paraId="4acd4ff" w:rsidRDefault="00E82476" w:rsidP="00E82476" w:rsidR="00E8247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82476" w:rsidP="00E82476" w:rsidR="00E82476">
      <w:pPr>
        <w:spacing w:after="0"/>
        <w:ind w:left="5664"/>
      </w:pPr>
      <w:r>
        <w:t xml:space="preserve">     Poslovni broj: 3 St-707/2016-24</w:t>
      </w: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  <w:rPr>
          <w:b/>
        </w:rPr>
      </w:pPr>
    </w:p>
    <w:p w:rsidRDefault="00E82476" w:rsidP="00E82476" w:rsidR="00E82476">
      <w:pPr>
        <w:spacing w:after="0"/>
        <w:jc w:val="center"/>
      </w:pPr>
      <w:r>
        <w:t>R E P U B L I K A   H R V A T S K A</w:t>
      </w:r>
    </w:p>
    <w:p w:rsidRDefault="00E82476" w:rsidP="00E82476" w:rsidR="00E82476">
      <w:pPr>
        <w:spacing w:after="0"/>
        <w:rPr>
          <w:b/>
        </w:rPr>
      </w:pPr>
    </w:p>
    <w:p w:rsidRDefault="00E82476" w:rsidP="00E82476" w:rsidR="00E82476">
      <w:pPr>
        <w:spacing w:after="0"/>
        <w:jc w:val="center"/>
      </w:pPr>
      <w:r>
        <w:t>R J E Š E N J E</w:t>
      </w:r>
    </w:p>
    <w:p w:rsidRDefault="00E82476" w:rsidP="00E82476" w:rsidR="00E82476">
      <w:pPr>
        <w:spacing w:after="0"/>
        <w:jc w:val="center"/>
      </w:pPr>
    </w:p>
    <w:p w:rsidRDefault="00E82476" w:rsidP="00E82476" w:rsidR="00E82476">
      <w:pPr>
        <w:spacing w:after="0"/>
        <w:jc w:val="both"/>
        <w:rPr>
          <w:b/>
        </w:rPr>
      </w:pPr>
    </w:p>
    <w:p w:rsidRDefault="00E82476" w:rsidP="00E82476" w:rsidR="00E8247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ANALIZA j.d.o.o., Kapela Podravska 147, 42231 Mali </w:t>
      </w:r>
      <w:proofErr w:type="spellStart"/>
      <w:r>
        <w:t>Bukovec</w:t>
      </w:r>
      <w:proofErr w:type="spellEnd"/>
      <w:r>
        <w:t xml:space="preserve">, MBS: 070104053, OIB: 96002224630, radi otvaranja stečajnog postupka nad dužnikom, dana 19. srpnja 2019. godine, </w:t>
      </w:r>
    </w:p>
    <w:p w:rsidRDefault="00E82476" w:rsidP="00E82476" w:rsidR="00E82476">
      <w:pPr>
        <w:spacing w:after="0"/>
        <w:jc w:val="both"/>
      </w:pPr>
    </w:p>
    <w:p w:rsidRDefault="00E82476" w:rsidP="00E82476" w:rsidR="00E82476">
      <w:pPr>
        <w:spacing w:after="0"/>
        <w:jc w:val="both"/>
      </w:pPr>
    </w:p>
    <w:p w:rsidRDefault="00E82476" w:rsidP="00E82476" w:rsidR="00E82476">
      <w:pPr>
        <w:spacing w:after="0"/>
        <w:jc w:val="center"/>
      </w:pPr>
      <w:r>
        <w:t>r i j e š i o   j e</w:t>
      </w: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12. rujna 2019. godine u 13,00 sati.</w:t>
      </w:r>
    </w:p>
    <w:p w:rsidRDefault="00E82476" w:rsidP="00E82476" w:rsidR="00E82476">
      <w:pPr>
        <w:spacing w:after="0"/>
        <w:rPr>
          <w:b/>
          <w:i/>
          <w:u w:val="single"/>
        </w:rPr>
      </w:pPr>
    </w:p>
    <w:p w:rsidRDefault="00E82476" w:rsidP="00E82476" w:rsidR="00E82476">
      <w:pPr>
        <w:spacing w:after="0"/>
      </w:pPr>
      <w:r>
        <w:tab/>
        <w:t>II/ Na ročište se pozivaju:</w:t>
      </w:r>
    </w:p>
    <w:p w:rsidRDefault="00E82476" w:rsidP="00E82476" w:rsidR="00E82476">
      <w:pPr>
        <w:spacing w:after="0"/>
      </w:pPr>
    </w:p>
    <w:p w:rsidRDefault="00E82476" w:rsidP="00E82476" w:rsidR="00E82476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direktor dužnika Dario Mađarić, Kapela Podravska 147, 42231 Mali </w:t>
      </w:r>
      <w:proofErr w:type="spellStart"/>
      <w:r>
        <w:t>Bukovec</w:t>
      </w:r>
      <w:proofErr w:type="spellEnd"/>
    </w:p>
    <w:p w:rsidRDefault="00E82476" w:rsidP="00E82476" w:rsidR="00E82476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E82476" w:rsidP="00E82476" w:rsidR="00E82476">
      <w:pPr>
        <w:spacing w:after="0"/>
        <w:jc w:val="both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  <w:ind w:left="2832"/>
      </w:pPr>
      <w:r>
        <w:t>Varaždin, 19. srpnja 2019.</w:t>
      </w:r>
    </w:p>
    <w:p w:rsidRDefault="00E82476" w:rsidP="00E82476" w:rsidR="00E82476">
      <w:pPr>
        <w:spacing w:after="0"/>
        <w:ind w:left="2832"/>
      </w:pPr>
    </w:p>
    <w:p w:rsidRDefault="00E82476" w:rsidP="00E82476" w:rsidR="00E82476">
      <w:pPr>
        <w:spacing w:after="0"/>
        <w:ind w:left="2832"/>
      </w:pPr>
    </w:p>
    <w:p w:rsidRDefault="00E82476" w:rsidP="00E82476" w:rsidR="00E82476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E82476" w:rsidP="00E82476" w:rsidR="00E82476">
      <w:pPr>
        <w:spacing w:after="0"/>
        <w:ind w:left="2832"/>
      </w:pPr>
    </w:p>
    <w:p w:rsidRDefault="00E82476" w:rsidP="00E82476" w:rsidR="00E82476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E82476" w:rsidP="00E82476" w:rsidR="00E82476">
      <w:pPr>
        <w:spacing w:after="0"/>
        <w:ind w:left="2832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  <w:ind w:left="2832"/>
        <w:jc w:val="both"/>
      </w:pPr>
      <w:r>
        <w:t xml:space="preserve">                                       </w:t>
      </w: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  <w:r>
        <w:lastRenderedPageBreak/>
        <w:tab/>
        <w:t>POUKA O PRAVNOM LIJEKU:</w:t>
      </w:r>
    </w:p>
    <w:p w:rsidRDefault="00E82476" w:rsidP="00E82476" w:rsidR="00E82476">
      <w:pPr>
        <w:spacing w:after="0"/>
        <w:rPr>
          <w:b/>
        </w:rPr>
      </w:pPr>
    </w:p>
    <w:p w:rsidRDefault="00E82476" w:rsidP="00E82476" w:rsidR="00E82476">
      <w:pPr>
        <w:spacing w:after="0"/>
      </w:pPr>
      <w:r>
        <w:tab/>
        <w:t>Protiv ovog rješenja žalba nije dopuštena.</w:t>
      </w: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</w:p>
    <w:p w:rsidRDefault="00E82476" w:rsidP="00E82476" w:rsidR="00E82476">
      <w:pPr>
        <w:spacing w:after="0"/>
      </w:pPr>
      <w:r>
        <w:t xml:space="preserve">DNA: 1. Direktor dužnika Dario Mađarić, Kapela Podravska 147, 42231 Mali </w:t>
      </w:r>
      <w:proofErr w:type="spellStart"/>
      <w:r>
        <w:t>Bukovec</w:t>
      </w:r>
      <w:proofErr w:type="spellEnd"/>
    </w:p>
    <w:p w:rsidRDefault="00E82476" w:rsidP="00E82476" w:rsidR="00E82476">
      <w:pPr>
        <w:spacing w:after="0"/>
      </w:pPr>
      <w:r>
        <w:t xml:space="preserve">           2. ŽDO Varaždin, građansko-upravni odjel</w:t>
      </w:r>
    </w:p>
    <w:p w:rsidRDefault="00E82476" w:rsidP="00E82476" w:rsidR="00E82476">
      <w:pPr>
        <w:spacing w:after="0"/>
        <w:jc w:val="both"/>
      </w:pPr>
      <w:r>
        <w:t xml:space="preserve">       </w:t>
      </w:r>
    </w:p>
    <w:p w:rsidRDefault="00E82476" w:rsidP="00E82476" w:rsidR="00E82476">
      <w:pPr>
        <w:spacing w:after="0"/>
        <w:jc w:val="both"/>
      </w:pPr>
    </w:p>
    <w:p w:rsidRDefault="00E82476" w:rsidP="00E82476" w:rsidR="00E82476">
      <w:pPr>
        <w:spacing w:after="0"/>
        <w:jc w:val="both"/>
      </w:pPr>
    </w:p>
    <w:p w:rsidRDefault="00E82476" w:rsidP="00E82476" w:rsidR="00E82476">
      <w:pPr>
        <w:spacing w:after="0"/>
        <w:jc w:val="both"/>
      </w:pPr>
      <w:r>
        <w:t xml:space="preserve">          </w:t>
      </w:r>
    </w:p>
    <w:p w:rsidRDefault="00E82476" w:rsidP="00E82476" w:rsidR="00E82476">
      <w:pPr>
        <w:spacing w:after="0"/>
        <w:jc w:val="both"/>
      </w:pPr>
      <w:r>
        <w:t xml:space="preserve">          </w:t>
      </w:r>
    </w:p>
    <w:p w:rsidRDefault="00AE649C" w:rsidP="00E82476" w:rsidR="00AE649C" w:rsidRPr="00B76F3C">
      <w:pPr>
        <w:pStyle w:val="NormaleSPIS"/>
        <w:spacing w:after="0"/>
      </w:pPr>
    </w:p>
    <w:p w:rsidRDefault="00AB4602" w:rsidP="00E8247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247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726" w:rsidP="00537B78" w:rsidR="00F67726">
      <w:r>
        <w:separator/>
      </w:r>
    </w:p>
  </w:endnote>
  <w:endnote w:id="0" w:type="continuationSeparator">
    <w:p w:rsidRDefault="00F67726" w:rsidP="00537B78" w:rsidR="00F67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726" w:rsidP="00537B78" w:rsidR="00F67726">
      <w:r>
        <w:separator/>
      </w:r>
    </w:p>
  </w:footnote>
  <w:footnote w:id="0" w:type="continuationSeparator">
    <w:p w:rsidRDefault="00F67726" w:rsidP="00537B78" w:rsidR="00F67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524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476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726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St-707/2016-24</izvorni_sadrzaj>
    <derivirana_varijabla naziv="DomainObject.Oznaka_1">St-707/2016-24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jednostavno društvo s ograničenom odgovornošću za istraživanje tržišta i ispitivanje javnog mnijenja</izvorni_sadrzaj>
    <derivirana_varijabla naziv="DomainObject.Predmet.ProtustrankaFormated_1">  ANALIZA jednostavno društvo s ograničenom odgovornošću za istraživanje tržišta i ispitivanje javnog mnijenja</derivirana_varijabla>
  </DomainObject.Predmet.ProtustrankaFormated>
  <DomainObject.Predmet.ProtustrankaFormatedOIB>
    <izvorni_sadrzaj>  ANALIZA jednostavno društvo s ograničenom odgovornošću za istraživanje tržišta i ispitivanje javnog mnijenja, OIB 96002224630</izvorni_sadrzaj>
    <derivirana_varijabla naziv="DomainObject.Predmet.ProtustrankaFormatedOIB_1">  ANALIZA jednostavno društvo s ograničenom odgovornošću za istraživanje tržišta i ispitivanje javnog mnijenja, OIB 96002224630</derivirana_varijabla>
  </DomainObject.Predmet.ProtustrankaFormatedOIB>
  <DomainObject.Predmet.ProtustrankaFormatedWithAdress>
    <izvorni_sadrzaj> ANALIZA jednostavno društvo s ograničenom odgovornošću za istraživanje tržišta i ispitivanje javnog mnijenja, 147, 42230 Kapela Podravska</izvorni_sadrzaj>
    <derivirana_varijabla naziv="DomainObject.Predmet.ProtustrankaFormatedWithAdress_1"> ANALIZA jednostavno društvo s ograničenom odgovornošću za istraživanje tržišta i ispitivanje javnog mnijenja, 147, 42230 Kapela Podravska</derivirana_varijabla>
  </DomainObject.Predmet.ProtustrankaFormatedWithAdress>
  <DomainObject.Predmet.ProtustrankaFormatedWithAdressOIB>
    <izvorni_sadrzaj> ANALIZA jednostavno društvo s ograničenom odgovornošću za istraživanje tržišta i ispitivanje javnog mnijenja, OIB 96002224630, 147, 42230 Kapela Podravska</izvorni_sadrzaj>
    <derivirana_varijabla naziv="DomainObject.Predmet.ProtustrankaFormatedWithAdressOIB_1"> ANALIZA jednostavno društvo s ograničenom odgovornošću za istraživanje tržišta i ispitivanje javnog mnijenja, OIB 96002224630, 147, 42230 Kapela Podravska</derivirana_varijabla>
  </DomainObject.Predmet.ProtustrankaFormatedWithAdressOIB>
  <DomainObject.Predmet.ProtustrankaWithAdress>
    <izvorni_sadrzaj>ANALIZA jednostavno društvo s ograničenom odgovornošću za istraživanje tržišta i ispitivanje javnog mnijenja 147, 42230 Kapela Podravska</izvorni_sadrzaj>
    <derivirana_varijabla naziv="DomainObject.Predmet.ProtustrankaWithAdress_1">ANALIZA jednostavno društvo s ograničenom odgovornošću za istraživanje tržišta i ispitivanje javnog mnijenja 147, 42230 Kapela Podravska</derivirana_varijabla>
  </DomainObject.Predmet.ProtustrankaWithAdress>
  <DomainObject.Predmet.ProtustrankaWithAdressOIB>
    <izvorni_sadrzaj>ANALIZA jednostavno društvo s ograničenom odgovornošću za istraživanje tržišta i ispitivanje javnog mnijenja, OIB 96002224630, 147, 42230 Kapela Podravska</izvorni_sadrzaj>
    <derivirana_varijabla naziv="DomainObject.Predmet.ProtustrankaWithAdressOIB_1">ANALIZA jednostavno društvo s ograničenom odgovornošću za istraživanje tržišta i ispitivanje javnog mnijenja, OIB 96002224630, 147, 42230 Kapela Podravska</derivirana_varijabla>
  </DomainObject.Predmet.ProtustrankaWithAdressOIB>
  <DomainObject.Predmet.ProtustrankaNazivFormated>
    <izvorni_sadrzaj>ANALIZA jednostavno društvo s ograničenom odgovornošću za istraživanje tržišta i ispitivanje javnog mnijenja</izvorni_sadrzaj>
    <derivirana_varijabla naziv="DomainObject.Predmet.ProtustrankaNazivFormated_1">ANALIZA jednostavno društvo s ograničenom odgovornošću za istraživanje tržišta i ispitivanje javnog mnijenja</derivirana_varijabla>
  </DomainObject.Predmet.ProtustrankaNazivFormated>
  <DomainObject.Predmet.ProtustrankaNazivFormatedOIB>
    <izvorni_sadrzaj>ANALIZA jednostavno društvo s ograničenom odgovornošću za istraživanje tržišta i ispitivanje javnog mnijenja, OIB 96002224630</izvorni_sadrzaj>
    <derivirana_varijabla naziv="DomainObject.Predmet.ProtustrankaNazivFormatedOIB_1">ANALIZA jednostavno društvo s ograničenom odgovornošću za istraživanje tržišta i ispitivanje javnog mnijenja, OIB 96002224630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216319.92</izvorni_sadrzaj>
    <derivirana_varijabla naziv="DomainObject.Predmet.TrenutnaVrijednost_1">216319.92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ANALIZA jednostavno društvo s ograničenom odgovornošću za istraživanje tržišta i ispitivanje javnog mnijenja</item>
    </izvorni_sadrzaj>
    <derivirana_varijabla naziv="DomainObject.Predmet.ProtuStrankaListFormated_1">
      <item>ANALIZA jednostavno društvo s ograničenom odgovornošću za istraživanje tržišta i ispitivanje javnog mnijenja</item>
    </derivirana_varijabla>
  </DomainObject.Predmet.ProtuStrankaListFormated>
  <DomainObject.Predmet.ProtuStrankaListFormatedOIB>
    <izvorni_sadrzaj>
      <item>ANALIZA jednostavno društvo s ograničenom odgovornošću za istraživanje tržišta i ispitivanje javnog mnijenja, OIB 96002224630</item>
    </izvorni_sadrzaj>
    <derivirana_varijabla naziv="DomainObject.Predmet.ProtuStrankaListFormatedOIB_1">
      <item>ANALIZA jednostavno društvo s ograničenom odgovornošću za istraživanje tržišta i ispitivanje javnog mnijenja, OIB 96002224630</item>
    </derivirana_varijabla>
  </DomainObject.Predmet.ProtuStrankaListFormatedOIB>
  <DomainObject.Predmet.ProtuStrankaListFormatedWithAdress>
    <izvorni_sadrzaj>
      <item>ANALIZA jednostavno društvo s ograničenom odgovornošću za istraživanje tržišta i ispitivanje javnog mnijenja, 147, 42230 Kapela Podravska</item>
    </izvorni_sadrzaj>
    <derivirana_varijabla naziv="DomainObject.Predmet.ProtuStrankaListFormatedWithAdress_1">
      <item>ANALIZA jednostavno društvo s ograničenom odgovornošću za istraživanje tržišta i ispitivanje javnog mnijenja, 147, 42230 Kapela Podravska</item>
    </derivirana_varijabla>
  </DomainObject.Predmet.ProtuStrankaListFormatedWithAdress>
  <DomainObject.Predmet.ProtuStrankaListFormatedWithAdressOIB>
    <izvorni_sadrzaj>
      <item>ANALIZA jednostavno društvo s ograničenom odgovornošću za istraživanje tržišta i ispitivanje javnog mnijenja, OIB 96002224630, 147, 42230 Kapela Podravska</item>
    </izvorni_sadrzaj>
    <derivirana_varijabla naziv="DomainObject.Predmet.ProtuStrankaListFormatedWithAdressOIB_1">
      <item>ANALIZA jednostavno društvo s ograničenom odgovornošću za istraživanje tržišta i ispitivanje javnog mnijenja, OIB 96002224630, 147, 42230 Kapela Podravska</item>
    </derivirana_varijabla>
  </DomainObject.Predmet.ProtuStrankaListFormatedWithAdressOIB>
  <DomainObject.Predmet.ProtuStrankaListNazivFormated>
    <izvorni_sadrzaj>
      <item>ANALIZA jednostavno društvo s ograničenom odgovornošću za istraživanje tržišta i ispitivanje javnog mnijenja</item>
    </izvorni_sadrzaj>
    <derivirana_varijabla naziv="DomainObject.Predmet.ProtuStrankaListNazivFormated_1">
      <item>ANALIZA jednostavno društvo s ograničenom odgovornošću za istraživanje tržišta i ispitivanje javnog mnijenja</item>
    </derivirana_varijabla>
  </DomainObject.Predmet.ProtuStrankaListNazivFormated>
  <DomainObject.Predmet.ProtuStrankaListNazivFormatedOIB>
    <izvorni_sadrzaj>
      <item>ANALIZA jednostavno društvo s ograničenom odgovornošću za istraživanje tržišta i ispitivanje javnog mnijenja, OIB 96002224630</item>
    </izvorni_sadrzaj>
    <derivirana_varijabla naziv="DomainObject.Predmet.ProtuStrankaListNazivFormatedOIB_1">
      <item>ANALIZA jednostavno društvo s ograničenom odgovornošću za istraživanje tržišta i ispitivanje javnog mnijenja, OIB 96002224630</item>
    </derivirana_varijabla>
  </DomainObject.Predmet.ProtuStrankaListNazivFormatedOIB>
  <DomainObject.Predmet.OstaliListFormated>
    <izvorni_sadrzaj>
      <item>sudski registar</item>
      <item>Dario Mađarić</item>
      <item>Županijsko državno odvjetništvo u Varaždinu</item>
    </izvorni_sadrzaj>
    <derivirana_varijabla naziv="DomainObject.Predmet.OstaliListFormated_1">
      <item>sudski registar</item>
      <item>Dario Mađarić</item>
      <item>Županijsko državno odvjetništvo u Varaždinu</item>
    </derivirana_varijabla>
  </DomainObject.Predmet.OstaliListFormated>
  <DomainObject.Predmet.OstaliListFormatedOIB>
    <izvorni_sadrzaj>
      <item>sudski registar</item>
      <item>Dario Mađarić, OIB 64711288272</item>
      <item>Županijsko državno odvjetništvo u Varaždinu</item>
    </izvorni_sadrzaj>
    <derivirana_varijabla naziv="DomainObject.Predmet.OstaliListFormatedOIB_1">
      <item>sudski registar</item>
      <item>Dario Mađarić, OIB 64711288272</item>
      <item>Županijsko državno odvjetništvo u Varaždinu</item>
    </derivirana_varijabla>
  </DomainObject.Predmet.OstaliListFormatedOIB>
  <DomainObject.Predmet.OstaliListFormatedWithAdress>
    <izvorni_sadrzaj>
      <item>sudski registar</item>
      <item>Dario Mađarić, Kapela Podravska 147, 42230 Kapela Podravska</item>
      <item>Županijsko državno odvjetništvo u Varaždinu</item>
    </izvorni_sadrzaj>
    <derivirana_varijabla naziv="DomainObject.Predmet.OstaliListFormatedWithAdress_1">
      <item>sudski registar</item>
      <item>Dario Mađarić, Kapela Podravska 147, 42230 Kapela Podravska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Dario Mađarić, OIB 64711288272, Kapela Podravska 147, 42230 Kapela Podravska</item>
      <item>Županijsko državno odvjetništvo u Varaždinu</item>
    </izvorni_sadrzaj>
    <derivirana_varijabla naziv="DomainObject.Predmet.OstaliListFormatedWithAdressOIB_1">
      <item>sudski registar</item>
      <item>Dario Mađarić, OIB 64711288272, Kapela Podravska 147, 42230 Kapela Podravska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Dario Mađarić</item>
      <item>Županijsko državno odvjetništvo u Varaždinu</item>
    </izvorni_sadrzaj>
    <derivirana_varijabla naziv="DomainObject.Predmet.OstaliListNazivFormated_1">
      <item>sudski registar</item>
      <item>Dario Mađarić</item>
      <item>Županijsko državno odvjetništvo u Varaždinu</item>
    </derivirana_varijabla>
  </DomainObject.Predmet.OstaliListNazivFormated>
  <DomainObject.Predmet.OstaliListNazivFormatedOIB>
    <izvorni_sadrzaj>
      <item>sudski registar</item>
      <item>Dario Mađarić, OIB 64711288272</item>
      <item>Županijsko državno odvjetništvo u Varaždinu</item>
    </izvorni_sadrzaj>
    <derivirana_varijabla naziv="DomainObject.Predmet.OstaliListNazivFormatedOIB_1">
      <item>sudski registar</item>
      <item>Dario Mađarić, OIB 64711288272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>St-707/2016-24</izvorni_sadrzaj>
    <derivirana_varijabla naziv="DomainObject.PoslovniBrojDokumenta_1">St-707/2016-24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ANALIZA jednostavno društvo s ograničenom odgovornošću za istraživanje tržišta i ispitivanje javnog mnijenja</izvorni_sadrzaj>
    <derivirana_varijabla naziv="DomainObject.Predmet.ProtustrankaIDrugi_1">ANALIZA jednostavno društvo s ograničenom odgovornošću za istraživanje tržišta i ispitivanje javnog mnijenja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ANALIZA jednostavno društvo s ograničenom odgovornošću za istraživanje tržišta i ispitivanje javnog mnijenja, OIB 96002224630, 147, 42230 Kapela Podravska</izvorni_sadrzaj>
    <derivirana_varijabla naziv="DomainObject.Predmet.ProtustrankaIDrugiAdressOIB_1">ANALIZA jednostavno društvo s ograničenom odgovornošću za istraživanje tržišta i ispitivanje javnog mnijenja, OIB 96002224630, 147, 42230 Kapela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ANALIZA jednostavno društvo s ograničenom odgovornošću za istraživanje tržišta i ispitivanje javnog mnijenja</item>
      <item>sudski registar</item>
      <item>Dario Mađarić</item>
      <item>Županijsko državno odvjetništvo u Varaždinu</item>
    </izvorni_sadrzaj>
    <derivirana_varijabla naziv="DomainObject.Predmet.SudioniciListNaziv_1">
      <item>Financijska agencija</item>
      <item>ANALIZA jednostavno društvo s ograničenom odgovornošću za istraživanje tržišta i ispitivanje javnog mnijenja</item>
      <item>sudski registar</item>
      <item>Dario Mađarić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ANALIZA jednostavno društvo s ograničenom odgovornošću za istraživanje tržišta i ispitivanje javnog mnijenja, OIB 96002224630, 147,42230 Kapela Podravska</item>
      <item>sudski registar</item>
      <item>Dario Mađarić, OIB 64711288272, Kapela Podravska 147,42230 Kapela Podravska</item>
      <item>Županijsko državno odvjetništvo u Varaždinu</item>
    </izvorni_sadrzaj>
    <derivirana_varijabla naziv="DomainObject.Predmet.SudioniciListAdressOIB_1">
      <item>Financijska agencija, OIB 85821130368</item>
      <item>ANALIZA jednostavno društvo s ograničenom odgovornošću za istraživanje tržišta i ispitivanje javnog mnijenja, OIB 96002224630, 147,42230 Kapela Podravska</item>
      <item>sudski registar</item>
      <item>Dario Mađarić, OIB 64711288272, Kapela Podravska 147,42230 Kapela Podravska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0704B-8813-4EA3-B8F1-D1290E1C3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185</properties:Words>
  <properties:Characters>904</properties:Characters>
  <properties:Lines>62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2019-07-19T07:18:00Z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St-707/2016-24 / Odluka - Rješenje - određeno ročište radi rasprave o uvjetima za otvaranje stečajnog postupka (odluka_St-707_2016-24.docx)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