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0dc3c" w14:paraId="e70dc3c" w:rsidRDefault="00767A3A" w:rsidP="00767A3A" w:rsidR="00767A3A" w:rsidRPr="00A15EE7">
      <w:pPr>
        <w15:collapsed w:val="false"/>
      </w:pPr>
      <w:bookmarkStart w:name="_GoBack" w:id="0"/>
      <w:bookmarkEnd w:id="0"/>
      <w:r w:rsidRPr="00A15EE7"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C4A1D" w:rsidR="00767A3A" w:rsidRPr="00112F07">
        <w:tc>
          <w:tcPr>
            <w:tcW w:type="dxa" w:w="3060"/>
          </w:tcPr>
          <w:p w:rsidRDefault="00767A3A" w:rsidP="006C4A1D" w:rsidR="00767A3A" w:rsidRPr="00590FA5">
            <w:pPr>
              <w:pStyle w:val="Naslov2"/>
              <w:rPr>
                <w:b w:val="false"/>
                <w:bCs/>
                <w:color w:val="auto"/>
              </w:rPr>
            </w:pPr>
            <w:r w:rsidRPr="00590FA5">
              <w:rPr>
                <w:b w:val="false"/>
                <w:color w:val="auto"/>
              </w:rPr>
              <w:t>REPUBLIKA HRVATSKA</w:t>
            </w:r>
          </w:p>
          <w:p w:rsidRDefault="00767A3A" w:rsidP="006C4A1D" w:rsidR="00767A3A" w:rsidRPr="00590FA5">
            <w:r w:rsidRPr="00590FA5">
              <w:t>Trgovački sud u Zagrebu</w:t>
            </w:r>
          </w:p>
          <w:p w:rsidRDefault="00767A3A" w:rsidP="006C4A1D" w:rsidR="00767A3A" w:rsidRPr="00590FA5">
            <w:r w:rsidRPr="00590FA5">
              <w:t>Zagreb, Amruševa 2/II</w:t>
            </w:r>
          </w:p>
          <w:p w:rsidRDefault="00767A3A" w:rsidP="006C4A1D" w:rsidR="00767A3A" w:rsidRPr="00590FA5"/>
        </w:tc>
      </w:tr>
    </w:tbl>
    <w:p w:rsidRDefault="00767A3A" w:rsidP="00767A3A" w:rsidR="00767A3A" w:rsidRPr="00A15EE7">
      <w:pPr>
        <w:jc w:val="center"/>
      </w:pPr>
      <w:r w:rsidRPr="00A15EE7">
        <w:t>R E P U B L I K A    H R V A T S K A</w:t>
      </w:r>
    </w:p>
    <w:p w:rsidRDefault="00767A3A" w:rsidP="00767A3A" w:rsidR="00767A3A">
      <w:pPr>
        <w:jc w:val="center"/>
      </w:pPr>
      <w:r w:rsidRPr="00A15EE7">
        <w:t>R J E Š E N J E</w:t>
      </w:r>
    </w:p>
    <w:p w:rsidRDefault="00D7133C" w:rsidP="00767A3A" w:rsidR="00D7133C" w:rsidRPr="00A15EE7">
      <w:pPr>
        <w:jc w:val="center"/>
      </w:pPr>
    </w:p>
    <w:p w:rsidRDefault="00D7133C" w:rsidP="00D7133C" w:rsidR="00D7133C">
      <w:pPr>
        <w:jc w:val="both"/>
      </w:pPr>
      <w:r>
        <w:tab/>
      </w:r>
      <w:r w:rsidRPr="00671B25">
        <w:t>TRGOVAČKI SUD U ZAGREBU</w:t>
      </w:r>
      <w:r>
        <w:t xml:space="preserve"> po sucu Nikoli Ribariću</w:t>
      </w:r>
      <w:r w:rsidRPr="00010102">
        <w:t xml:space="preserve">, kao stečajnom sucu, </w:t>
      </w:r>
      <w:r>
        <w:t>postupajući po prijedlogu Financijske agencije u stečaj</w:t>
      </w:r>
      <w:r w:rsidRPr="00010102">
        <w:t xml:space="preserve">nom postupku nad </w:t>
      </w:r>
      <w:r>
        <w:t xml:space="preserve">dužnikom </w:t>
      </w:r>
      <w:r w:rsidRPr="001507B3">
        <w:t>BIJELONJIĆ J. I. j.d.o.o</w:t>
      </w:r>
      <w:r>
        <w:t xml:space="preserve">, </w:t>
      </w:r>
      <w:r w:rsidRPr="001507B3">
        <w:t>Zagreb (Grad Zagreb)</w:t>
      </w:r>
      <w:r>
        <w:t xml:space="preserve">, </w:t>
      </w:r>
      <w:r w:rsidRPr="001507B3">
        <w:t>Aleja lipa 7</w:t>
      </w:r>
      <w:r>
        <w:t xml:space="preserve">, OIB: </w:t>
      </w:r>
      <w:r w:rsidRPr="001507B3">
        <w:t>31771311587</w:t>
      </w:r>
      <w:r w:rsidR="00590FA5">
        <w:t>, dana 27</w:t>
      </w:r>
      <w:r>
        <w:t>.</w:t>
      </w:r>
      <w:r w:rsidR="00523EA4">
        <w:t xml:space="preserve"> srpnja</w:t>
      </w:r>
      <w:r>
        <w:t xml:space="preserve"> 2017. godine, </w:t>
      </w:r>
    </w:p>
    <w:p w:rsidRDefault="00D7133C" w:rsidP="00D7133C" w:rsidR="00D7133C">
      <w:pPr>
        <w:jc w:val="both"/>
      </w:pPr>
    </w:p>
    <w:p w:rsidRDefault="00553B1B" w:rsidP="00553B1B" w:rsidR="00553B1B">
      <w:pPr>
        <w:jc w:val="center"/>
      </w:pPr>
      <w:r>
        <w:t>r i j e š i o   j e</w:t>
      </w:r>
    </w:p>
    <w:p w:rsidRDefault="00553B1B" w:rsidP="00553B1B" w:rsidR="00553B1B">
      <w:pPr>
        <w:jc w:val="center"/>
      </w:pPr>
    </w:p>
    <w:p w:rsidRDefault="00A077F4" w:rsidP="00A077F4" w:rsidR="00A077F4" w:rsidRPr="00783B11">
      <w:pPr>
        <w:jc w:val="both"/>
      </w:pPr>
      <w:r w:rsidRPr="00560CCF">
        <w:t xml:space="preserve">I   </w:t>
      </w:r>
      <w:r w:rsidR="00E30F29">
        <w:t>Privremenom s</w:t>
      </w:r>
      <w:r w:rsidRPr="00560CCF">
        <w:t xml:space="preserve">tečajnom upravitelju </w:t>
      </w:r>
      <w:r w:rsidR="00D7133C">
        <w:t>MLADEN SELEC, IVANIĆ-GRAD, SAVSKA 6, OIB: 67769428342</w:t>
      </w:r>
      <w:r w:rsidR="00767A3A">
        <w:t>,</w:t>
      </w:r>
      <w:r w:rsidR="004E31AE">
        <w:t xml:space="preserve"> </w:t>
      </w:r>
      <w:r w:rsidRPr="00560CCF">
        <w:t xml:space="preserve">određuje se nagrada </w:t>
      </w:r>
      <w:r w:rsidR="00D7133C">
        <w:t xml:space="preserve">za prethodni postupak </w:t>
      </w:r>
      <w:r w:rsidRPr="00560CCF">
        <w:t xml:space="preserve">u iznosu od </w:t>
      </w:r>
      <w:r w:rsidR="00D7133C">
        <w:t>3.500,00 kuna</w:t>
      </w:r>
      <w:r w:rsidRPr="00560CCF">
        <w:t xml:space="preserve"> (</w:t>
      </w:r>
      <w:r w:rsidR="00F7028B" w:rsidRPr="00F7028B">
        <w:t>tritisuće</w:t>
      </w:r>
      <w:r w:rsidR="00D7133C">
        <w:t>petsto</w:t>
      </w:r>
      <w:r w:rsidR="00F7028B" w:rsidRPr="00F7028B">
        <w:t>kuna) bruto</w:t>
      </w:r>
      <w:r w:rsidRPr="00560CCF">
        <w:t>.</w:t>
      </w:r>
    </w:p>
    <w:p w:rsidRDefault="00D07951" w:rsidP="00D07951" w:rsidR="00D07951" w:rsidRPr="00560CCF">
      <w:pPr>
        <w:jc w:val="both"/>
      </w:pPr>
    </w:p>
    <w:p w:rsidRDefault="00D07951" w:rsidP="00D07951" w:rsidR="00A2695B">
      <w:pPr>
        <w:jc w:val="both"/>
      </w:pPr>
      <w:r w:rsidRPr="00560CCF">
        <w:t>I</w:t>
      </w:r>
      <w:r w:rsidR="00F67529">
        <w:t xml:space="preserve">I    </w:t>
      </w:r>
      <w:r w:rsidRPr="00560CCF">
        <w:t>Nalaže se r</w:t>
      </w:r>
      <w:r w:rsidR="00783B11">
        <w:t xml:space="preserve">ačunovodstvu suda da iznos od </w:t>
      </w:r>
      <w:r w:rsidR="00A61E92">
        <w:t>3</w:t>
      </w:r>
      <w:r w:rsidR="00A2695B">
        <w:t>.</w:t>
      </w:r>
      <w:r w:rsidR="00D7133C">
        <w:t>5</w:t>
      </w:r>
      <w:r w:rsidR="00A2695B">
        <w:t>00,00 kn</w:t>
      </w:r>
      <w:r w:rsidR="00A2695B" w:rsidRPr="00560CCF">
        <w:t xml:space="preserve"> (</w:t>
      </w:r>
      <w:r w:rsidR="00A61E92">
        <w:t>tritisuće</w:t>
      </w:r>
      <w:r w:rsidR="00D7133C">
        <w:t>petsto</w:t>
      </w:r>
      <w:r w:rsidR="00A61E92">
        <w:t>kuna</w:t>
      </w:r>
      <w:r w:rsidR="00A2695B">
        <w:t>) bruto</w:t>
      </w:r>
      <w:r w:rsidR="00FA67CE">
        <w:t>,</w:t>
      </w:r>
      <w:r w:rsidRPr="00560CCF">
        <w:t xml:space="preserve"> isplati</w:t>
      </w:r>
      <w:r w:rsidR="000162EA">
        <w:t xml:space="preserve"> </w:t>
      </w:r>
      <w:r w:rsidR="00D7133C">
        <w:t>MLADEN SELEC, IVANIĆ-GRAD, SAVSKA 6, OIB: 67769428342</w:t>
      </w:r>
      <w:r w:rsidR="004E31AE">
        <w:t xml:space="preserve">, </w:t>
      </w:r>
      <w:r w:rsidRPr="00560CCF">
        <w:t>prema troško</w:t>
      </w:r>
      <w:r w:rsidR="006C6EE8" w:rsidRPr="00560CCF">
        <w:t>vniku</w:t>
      </w:r>
      <w:r w:rsidRPr="00560CCF">
        <w:t xml:space="preserve"> koji je priložen u sudski spis, sve iz sredstava</w:t>
      </w:r>
      <w:r w:rsidR="00B673CD">
        <w:t xml:space="preserve"> </w:t>
      </w:r>
      <w:r w:rsidR="00D7133C">
        <w:t>predujmljenih za troškove stečajnog postupka u ovosudnom predmetu na</w:t>
      </w:r>
      <w:r w:rsidR="000162EA">
        <w:t xml:space="preserve"> broj računa: IBAN: HR </w:t>
      </w:r>
      <w:r w:rsidR="00D7133C">
        <w:t>65 234</w:t>
      </w:r>
      <w:r w:rsidR="006A0D91">
        <w:t>0 009310 1334 372 otvoren kod PBZ d.d.</w:t>
      </w:r>
    </w:p>
    <w:p w:rsidRDefault="00C7076C" w:rsidP="00D07951" w:rsidR="00C7076C" w:rsidRPr="00560CCF">
      <w:pPr>
        <w:jc w:val="both"/>
      </w:pPr>
    </w:p>
    <w:p w:rsidRDefault="00F34CD3" w:rsidP="00D07951" w:rsidR="00D07951">
      <w:pPr>
        <w:jc w:val="center"/>
      </w:pPr>
      <w:r w:rsidRPr="00560CCF">
        <w:t>Obrazloženje</w:t>
      </w:r>
    </w:p>
    <w:p w:rsidRDefault="006A0D91" w:rsidP="006A0D91" w:rsidR="006A0D91" w:rsidRPr="007C0FBE">
      <w:pPr>
        <w:ind w:firstLine="709"/>
        <w:jc w:val="both"/>
      </w:pPr>
    </w:p>
    <w:p w:rsidRDefault="006A0D91" w:rsidP="006A0D91" w:rsidR="006A0D91">
      <w:pPr>
        <w:ind w:firstLine="555"/>
        <w:jc w:val="both"/>
      </w:pPr>
      <w:r>
        <w:t>FINA-e Regionalni centar Zagreb, podnijela j</w:t>
      </w:r>
      <w:r w:rsidR="002B69A6">
        <w:t xml:space="preserve">e ovom sudu dana 30. listopada </w:t>
      </w:r>
      <w:r>
        <w:t>2015. prijedlog za otvaranje stečajnog postupka nad dužnikom.</w:t>
      </w:r>
    </w:p>
    <w:p w:rsidRDefault="006A0D91" w:rsidP="006A0D91" w:rsidR="006A0D91">
      <w:pPr>
        <w:ind w:firstLine="555"/>
        <w:jc w:val="both"/>
      </w:pPr>
    </w:p>
    <w:p w:rsidRDefault="006A0D91" w:rsidP="006A0D91" w:rsidR="006A0D91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6A0D91" w:rsidP="006A0D91" w:rsidR="006A0D91" w:rsidRPr="00E974B3">
      <w:pPr>
        <w:ind w:firstLine="709"/>
        <w:jc w:val="both"/>
      </w:pPr>
    </w:p>
    <w:p w:rsidRDefault="006A0D91" w:rsidP="006A0D91" w:rsidR="006A0D91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>
        <w:t>27</w:t>
      </w:r>
      <w:r w:rsidRPr="00E974B3">
        <w:t>.</w:t>
      </w:r>
      <w:r>
        <w:t xml:space="preserve"> </w:t>
      </w:r>
      <w:r w:rsidR="000E292B">
        <w:t>listopada</w:t>
      </w:r>
      <w:r>
        <w:t xml:space="preserve"> 2015</w:t>
      </w:r>
      <w:r w:rsidRPr="00E974B3">
        <w:t xml:space="preserve">. u Očevidniku redoslijeda osnova za plaćanje ima evidentirane neizvršene osnove za plaćanje u neprekinutom razdoblju od 120 dana, u ukupnom iznosu od </w:t>
      </w:r>
      <w:r>
        <w:t>19.616,56</w:t>
      </w:r>
      <w:r w:rsidRPr="00E974B3">
        <w:t xml:space="preserve"> kn, kao i da dužnik ima zaposlen</w:t>
      </w:r>
      <w:r w:rsidR="000E292B">
        <w:t>ih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6A0D91" w:rsidP="006A0D91" w:rsidR="006A0D91" w:rsidRPr="00E974B3">
      <w:pPr>
        <w:jc w:val="both"/>
      </w:pPr>
    </w:p>
    <w:p w:rsidRDefault="006A0D91" w:rsidP="006A0D91" w:rsidR="006A0D91">
      <w:pPr>
        <w:ind w:firstLine="709"/>
        <w:jc w:val="both"/>
      </w:pPr>
      <w:r w:rsidRPr="00E974B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0E292B" w:rsidP="006A0D91" w:rsidR="000E292B" w:rsidRPr="00E974B3">
      <w:pPr>
        <w:ind w:firstLine="709"/>
        <w:jc w:val="both"/>
      </w:pPr>
    </w:p>
    <w:p w:rsidRDefault="00F24AC9" w:rsidP="00553B1B" w:rsidR="00553B1B">
      <w:pPr>
        <w:ind w:firstLine="708"/>
        <w:jc w:val="both"/>
      </w:pPr>
      <w:r>
        <w:lastRenderedPageBreak/>
        <w:t xml:space="preserve">Rješenjem od </w:t>
      </w:r>
      <w:r w:rsidR="006A0D91">
        <w:t>5</w:t>
      </w:r>
      <w:r w:rsidR="00553B1B" w:rsidRPr="00B3101F">
        <w:t>.</w:t>
      </w:r>
      <w:r w:rsidR="006A0D91">
        <w:t xml:space="preserve"> svibnja</w:t>
      </w:r>
      <w:r w:rsidR="00553B1B">
        <w:t xml:space="preserve"> 2016</w:t>
      </w:r>
      <w:r w:rsidR="00553B1B" w:rsidRPr="00B3101F">
        <w:t>. pokrenut je prethodni postupak</w:t>
      </w:r>
      <w:r w:rsidR="00553B1B">
        <w:t>, a po prijedlogu FINA-e,</w:t>
      </w:r>
      <w:r w:rsidR="00553B1B" w:rsidRPr="00B3101F">
        <w:t xml:space="preserve"> radi utvrđivanja uvjeta za otvaranje stečajnog postupka nad dužnikom, te je određeno ročište radi izjašnjenja o prijedlogu za otvaranje stečajnog postupka.</w:t>
      </w:r>
    </w:p>
    <w:p w:rsidRDefault="00D76A17" w:rsidP="00553B1B" w:rsidR="00553B1B">
      <w:pPr>
        <w:ind w:firstLine="708"/>
        <w:jc w:val="both"/>
      </w:pPr>
      <w:r>
        <w:t xml:space="preserve">Rješenjem od </w:t>
      </w:r>
      <w:r w:rsidR="006A0D91">
        <w:t>13</w:t>
      </w:r>
      <w:r w:rsidR="00553B1B">
        <w:t>.</w:t>
      </w:r>
      <w:r w:rsidR="006A0D91">
        <w:t xml:space="preserve"> listopada</w:t>
      </w:r>
      <w:r w:rsidR="00F24AC9">
        <w:t xml:space="preserve"> 201</w:t>
      </w:r>
      <w:r w:rsidR="006A0D91">
        <w:t>6</w:t>
      </w:r>
      <w:r w:rsidR="00F24AC9">
        <w:t xml:space="preserve">. godine imenovan je </w:t>
      </w:r>
      <w:r>
        <w:t>Ivica Boltužić za</w:t>
      </w:r>
      <w:r w:rsidR="00553B1B">
        <w:t xml:space="preserve"> privremenog stečajnog upravitelja.</w:t>
      </w:r>
    </w:p>
    <w:p w:rsidRDefault="00F24AC9" w:rsidP="00553B1B" w:rsidR="00A61E92">
      <w:pPr>
        <w:ind w:firstLine="708"/>
        <w:jc w:val="both"/>
      </w:pPr>
      <w:r>
        <w:t xml:space="preserve">Podneskom od </w:t>
      </w:r>
      <w:r w:rsidR="00D966ED">
        <w:t>6</w:t>
      </w:r>
      <w:r w:rsidR="0049555D">
        <w:t xml:space="preserve">. </w:t>
      </w:r>
      <w:r w:rsidR="00D966ED">
        <w:t>lipnja</w:t>
      </w:r>
      <w:r w:rsidR="0049555D">
        <w:t xml:space="preserve"> 2</w:t>
      </w:r>
      <w:r w:rsidR="00D966ED">
        <w:t>0</w:t>
      </w:r>
      <w:r w:rsidR="0049555D">
        <w:t>17. godine</w:t>
      </w:r>
      <w:r w:rsidR="00D07951" w:rsidRPr="00560CCF">
        <w:t xml:space="preserve"> podnijet je</w:t>
      </w:r>
      <w:r w:rsidR="0049555D">
        <w:t xml:space="preserve"> </w:t>
      </w:r>
      <w:r w:rsidR="00D07951" w:rsidRPr="00560CCF">
        <w:t>zahtjev za određivanjem n</w:t>
      </w:r>
      <w:r w:rsidR="00D966ED">
        <w:t>agrade i naknade troškova  u uku</w:t>
      </w:r>
      <w:r w:rsidR="00D07951" w:rsidRPr="00560CCF">
        <w:t xml:space="preserve">pnoj visini od </w:t>
      </w:r>
      <w:r>
        <w:t>3</w:t>
      </w:r>
      <w:r w:rsidR="00D966ED">
        <w:t>.500,</w:t>
      </w:r>
      <w:r w:rsidR="00A2695B">
        <w:t>00</w:t>
      </w:r>
      <w:r w:rsidR="00D07951" w:rsidRPr="00560CCF">
        <w:t xml:space="preserve"> kuna bruto sukladno izvršenom poslu, a sve u skladu s člankom </w:t>
      </w:r>
      <w:r w:rsidR="0049555D">
        <w:t>4.</w:t>
      </w:r>
      <w:r w:rsidR="00D07951" w:rsidRPr="00560CCF">
        <w:t xml:space="preserve"> Uredbe o kriterijima i načinu obračuna i plaćanja nagrada stečajnim upraviteljima</w:t>
      </w:r>
      <w:r w:rsidR="0049555D">
        <w:t xml:space="preserve"> (NN 105/15)</w:t>
      </w:r>
      <w:r w:rsidR="00D07951" w:rsidRPr="00560CCF">
        <w:t xml:space="preserve">, te članku </w:t>
      </w:r>
      <w:r w:rsidR="0049555D">
        <w:t>94.</w:t>
      </w:r>
      <w:r w:rsidR="004E31AE">
        <w:t xml:space="preserve"> Stečajnog zakona</w:t>
      </w:r>
      <w:r w:rsidR="0049555D">
        <w:t xml:space="preserve"> (NN 71/15)</w:t>
      </w:r>
      <w:r w:rsidR="00D53137">
        <w:t>.</w:t>
      </w:r>
      <w:r w:rsidR="00D07951" w:rsidRPr="00560CCF">
        <w:t xml:space="preserve"> Sud je zahtjev stečajnog upravitelja za odrađeni posao u svojstvu privremenog stečajnog upravitelja ocijenio osnovanim u cijelosti. Privremeni stečajni upravitelj morao je izvršiti uvid u</w:t>
      </w:r>
      <w:r w:rsidR="00783B11">
        <w:t xml:space="preserve"> poslovanje predloženog dužnika</w:t>
      </w:r>
      <w:r w:rsidR="00D07951" w:rsidRPr="00560CCF">
        <w:t>. Sve troškove koji su bili nužni za provođenje postupka predujmljivao j</w:t>
      </w:r>
      <w:r w:rsidR="004E31AE">
        <w:t>e iz osobnih sredstava.</w:t>
      </w:r>
      <w:r w:rsidR="00D07951" w:rsidRPr="00560CCF">
        <w:t xml:space="preserve"> </w:t>
      </w:r>
    </w:p>
    <w:p w:rsidRDefault="00D07951" w:rsidP="00553B1B" w:rsidR="008B66DC">
      <w:pPr>
        <w:ind w:firstLine="708"/>
        <w:jc w:val="both"/>
      </w:pPr>
      <w:r w:rsidRPr="00560CCF">
        <w:t>Temeljem naprijed navedenog riješeno je kao pod I</w:t>
      </w:r>
      <w:r w:rsidR="00A077F4" w:rsidRPr="00560CCF">
        <w:t xml:space="preserve"> i II</w:t>
      </w:r>
      <w:r w:rsidRPr="00560CCF">
        <w:t xml:space="preserve"> izreke. </w:t>
      </w:r>
    </w:p>
    <w:p w:rsidRDefault="002B31F8" w:rsidP="00B3634A" w:rsidR="002B31F8">
      <w:pPr>
        <w:ind w:firstLine="708" w:left="2832"/>
        <w:jc w:val="both"/>
      </w:pPr>
    </w:p>
    <w:p w:rsidRDefault="00D966ED" w:rsidP="00B3634A" w:rsidR="00B52CC1">
      <w:pPr>
        <w:ind w:firstLine="708" w:left="2832"/>
        <w:jc w:val="both"/>
      </w:pPr>
      <w:r>
        <w:t xml:space="preserve">Zagreb, </w:t>
      </w:r>
      <w:r w:rsidR="000E292B">
        <w:t>2</w:t>
      </w:r>
      <w:r w:rsidR="00590FA5">
        <w:t>7</w:t>
      </w:r>
      <w:r w:rsidR="00A61E92">
        <w:t>.</w:t>
      </w:r>
      <w:r w:rsidR="000E292B">
        <w:t xml:space="preserve"> srpnja</w:t>
      </w:r>
      <w:r w:rsidR="00D76A17">
        <w:t xml:space="preserve"> </w:t>
      </w:r>
      <w:r w:rsidR="00A61E92">
        <w:t>2017.</w:t>
      </w:r>
      <w:r w:rsidR="00B52CC1">
        <w:tab/>
      </w:r>
      <w:r w:rsidR="00B52CC1">
        <w:tab/>
      </w:r>
      <w:r w:rsidR="00B52CC1">
        <w:tab/>
      </w:r>
      <w:r w:rsidR="00B52CC1">
        <w:tab/>
      </w:r>
    </w:p>
    <w:p w:rsidRDefault="002B31F8" w:rsidP="00E91121" w:rsidR="00590FA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 w:rsidR="008B35D8">
        <w:tab/>
      </w:r>
      <w:r w:rsidR="008B35D8">
        <w:tab/>
      </w:r>
      <w:r w:rsidR="00590FA5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90FA5" w:rsidP="00E91121" w:rsidR="00590FA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90FA5" w:rsidP="00E91121" w:rsidR="00590FA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90FA5" w:rsidP="00E91121" w:rsidR="00590FA5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90FA5" w:rsidP="00E91121" w:rsidR="00590FA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F2CC0" w:rsidP="00590FA5" w:rsidR="00CF2CC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8B35D8" w:rsidP="00CF2CC0" w:rsidR="008B35D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C337D6" w:rsidP="008B35D8" w:rsidR="00C337D6">
      <w:pPr>
        <w:pStyle w:val="Podnaslov"/>
        <w:ind w:left="5664"/>
      </w:pPr>
    </w:p>
    <w:p w:rsidRDefault="00C337D6" w:rsidP="00D07951" w:rsidR="00C337D6">
      <w:pPr>
        <w:outlineLvl w:val="0"/>
      </w:pPr>
    </w:p>
    <w:p w:rsidRDefault="00D07951" w:rsidP="00D07951" w:rsidR="00D07951" w:rsidRPr="00560CCF">
      <w:pPr>
        <w:outlineLvl w:val="0"/>
      </w:pPr>
      <w:r w:rsidRPr="00560CCF">
        <w:t>POUKA O PRAVNOM LIJEKU:</w:t>
      </w:r>
    </w:p>
    <w:p w:rsidRDefault="00D07951" w:rsidP="00D07951" w:rsidR="00C337D6">
      <w:r w:rsidRPr="00560CCF">
        <w:t>Protiv rješenja nezadovoljna stranka može uložiti žalbu u roku od 8 dana od dana dostave prijepisa. Žalba se podnosi Visokom trgovačkom sudu RH putem ovog suda u tri primjerka.</w:t>
      </w:r>
    </w:p>
    <w:p w:rsidRDefault="002B31F8" w:rsidP="00D07951" w:rsidR="002B31F8"/>
    <w:p w:rsidRDefault="00CF2CC0" w:rsidP="00D07951" w:rsidR="00CF2CC0"/>
    <w:p w:rsidRDefault="00590FA5" w:rsidP="00D07951" w:rsidR="00590FA5"/>
    <w:p w:rsidRDefault="00590FA5" w:rsidP="00D07951" w:rsidR="00590FA5"/>
    <w:p w:rsidRDefault="00590FA5" w:rsidP="00D07951" w:rsidR="00590FA5"/>
    <w:p w:rsidRDefault="00590FA5" w:rsidP="00D07951" w:rsidR="00590FA5"/>
    <w:p w:rsidRDefault="00590FA5" w:rsidP="00D07951" w:rsidR="00590FA5"/>
    <w:p w:rsidRDefault="00590FA5" w:rsidP="00D07951" w:rsidR="00590FA5"/>
    <w:p w:rsidRDefault="00590FA5" w:rsidP="00D07951" w:rsidR="00590FA5"/>
    <w:p w:rsidRDefault="00590FA5" w:rsidP="00D07951" w:rsidR="00590FA5"/>
    <w:p w:rsidRDefault="00590FA5" w:rsidP="00D07951" w:rsidR="00590FA5"/>
    <w:p w:rsidRDefault="00590FA5" w:rsidP="00D07951" w:rsidR="00590FA5"/>
    <w:p w:rsidRDefault="00590FA5" w:rsidP="00D07951" w:rsidR="00590FA5"/>
    <w:p w:rsidRDefault="00590FA5" w:rsidP="00D07951" w:rsidR="00590FA5"/>
    <w:p w:rsidRDefault="00590FA5" w:rsidP="00D07951" w:rsidR="00590FA5"/>
    <w:p w:rsidRDefault="00590FA5" w:rsidP="00D07951" w:rsidR="00590FA5"/>
    <w:p w:rsidRDefault="00590FA5" w:rsidP="00D07951" w:rsidR="00590FA5"/>
    <w:p w:rsidRDefault="00590FA5" w:rsidP="00D07951" w:rsidR="00590FA5"/>
    <w:p w:rsidRDefault="00590FA5" w:rsidP="00D07951" w:rsidR="00590FA5"/>
    <w:p w:rsidRDefault="00590FA5" w:rsidP="00D07951" w:rsidR="00590FA5"/>
    <w:p w:rsidRDefault="00590FA5" w:rsidP="00D07951" w:rsidR="00590FA5"/>
    <w:p w:rsidRDefault="00590FA5" w:rsidP="00D07951" w:rsidR="00590FA5"/>
    <w:p w:rsidRDefault="00590FA5" w:rsidP="00D07951" w:rsidR="00590FA5"/>
    <w:p w:rsidRDefault="00590FA5" w:rsidP="00D07951" w:rsidR="00590FA5"/>
    <w:p w:rsidRDefault="00590FA5" w:rsidP="00D07951" w:rsidR="00590FA5"/>
    <w:sectPr w:rsidSect="004E31AE" w:rsidR="00590FA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32BB" w:rsidR="00F032BB">
      <w:r>
        <w:separator/>
      </w:r>
    </w:p>
  </w:endnote>
  <w:endnote w:id="0" w:type="continuationSeparator">
    <w:p w:rsidRDefault="00F032BB" w:rsidR="00F03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32BB" w:rsidR="00F032BB">
      <w:r>
        <w:separator/>
      </w:r>
    </w:p>
  </w:footnote>
  <w:footnote w:id="0" w:type="continuationSeparator">
    <w:p w:rsidRDefault="00F032BB" w:rsidR="00F032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C15" w:rsidP="00891417" w:rsidR="00F46C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6C15" w:rsidR="00F46C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C15" w:rsidP="00891417" w:rsidR="00F46C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2CD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46C15" w:rsidP="00590FA5" w:rsidR="00590FA5">
    <w:pPr>
      <w:jc w:val="right"/>
    </w:pPr>
    <w:r>
      <w:tab/>
    </w:r>
    <w:smartTag w:element="metricconverter" w:uri="urn:schemas-microsoft-com:office:smarttags">
      <w:smartTagPr>
        <w:attr w:val="72. St" w:name="ProductID"/>
      </w:smartTagPr>
      <w:r w:rsidR="00590FA5" w:rsidRPr="00746C4B">
        <w:t>72. St</w:t>
      </w:r>
    </w:smartTag>
    <w:r w:rsidR="00590FA5" w:rsidRPr="00746C4B">
      <w:t xml:space="preserve"> -</w:t>
    </w:r>
    <w:r w:rsidR="00590FA5">
      <w:t>5113/2015-21</w:t>
    </w:r>
  </w:p>
  <w:p w:rsidRDefault="00F46C15" w:rsidR="00F46C15">
    <w:pPr>
      <w:pStyle w:val="Zaglavlje"/>
    </w:pP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6CAF" w:rsidP="00D7133C" w:rsidR="003B6CAF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>72. St</w:t>
      </w:r>
    </w:smartTag>
    <w:r w:rsidRPr="00746C4B">
      <w:t xml:space="preserve"> -</w:t>
    </w:r>
    <w:r w:rsidR="00D7133C">
      <w:t>5113/2015</w:t>
    </w:r>
    <w:r w:rsidR="00590FA5">
      <w:t>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7951"/>
    <w:rsid w:val="000162EA"/>
    <w:rsid w:val="000D18A1"/>
    <w:rsid w:val="000E292B"/>
    <w:rsid w:val="000F7284"/>
    <w:rsid w:val="00120805"/>
    <w:rsid w:val="00125D20"/>
    <w:rsid w:val="0014572D"/>
    <w:rsid w:val="001B3BC6"/>
    <w:rsid w:val="0020570E"/>
    <w:rsid w:val="00223ECD"/>
    <w:rsid w:val="002272FF"/>
    <w:rsid w:val="002B31F8"/>
    <w:rsid w:val="002B69A6"/>
    <w:rsid w:val="003011FC"/>
    <w:rsid w:val="00343152"/>
    <w:rsid w:val="00397F3F"/>
    <w:rsid w:val="003B6CAF"/>
    <w:rsid w:val="00475737"/>
    <w:rsid w:val="0049555D"/>
    <w:rsid w:val="004E31AE"/>
    <w:rsid w:val="00523EA4"/>
    <w:rsid w:val="00536FCA"/>
    <w:rsid w:val="00553B1B"/>
    <w:rsid w:val="00560CCF"/>
    <w:rsid w:val="00590FA5"/>
    <w:rsid w:val="00602325"/>
    <w:rsid w:val="0063061E"/>
    <w:rsid w:val="00680F38"/>
    <w:rsid w:val="006A0D91"/>
    <w:rsid w:val="006C6EE8"/>
    <w:rsid w:val="007040E2"/>
    <w:rsid w:val="00756A21"/>
    <w:rsid w:val="00767A3A"/>
    <w:rsid w:val="00783B11"/>
    <w:rsid w:val="00796874"/>
    <w:rsid w:val="00824249"/>
    <w:rsid w:val="00834DE2"/>
    <w:rsid w:val="008662C3"/>
    <w:rsid w:val="00871700"/>
    <w:rsid w:val="00891417"/>
    <w:rsid w:val="00897752"/>
    <w:rsid w:val="008B35D8"/>
    <w:rsid w:val="008B613C"/>
    <w:rsid w:val="008B66DC"/>
    <w:rsid w:val="00960161"/>
    <w:rsid w:val="0096587D"/>
    <w:rsid w:val="009926AC"/>
    <w:rsid w:val="009B5919"/>
    <w:rsid w:val="00A01E2B"/>
    <w:rsid w:val="00A077F4"/>
    <w:rsid w:val="00A2284A"/>
    <w:rsid w:val="00A2695B"/>
    <w:rsid w:val="00A61E92"/>
    <w:rsid w:val="00AB7AB0"/>
    <w:rsid w:val="00B3634A"/>
    <w:rsid w:val="00B52CC1"/>
    <w:rsid w:val="00B673CD"/>
    <w:rsid w:val="00C337D6"/>
    <w:rsid w:val="00C65F3B"/>
    <w:rsid w:val="00C67BF0"/>
    <w:rsid w:val="00C7076C"/>
    <w:rsid w:val="00C96AA3"/>
    <w:rsid w:val="00CF2CC0"/>
    <w:rsid w:val="00D07951"/>
    <w:rsid w:val="00D130F9"/>
    <w:rsid w:val="00D53137"/>
    <w:rsid w:val="00D62CDB"/>
    <w:rsid w:val="00D7133C"/>
    <w:rsid w:val="00D74908"/>
    <w:rsid w:val="00D76A17"/>
    <w:rsid w:val="00D966ED"/>
    <w:rsid w:val="00DC0196"/>
    <w:rsid w:val="00E051E3"/>
    <w:rsid w:val="00E15A3A"/>
    <w:rsid w:val="00E30F29"/>
    <w:rsid w:val="00E532EA"/>
    <w:rsid w:val="00EB313D"/>
    <w:rsid w:val="00EE27AC"/>
    <w:rsid w:val="00F032BB"/>
    <w:rsid w:val="00F218AB"/>
    <w:rsid w:val="00F24AC9"/>
    <w:rsid w:val="00F34CD3"/>
    <w:rsid w:val="00F46C15"/>
    <w:rsid w:val="00F67529"/>
    <w:rsid w:val="00F7028B"/>
    <w:rsid w:val="00F86E37"/>
    <w:rsid w:val="00F95481"/>
    <w:rsid w:val="00FA67CE"/>
    <w:rsid w:val="00FA704C"/>
    <w:rsid w:val="00FF0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0795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53B1B"/>
    <w:pPr>
      <w:keepNext/>
      <w:jc w:val="center"/>
      <w:outlineLvl w:val="1"/>
    </w:pPr>
    <w:rPr>
      <w:rFonts w:hAnsi="Arial" w:ascii="Arial"/>
      <w:b/>
      <w:color w:val="FF000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4C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4CD3"/>
  </w:style>
  <w:style w:styleId="Podnoje" w:type="paragraph">
    <w:name w:val="footer"/>
    <w:basedOn w:val="Normal"/>
    <w:rsid w:val="00F34C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34CD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A2695B"/>
    <w:rPr>
      <w:rFonts w:cs="Arial" w:hAnsi="Arial" w:ascii="Arial"/>
      <w:sz w:val="22"/>
    </w:rPr>
  </w:style>
  <w:style w:styleId="Podnaslov" w:type="paragraph">
    <w:name w:val="Subtitle"/>
    <w:basedOn w:val="Normal"/>
    <w:link w:val="PodnaslovChar"/>
    <w:qFormat/>
    <w:rsid w:val="002B31F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B31F8"/>
    <w:rPr>
      <w:rFonts w:hAnsi="Tahoma" w:ascii="Tahoma"/>
      <w:b/>
      <w:color w:val="0000FF"/>
      <w:sz w:val="24"/>
    </w:rPr>
  </w:style>
  <w:style w:customStyle="true" w:styleId="Naslov2Char" w:type="character">
    <w:name w:val="Naslov 2 Char"/>
    <w:basedOn w:val="Zadanifontodlomka"/>
    <w:link w:val="Naslov2"/>
    <w:semiHidden/>
    <w:rsid w:val="00553B1B"/>
    <w:rPr>
      <w:rFonts w:hAnsi="Arial" w:ascii="Arial"/>
      <w:b/>
      <w:color w:val="FF0000"/>
      <w:sz w:val="24"/>
    </w:rPr>
  </w:style>
  <w:style w:customStyle="true" w:styleId="BodyText21" w:type="paragraph">
    <w:name w:val="Body Text 21"/>
    <w:basedOn w:val="Normal"/>
    <w:rsid w:val="00553B1B"/>
    <w:pPr>
      <w:overflowPunct w:val="false"/>
      <w:autoSpaceDE w:val="false"/>
      <w:autoSpaceDN w:val="false"/>
      <w:adjustRightInd w:val="false"/>
      <w:ind w:hanging="720" w:left="720"/>
      <w:jc w:val="both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D62C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2C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2C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2C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2C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0795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53B1B"/>
    <w:pPr>
      <w:keepNext/>
      <w:jc w:val="center"/>
      <w:outlineLvl w:val="1"/>
    </w:pPr>
    <w:rPr>
      <w:rFonts w:ascii="Arial" w:hAnsi="Arial"/>
      <w:b/>
      <w:color w:val="FF000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4C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4CD3"/>
  </w:style>
  <w:style w:styleId="Podnoje" w:type="paragraph">
    <w:name w:val="footer"/>
    <w:basedOn w:val="Normal"/>
    <w:rsid w:val="00F34C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34CD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A2695B"/>
    <w:rPr>
      <w:rFonts w:ascii="Arial" w:cs="Arial" w:hAnsi="Arial"/>
      <w:sz w:val="22"/>
    </w:rPr>
  </w:style>
  <w:style w:styleId="Podnaslov" w:type="paragraph">
    <w:name w:val="Subtitle"/>
    <w:basedOn w:val="Normal"/>
    <w:link w:val="PodnaslovChar"/>
    <w:qFormat/>
    <w:rsid w:val="002B31F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B31F8"/>
    <w:rPr>
      <w:rFonts w:ascii="Tahoma" w:hAnsi="Tahoma"/>
      <w:b/>
      <w:color w:val="0000FF"/>
      <w:sz w:val="24"/>
    </w:rPr>
  </w:style>
  <w:style w:customStyle="1" w:styleId="Naslov2Char" w:type="character">
    <w:name w:val="Naslov 2 Char"/>
    <w:basedOn w:val="Zadanifontodlomka"/>
    <w:link w:val="Naslov2"/>
    <w:semiHidden/>
    <w:rsid w:val="00553B1B"/>
    <w:rPr>
      <w:rFonts w:ascii="Arial" w:hAnsi="Arial"/>
      <w:b/>
      <w:color w:val="FF0000"/>
      <w:sz w:val="24"/>
    </w:rPr>
  </w:style>
  <w:style w:customStyle="1" w:styleId="BodyText21" w:type="paragraph">
    <w:name w:val="Body Text 21"/>
    <w:basedOn w:val="Normal"/>
    <w:rsid w:val="00553B1B"/>
    <w:pPr>
      <w:overflowPunct w:val="0"/>
      <w:autoSpaceDE w:val="0"/>
      <w:autoSpaceDN w:val="0"/>
      <w:adjustRightInd w:val="0"/>
      <w:ind w:hanging="720" w:left="720"/>
      <w:jc w:val="both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D62C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2C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2C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2C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2C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3631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290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2017.</izvorni_sadrzaj>
    <derivirana_varijabla naziv="DomainObject.DatumDonosenjaOdluke_1">27.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5113</izvorni_sadrzaj>
    <derivirana_varijabla naziv="DomainObject.Predmet.Broj_1">5113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St-5113/2015</izvorni_sadrzaj>
    <derivirana_varijabla naziv="DomainObject.Predmet.OznakaBroj_1">St-5113/2015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BIJELONJIĆ J. I. j.d.o.o. za ugostiteljstvo</izvorni_sadrzaj>
    <derivirana_varijabla naziv="DomainObject.Predmet.ProtustrankaFormated_1">  BIJELONJIĆ J. I. j.d.o.o. za ugostiteljstvo</derivirana_varijabla>
  </DomainObject.Predmet.ProtustrankaFormated>
  <DomainObject.Predmet.ProtustrankaFormatedOIB>
    <izvorni_sadrzaj>  BIJELONJIĆ J. I. j.d.o.o. za ugostiteljstvo, OIB 31771311587</izvorni_sadrzaj>
    <derivirana_varijabla naziv="DomainObject.Predmet.ProtustrankaFormatedOIB_1">  BIJELONJIĆ J. I. j.d.o.o. za ugostiteljstvo, OIB 31771311587</derivirana_varijabla>
  </DomainObject.Predmet.ProtustrankaFormatedOIB>
  <DomainObject.Predmet.ProtustrankaFormatedWithAdress>
    <izvorni_sadrzaj> BIJELONJIĆ J. I. j.d.o.o. za ugostiteljstvo, Aleja lipa 7, 10000 Zagreb</izvorni_sadrzaj>
    <derivirana_varijabla naziv="DomainObject.Predmet.ProtustrankaFormatedWithAdress_1"> BIJELONJIĆ J. I. j.d.o.o. za ugostiteljstvo, Aleja lipa 7, 10000 Zagreb</derivirana_varijabla>
  </DomainObject.Predmet.ProtustrankaFormatedWithAdress>
  <DomainObject.Predmet.ProtustrankaFormatedWithAdressOIB>
    <izvorni_sadrzaj> BIJELONJIĆ J. I. j.d.o.o. za ugostiteljstvo, OIB 31771311587, Aleja lipa 7, 10000 Zagreb</izvorni_sadrzaj>
    <derivirana_varijabla naziv="DomainObject.Predmet.ProtustrankaFormatedWithAdressOIB_1"> BIJELONJIĆ J. I. j.d.o.o. za ugostiteljstvo, OIB 31771311587, Aleja lipa 7, 10000 Zagreb</derivirana_varijabla>
  </DomainObject.Predmet.ProtustrankaFormatedWithAdressOIB>
  <DomainObject.Predmet.ProtustrankaWithAdress>
    <izvorni_sadrzaj>BIJELONJIĆ J. I. j.d.o.o. za ugostiteljstvo Aleja lipa 7, 10000 Zagreb</izvorni_sadrzaj>
    <derivirana_varijabla naziv="DomainObject.Predmet.ProtustrankaWithAdress_1">BIJELONJIĆ J. I. j.d.o.o. za ugostiteljstvo Aleja lipa 7, 10000 Zagreb</derivirana_varijabla>
  </DomainObject.Predmet.ProtustrankaWithAdress>
  <DomainObject.Predmet.ProtustrankaWithAdressOIB>
    <izvorni_sadrzaj>BIJELONJIĆ J. I. j.d.o.o. za ugostiteljstvo, OIB 31771311587, Aleja lipa 7, 10000 Zagreb</izvorni_sadrzaj>
    <derivirana_varijabla naziv="DomainObject.Predmet.ProtustrankaWithAdressOIB_1">BIJELONJIĆ J. I. j.d.o.o. za ugostiteljstvo, OIB 31771311587, Aleja lipa 7, 10000 Zagreb</derivirana_varijabla>
  </DomainObject.Predmet.ProtustrankaWithAdressOIB>
  <DomainObject.Predmet.ProtustrankaNazivFormated>
    <izvorni_sadrzaj>BIJELONJIĆ J. I. j.d.o.o. za ugostiteljstvo</izvorni_sadrzaj>
    <derivirana_varijabla naziv="DomainObject.Predmet.ProtustrankaNazivFormated_1">BIJELONJIĆ J. I. j.d.o.o. za ugostiteljstvo</derivirana_varijabla>
  </DomainObject.Predmet.ProtustrankaNazivFormated>
  <DomainObject.Predmet.ProtustrankaNazivFormatedOIB>
    <izvorni_sadrzaj>BIJELONJIĆ J. I. j.d.o.o. za ugostiteljstvo, OIB 31771311587</izvorni_sadrzaj>
    <derivirana_varijabla naziv="DomainObject.Predmet.ProtustrankaNazivFormatedOIB_1">BIJELONJIĆ J. I. j.d.o.o. za ugostiteljstvo, OIB 31771311587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Ivo Bijelonjić</izvorni_sadrzaj>
    <derivirana_varijabla naziv="DomainObject.Predmet.StrankaFormated_1">  FINA Regionalni centar Zagreb; Ivo Bijelonjić</derivirana_varijabla>
  </DomainObject.Predmet.StrankaFormated>
  <DomainObject.Predmet.StrankaFormatedOIB>
    <izvorni_sadrzaj>  FINA Regionalni centar Zagreb, OIB 85821130368; Ivo Bijelonjić, OIB 94804819086</izvorni_sadrzaj>
    <derivirana_varijabla naziv="DomainObject.Predmet.StrankaFormatedOIB_1">  FINA Regionalni centar Zagreb, OIB 85821130368; Ivo Bijelonjić, OIB 94804819086</derivirana_varijabla>
  </DomainObject.Predmet.StrankaFormatedOIB>
  <DomainObject.Predmet.StrankaFormatedWithAdress>
    <izvorni_sadrzaj> FINA Regionalni centar Zagreb, Trg svibanjskih žrtava 1995. br.1, 10000 Zagreb; Ivo Bijelonjić, Aleja Lipa 7, 10000 Zagreb</izvorni_sadrzaj>
    <derivirana_varijabla naziv="DomainObject.Predmet.StrankaFormatedWithAdress_1"> FINA Regionalni centar Zagreb, Trg svibanjskih žrtava 1995. br.1, 10000 Zagreb; Ivo Bijelonjić, Aleja Lipa 7, 10000 Zagreb</derivirana_varijabla>
  </DomainObject.Predmet.StrankaFormatedWithAdress>
  <DomainObject.Predmet.StrankaFormatedWithAdressOIB>
    <izvorni_sadrzaj> FINA Regionalni centar Zagreb, OIB 85821130368, Trg svibanjskih žrtava 1995. br.1, 10000 Zagreb; Ivo Bijelonjić, OIB 94804819086, Aleja Lipa 7, 10000 Zagreb</izvorni_sadrzaj>
    <derivirana_varijabla naziv="DomainObject.Predmet.StrankaFormatedWithAdressOIB_1"> FINA Regionalni centar Zagreb, OIB 85821130368, Trg svibanjskih žrtava 1995. br.1, 10000 Zagreb; Ivo Bijelonjić, OIB 94804819086, Aleja Lipa 7, 10000 Zagreb</derivirana_varijabla>
  </DomainObject.Predmet.StrankaFormatedWithAdressOIB>
  <DomainObject.Predmet.StrankaWithAdress>
    <izvorni_sadrzaj>FINA Regionalni centar Zagreb Trg svibanjskih žrtava 1995. br.1,10000 Zagreb,Ivo Bijelonjić Aleja Lipa 7,10000 Zagreb</izvorni_sadrzaj>
    <derivirana_varijabla naziv="DomainObject.Predmet.StrankaWithAdress_1">FINA Regionalni centar Zagreb Trg svibanjskih žrtava 1995. br.1,10000 Zagreb,Ivo Bijelonjić Aleja Lipa 7,10000 Zagreb</derivirana_varijabla>
  </DomainObject.Predmet.StrankaWithAdress>
  <DomainObject.Predmet.StrankaWithAdressOIB>
    <izvorni_sadrzaj>FINA Regionalni centar Zagreb, OIB 85821130368, Trg svibanjskih žrtava 1995. br.1,10000 Zagreb,Ivo Bijelonjić, OIB 94804819086, Aleja Lipa 7,10000 Zagreb</izvorni_sadrzaj>
    <derivirana_varijabla naziv="DomainObject.Predmet.StrankaWithAdressOIB_1">FINA Regionalni centar Zagreb, OIB 85821130368, Trg svibanjskih žrtava 1995. br.1,10000 Zagreb,Ivo Bijelonjić, OIB 94804819086, Aleja Lipa 7,10000 Zagreb</derivirana_varijabla>
  </DomainObject.Predmet.StrankaWithAdressOIB>
  <DomainObject.Predmet.StrankaNazivFormated>
    <izvorni_sadrzaj>FINA Regionalni centar Zagreb,Ivo Bijelonjić</izvorni_sadrzaj>
    <derivirana_varijabla naziv="DomainObject.Predmet.StrankaNazivFormated_1">FINA Regionalni centar Zagreb,Ivo Bijelonjić</derivirana_varijabla>
  </DomainObject.Predmet.StrankaNazivFormated>
  <DomainObject.Predmet.StrankaNazivFormatedOIB>
    <izvorni_sadrzaj>FINA Regionalni centar Zagreb, OIB 85821130368,Ivo Bijelonjić, OIB 94804819086</izvorni_sadrzaj>
    <derivirana_varijabla naziv="DomainObject.Predmet.StrankaNazivFormatedOIB_1">FINA Regionalni centar Zagreb, OIB 85821130368,Ivo Bijelonjić, OIB 94804819086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Ivo Bijelonjić</item>
    </izvorni_sadrzaj>
    <derivirana_varijabla naziv="DomainObject.Predmet.StrankaListFormated_1">
      <item>FINA Regionalni centar Zagreb</item>
      <item>Ivo Bijelonjić</item>
    </derivirana_varijabla>
  </DomainObject.Predmet.StrankaListFormated>
  <DomainObject.Predmet.StrankaListFormatedOIB>
    <izvorni_sadrzaj>
      <item>FINA Regionalni centar Zagreb, OIB 85821130368</item>
      <item>Ivo Bijelonjić, OIB 94804819086</item>
    </izvorni_sadrzaj>
    <derivirana_varijabla naziv="DomainObject.Predmet.StrankaListFormatedOIB_1">
      <item>FINA Regionalni centar Zagreb, OIB 85821130368</item>
      <item>Ivo Bijelonjić, OIB 94804819086</item>
    </derivirana_varijabla>
  </DomainObject.Predmet.StrankaListFormatedOIB>
  <DomainObject.Predmet.StrankaListFormatedWithAdress>
    <izvorni_sadrzaj>
      <item>FINA Regionalni centar Zagreb, Trg svibanjskih žrtava 1995. br.1, 10000 Zagreb</item>
      <item>Ivo Bijelonjić, Aleja Lipa 7, 10000 Zagreb</item>
    </izvorni_sadrzaj>
    <derivirana_varijabla naziv="DomainObject.Predmet.StrankaListFormatedWithAdress_1">
      <item>FINA Regionalni centar Zagreb, Trg svibanjskih žrtava 1995. br.1, 10000 Zagreb</item>
      <item>Ivo Bijelonjić, Aleja Lipa 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Ivo Bijelonjić, OIB 94804819086, Aleja Lipa 7, 10000 Zagreb</item>
    </izvorni_sadrzaj>
    <derivirana_varijabla naziv="DomainObject.Predmet.StrankaListFormatedWithAdressOIB_1">
      <item>FINA Regionalni centar Zagreb, OIB 85821130368, Trg svibanjskih žrtava 1995. br.1, 10000 Zagreb</item>
      <item>Ivo Bijelonjić, OIB 94804819086, Aleja Lipa 7, 10000 Zagreb</item>
    </derivirana_varijabla>
  </DomainObject.Predmet.StrankaListFormatedWithAdressOIB>
  <DomainObject.Predmet.StrankaListNazivFormated>
    <izvorni_sadrzaj>
      <item>FINA Regionalni centar Zagreb</item>
      <item>Ivo Bijelonjić</item>
    </izvorni_sadrzaj>
    <derivirana_varijabla naziv="DomainObject.Predmet.StrankaListNazivFormated_1">
      <item>FINA Regionalni centar Zagreb</item>
      <item>Ivo Bijelonjić</item>
    </derivirana_varijabla>
  </DomainObject.Predmet.StrankaListNazivFormated>
  <DomainObject.Predmet.StrankaListNazivFormatedOIB>
    <izvorni_sadrzaj>
      <item>FINA Regionalni centar Zagreb, OIB 85821130368</item>
      <item>Ivo Bijelonjić, OIB 94804819086</item>
    </izvorni_sadrzaj>
    <derivirana_varijabla naziv="DomainObject.Predmet.StrankaListNazivFormatedOIB_1">
      <item>FINA Regionalni centar Zagreb, OIB 85821130368</item>
      <item>Ivo Bijelonjić, OIB 94804819086</item>
    </derivirana_varijabla>
  </DomainObject.Predmet.StrankaListNazivFormatedOIB>
  <DomainObject.Predmet.ProtuStrankaListFormated>
    <izvorni_sadrzaj>
      <item>BIJELONJIĆ J. I. j.d.o.o. za ugostiteljstvo</item>
    </izvorni_sadrzaj>
    <derivirana_varijabla naziv="DomainObject.Predmet.ProtuStrankaListFormated_1">
      <item>BIJELONJIĆ J. I. j.d.o.o. za ugostiteljstvo</item>
    </derivirana_varijabla>
  </DomainObject.Predmet.ProtuStrankaListFormated>
  <DomainObject.Predmet.ProtuStrankaListFormatedOIB>
    <izvorni_sadrzaj>
      <item>BIJELONJIĆ J. I. j.d.o.o. za ugostiteljstvo, OIB 31771311587</item>
    </izvorni_sadrzaj>
    <derivirana_varijabla naziv="DomainObject.Predmet.ProtuStrankaListFormatedOIB_1">
      <item>BIJELONJIĆ J. I. j.d.o.o. za ugostiteljstvo, OIB 31771311587</item>
    </derivirana_varijabla>
  </DomainObject.Predmet.ProtuStrankaListFormatedOIB>
  <DomainObject.Predmet.ProtuStrankaListFormatedWithAdress>
    <izvorni_sadrzaj>
      <item>BIJELONJIĆ J. I. j.d.o.o. za ugostiteljstvo, Aleja lipa 7, 10000 Zagreb</item>
    </izvorni_sadrzaj>
    <derivirana_varijabla naziv="DomainObject.Predmet.ProtuStrankaListFormatedWithAdress_1">
      <item>BIJELONJIĆ J. I. j.d.o.o. za ugostiteljstvo, Aleja lipa 7, 10000 Zagreb</item>
    </derivirana_varijabla>
  </DomainObject.Predmet.ProtuStrankaListFormatedWithAdress>
  <DomainObject.Predmet.ProtuStrankaListFormatedWithAdressOIB>
    <izvorni_sadrzaj>
      <item>BIJELONJIĆ J. I. j.d.o.o. za ugostiteljstvo, OIB 31771311587, Aleja lipa 7, 10000 Zagreb</item>
    </izvorni_sadrzaj>
    <derivirana_varijabla naziv="DomainObject.Predmet.ProtuStrankaListFormatedWithAdressOIB_1">
      <item>BIJELONJIĆ J. I. j.d.o.o. za ugostiteljstvo, OIB 31771311587, Aleja lipa 7, 10000 Zagreb</item>
    </derivirana_varijabla>
  </DomainObject.Predmet.ProtuStrankaListFormatedWithAdressOIB>
  <DomainObject.Predmet.ProtuStrankaListNazivFormated>
    <izvorni_sadrzaj>
      <item>BIJELONJIĆ J. I. j.d.o.o. za ugostiteljstvo</item>
    </izvorni_sadrzaj>
    <derivirana_varijabla naziv="DomainObject.Predmet.ProtuStrankaListNazivFormated_1">
      <item>BIJELONJIĆ J. I. j.d.o.o. za ugostiteljstvo</item>
    </derivirana_varijabla>
  </DomainObject.Predmet.ProtuStrankaListNazivFormated>
  <DomainObject.Predmet.ProtuStrankaListNazivFormatedOIB>
    <izvorni_sadrzaj>
      <item>BIJELONJIĆ J. I. j.d.o.o. za ugostiteljstvo, OIB 31771311587</item>
    </izvorni_sadrzaj>
    <derivirana_varijabla naziv="DomainObject.Predmet.ProtuStrankaListNazivFormatedOIB_1">
      <item>BIJELONJIĆ J. I. j.d.o.o. za ugostiteljstvo, OIB 31771311587</item>
    </derivirana_varijabla>
  </DomainObject.Predmet.ProtuStrankaListNazivFormatedOIB>
  <DomainObject.Predmet.OstaliListFormated>
    <izvorni_sadrzaj>
      <item>Ivo Bijelonjić</item>
      <item>REPUBLIKA HRVATSKA MINISTARSTVO FINANCIJA</item>
      <item>ŽUPANIJSKO DRŽAVNO ODVJETNIŠTVO U ZAGREBU</item>
    </izvorni_sadrzaj>
    <derivirana_varijabla naziv="DomainObject.Predmet.OstaliListFormated_1">
      <item>Ivo Bijelonjić</item>
      <item>REPUBLIKA HRVATSKA MINISTARSTVO FINANCIJA</item>
      <item>ŽUPANIJSKO DRŽAVNO ODVJETNIŠTVO U ZAGREBU</item>
    </derivirana_varijabla>
  </DomainObject.Predmet.OstaliListFormated>
  <DomainObject.Predmet.OstaliListFormatedOIB>
    <izvorni_sadrzaj>
      <item>Ivo Bijelonjić, OIB 94804819086</item>
      <item>REPUBLIKA HRVATSKA MINISTARSTVO FINANCIJA, OIB 18683136487</item>
      <item>ŽUPANIJSKO DRŽAVNO ODVJETNIŠTVO U ZAGREBU, OIB 16488001145</item>
    </izvorni_sadrzaj>
    <derivirana_varijabla naziv="DomainObject.Predmet.OstaliListFormatedOIB_1">
      <item>Ivo Bijelonjić, OIB 94804819086</item>
      <item>REPUBLIKA HRVATSKA MINISTARSTVO FINANCIJA, OIB 18683136487</item>
      <item>ŽUPANIJSKO DRŽAVNO ODVJETNIŠTVO U ZAGREBU, OIB 16488001145</item>
    </derivirana_varijabla>
  </DomainObject.Predmet.OstaliListFormatedOIB>
  <DomainObject.Predmet.OstaliListFormatedWithAdress>
    <izvorni_sadrzaj>
      <item>Ivo Bijelonjić, Aleja Lipa 7, 10000 Zagreb</item>
      <item>REPUBLIKA HRVATSKA MINISTARSTVO FINANCIJA, Av. Dubrovnik 32, 10000 Zagreb</item>
      <item>ŽUPANIJSKO DRŽAVNO ODVJETNIŠTVO U ZAGREBU, Savska Cesta 41, 10000 Zagreb</item>
    </izvorni_sadrzaj>
    <derivirana_varijabla naziv="DomainObject.Predmet.OstaliListFormatedWithAdress_1">
      <item>Ivo Bijelonjić, Aleja Lipa 7, 10000 Zagreb</item>
      <item>REPUBLIKA HRVATSKA MINISTARSTVO FINANCIJA, Av. Dubrovnik 32, 10000 Zagreb</item>
      <item>ŽUPANIJSKO DRŽAVNO ODVJETNIŠTVO U ZAGREBU, Savska Cesta 41, 10000 Zagreb</item>
    </derivirana_varijabla>
  </DomainObject.Predmet.OstaliListFormatedWithAdress>
  <DomainObject.Predmet.OstaliListFormatedWithAdressOIB>
    <izvorni_sadrzaj>
      <item>Ivo Bijelonjić, OIB 94804819086, Aleja Lipa 7, 10000 Zagreb</item>
      <item>REPUBLIKA HRVATSKA MINISTARSTVO FINANCIJA, OIB 18683136487, Av. Dubrovnik 32, 10000 Zagreb</item>
      <item>ŽUPANIJSKO DRŽAVNO ODVJETNIŠTVO U ZAGREBU, OIB 16488001145, Savska Cesta 41, 10000 Zagreb</item>
    </izvorni_sadrzaj>
    <derivirana_varijabla naziv="DomainObject.Predmet.OstaliListFormatedWithAdressOIB_1">
      <item>Ivo Bijelonjić, OIB 94804819086, Aleja Lipa 7, 10000 Zagreb</item>
      <item>REPUBLIKA HRVATSKA MINISTARSTVO FINANCIJA, OIB 18683136487, Av. Dubrovnik 32, 10000 Zagreb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Ivo Bijelonjić</item>
      <item>REPUBLIKA HRVATSKA MINISTARSTVO FINANCIJA</item>
      <item>ŽUPANIJSKO DRŽAVNO ODVJETNIŠTVO U ZAGREBU</item>
    </izvorni_sadrzaj>
    <derivirana_varijabla naziv="DomainObject.Predmet.OstaliListNazivFormated_1">
      <item>Ivo Bijelonjić</item>
      <item>REPUBLIKA HRVATSKA MINISTARSTVO FINANCIJA</item>
      <item>ŽUPANIJSKO DRŽAVNO ODVJETNIŠTVO U ZAGREBU</item>
    </derivirana_varijabla>
  </DomainObject.Predmet.OstaliListNazivFormated>
  <DomainObject.Predmet.OstaliListNazivFormatedOIB>
    <izvorni_sadrzaj>
      <item>Ivo Bijelonjić, OIB 94804819086</item>
      <item>REPUBLIKA HRVATSKA MINISTARSTVO FINANCIJA, OIB 18683136487</item>
      <item>ŽUPANIJSKO DRŽAVNO ODVJETNIŠTVO U ZAGREBU, OIB 16488001145</item>
    </izvorni_sadrzaj>
    <derivirana_varijabla naziv="DomainObject.Predmet.OstaliListNazivFormatedOIB_1">
      <item>Ivo Bijelonjić, OIB 94804819086</item>
      <item>REPUBLIKA HRVATSKA MINISTARSTVO FINANCIJA, OIB 18683136487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BIJELONJIĆ J. I. j.d.o.o. za ugostiteljstvo</izvorni_sadrzaj>
    <derivirana_varijabla naziv="DomainObject.Predmet.ProtustrankaIDrugi_1">BIJELONJIĆ J. I. j.d.o.o. za ugostiteljstvo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BIJELONJIĆ J. I. j.d.o.o. za ugostiteljstvo, OIB 31771311587, Aleja lipa 7, 10000 Zagreb</izvorni_sadrzaj>
    <derivirana_varijabla naziv="DomainObject.Predmet.ProtustrankaIDrugiAdressOIB_1">BIJELONJIĆ J. I. j.d.o.o. za ugostiteljstvo, OIB 31771311587, Aleja lipa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BIJELONJIĆ J. I. j.d.o.o. za ugostiteljstvo</item>
      <item>FINA Regionalni centar Zagreb</item>
      <item>Ivo Bijelonjić</item>
      <item>Ivo Bijelonjić</item>
      <item>REPUBLIKA HRVATSKA MINISTARSTVO FINANCIJA</item>
      <item>ŽUPANIJSKO DRŽAVNO ODVJETNIŠTVO U ZAGREBU</item>
    </izvorni_sadrzaj>
    <derivirana_varijabla naziv="DomainObject.Predmet.SudioniciListNaziv_1">
      <item>BIJELONJIĆ J. I. j.d.o.o. za ugostiteljstvo</item>
      <item>FINA Regionalni centar Zagreb</item>
      <item>Ivo Bijelonjić</item>
      <item>Ivo Bijelonjić</item>
      <item>REPUBLIKA HRVATSKA MINISTARSTVO FINANCIJA</item>
      <item>ŽUPANIJSKO DRŽAVNO ODVJETNIŠTVO U ZAGREBU</item>
    </derivirana_varijabla>
  </DomainObject.Predmet.SudioniciListNaziv>
  <DomainObject.Predmet.SudioniciListAdressOIB>
    <izvorni_sadrzaj>
      <item>BIJELONJIĆ J. I. j.d.o.o. za ugostiteljstvo, OIB 31771311587, Aleja lipa 7,10000 Zagreb</item>
      <item>FINA Regionalni centar Zagreb, OIB 85821130368, Trg svibanjskih žrtava 1995. br.1,10000 Zagreb</item>
      <item>Ivo Bijelonjić, OIB 94804819086, Aleja Lipa 7,10000 Zagreb</item>
      <item>Ivo Bijelonjić, OIB 94804819086, Aleja Lipa 7,10000 Zagreb</item>
      <item>REPUBLIKA HRVATSKA MINISTARSTVO FINANCIJA, OIB 18683136487, Av. Dubrovnik 32,10000 Zagreb</item>
      <item>ŽUPANIJSKO DRŽAVNO ODVJETNIŠTVO U ZAGREBU, OIB 16488001145, Savska Cesta 41,10000 Zagreb</item>
    </izvorni_sadrzaj>
    <derivirana_varijabla naziv="DomainObject.Predmet.SudioniciListAdressOIB_1">
      <item>BIJELONJIĆ J. I. j.d.o.o. za ugostiteljstvo, OIB 31771311587, Aleja lipa 7,10000 Zagreb</item>
      <item>FINA Regionalni centar Zagreb, OIB 85821130368, Trg svibanjskih žrtava 1995. br.1,10000 Zagreb</item>
      <item>Ivo Bijelonjić, OIB 94804819086, Aleja Lipa 7,10000 Zagreb</item>
      <item>Ivo Bijelonjić, OIB 94804819086, Aleja Lipa 7,10000 Zagreb</item>
      <item>REPUBLIKA HRVATSKA MINISTARSTVO FINANCIJA, OIB 18683136487, Av. Dubrovnik 32,10000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31771311587</item>
      <item>, OIB 85821130368</item>
      <item>, OIB 94804819086</item>
      <item>, OIB 94804819086</item>
      <item>, OIB 18683136487</item>
      <item>, OIB 16488001145</item>
    </izvorni_sadrzaj>
    <derivirana_varijabla naziv="DomainObject.Predmet.SudioniciListNazivOIB_1">
      <item>, OIB 31771311587</item>
      <item>, OIB 85821130368</item>
      <item>, OIB 94804819086</item>
      <item>, OIB 94804819086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Selec, OIB 67769428342, Savska 6 Ivanić-Grad</item>
    </izvorni_sadrzaj>
    <derivirana_varijabla naziv="DomainObject.Predmet.StecajniUpraviteljiListAddressOIB_1">
      <item>Mladen Selec, OIB 67769428342, Savska 6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550</properties:Words>
  <properties:Characters>3098</properties:Characters>
  <properties:Lines>101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2017-07-26T10:18:00Z</dcterms:created>
  <dc:creator>nribaric</dc:creator>
  <cp:lastModifiedBy>Jadranka Zelić</cp:lastModifiedBy>
  <cp:lastPrinted>2017-07-27T08:34:00Z</cp:lastPrinted>
  <dcterms:modified xmlns:xsi="http://www.w3.org/2001/XMLSchema-instance" xsi:type="dcterms:W3CDTF">2017-07-27T08:38:00Z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