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2c84c" w14:paraId="9f2c84c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 St-</w:t>
      </w:r>
      <w:r w:rsidR="0021588D">
        <w:rPr>
          <w:lang w:val="hr-HR"/>
        </w:rPr>
        <w:t>21</w:t>
      </w:r>
      <w:r w:rsidRPr="000664E3">
        <w:rPr>
          <w:lang w:val="hr-HR"/>
        </w:rPr>
        <w:t>/201</w:t>
      </w:r>
      <w:r w:rsidR="0021588D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21588D">
        <w:rPr>
          <w:lang w:val="hr-HR"/>
        </w:rPr>
        <w:t>KLAUDIJA j.d.o.o.</w:t>
      </w:r>
      <w:r w:rsidR="00220A31">
        <w:rPr>
          <w:lang w:val="hr-HR"/>
        </w:rPr>
        <w:t xml:space="preserve"> za pr</w:t>
      </w:r>
      <w:r w:rsidR="0021588D">
        <w:rPr>
          <w:lang w:val="hr-HR"/>
        </w:rPr>
        <w:t>ijevoz</w:t>
      </w:r>
      <w:r w:rsidR="00220A31">
        <w:rPr>
          <w:lang w:val="hr-HR"/>
        </w:rPr>
        <w:t xml:space="preserve">, trgovinu i usluge, </w:t>
      </w:r>
      <w:r w:rsidR="0021588D">
        <w:rPr>
          <w:lang w:val="hr-HR"/>
        </w:rPr>
        <w:t>Čađavički Lug, Osječka 7</w:t>
      </w:r>
      <w:r w:rsidRPr="000664E3">
        <w:rPr>
          <w:lang w:val="hr-HR"/>
        </w:rPr>
        <w:t>, MB</w:t>
      </w:r>
      <w:r>
        <w:rPr>
          <w:lang w:val="hr-HR"/>
        </w:rPr>
        <w:t>S</w:t>
      </w:r>
      <w:r w:rsidRPr="000664E3">
        <w:rPr>
          <w:lang w:val="hr-HR"/>
        </w:rPr>
        <w:t xml:space="preserve">: </w:t>
      </w:r>
      <w:r w:rsidR="0021588D">
        <w:rPr>
          <w:lang w:val="hr-HR"/>
        </w:rPr>
        <w:t>010092074</w:t>
      </w:r>
      <w:r w:rsidRPr="000664E3">
        <w:rPr>
          <w:lang w:val="hr-HR"/>
        </w:rPr>
        <w:t xml:space="preserve">, OIB: </w:t>
      </w:r>
      <w:r w:rsidR="0021588D">
        <w:rPr>
          <w:lang w:val="hr-HR"/>
        </w:rPr>
        <w:t>93267394875</w:t>
      </w:r>
      <w:r w:rsidRPr="000664E3">
        <w:rPr>
          <w:lang w:val="hr-HR"/>
        </w:rPr>
        <w:t>, koji se vodi kod ovoga suda pod brojem St-</w:t>
      </w:r>
      <w:r w:rsidR="0021588D">
        <w:rPr>
          <w:lang w:val="hr-HR"/>
        </w:rPr>
        <w:t>21</w:t>
      </w:r>
      <w:r w:rsidRPr="000664E3">
        <w:rPr>
          <w:lang w:val="hr-HR"/>
        </w:rPr>
        <w:t>/201</w:t>
      </w:r>
      <w:r w:rsidR="0021588D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743354" w:rsidP="000664E3" w:rsidR="000664E3" w:rsidRPr="000664E3">
      <w:pPr>
        <w:jc w:val="both"/>
        <w:rPr>
          <w:lang w:val="hr-HR"/>
        </w:rPr>
      </w:pPr>
      <w:r>
        <w:rPr>
          <w:lang w:val="hr-HR"/>
        </w:rPr>
        <w:t xml:space="preserve">I. Na dan </w:t>
      </w:r>
      <w:r w:rsidR="0021588D">
        <w:rPr>
          <w:lang w:val="hr-HR"/>
        </w:rPr>
        <w:t>4. siječnja</w:t>
      </w:r>
      <w:r w:rsidR="000664E3" w:rsidRPr="000664E3">
        <w:rPr>
          <w:lang w:val="hr-HR"/>
        </w:rPr>
        <w:t xml:space="preserve"> 201</w:t>
      </w:r>
      <w:r w:rsidR="0021588D">
        <w:rPr>
          <w:lang w:val="hr-HR"/>
        </w:rPr>
        <w:t>6</w:t>
      </w:r>
      <w:r w:rsidR="000664E3"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="000664E3" w:rsidRPr="000664E3">
        <w:rPr>
          <w:lang w:val="hr-HR"/>
        </w:rPr>
        <w:t xml:space="preserve"> evidentirane neizvršene osnove za plaćanje u ukupnom iznosu od </w:t>
      </w:r>
      <w:r w:rsidR="0021588D">
        <w:rPr>
          <w:lang w:val="hr-HR"/>
        </w:rPr>
        <w:t>28.797,30</w:t>
      </w:r>
      <w:r>
        <w:rPr>
          <w:lang w:val="hr-HR"/>
        </w:rPr>
        <w:t xml:space="preserve"> </w:t>
      </w:r>
      <w:r w:rsidR="000664E3" w:rsidRPr="000664E3">
        <w:rPr>
          <w:lang w:val="hr-HR"/>
        </w:rPr>
        <w:t xml:space="preserve">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743354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21588D">
        <w:rPr>
          <w:lang w:val="hr-HR"/>
        </w:rPr>
        <w:t>Snježana Kovač iz Čađavičkog Luga, Osječka 7</w:t>
      </w:r>
      <w:r w:rsidR="00743354">
        <w:rPr>
          <w:lang w:val="hr-HR"/>
        </w:rPr>
        <w:t xml:space="preserve">,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21588D">
        <w:rPr>
          <w:lang w:val="hr-HR"/>
        </w:rPr>
        <w:t>66435081643,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21588D">
        <w:rPr>
          <w:lang w:val="hr-HR"/>
        </w:rPr>
        <w:t>8. veljače</w:t>
      </w:r>
      <w:r w:rsidRPr="000664E3">
        <w:rPr>
          <w:lang w:val="hr-HR"/>
        </w:rPr>
        <w:t xml:space="preserve"> 201</w:t>
      </w:r>
      <w:r w:rsidR="00220A3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94317E" w:rsidP="000664E3" w:rsidR="0094317E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6F191B" w:rsidP="000664E3" w:rsidR="006F191B">
      <w:pPr>
        <w:rPr>
          <w:lang w:val="hr-HR"/>
        </w:rPr>
      </w:pPr>
      <w:r>
        <w:rPr>
          <w:lang w:val="hr-HR"/>
        </w:rPr>
        <w:t xml:space="preserve">          zakonskom zastupniku dužnika – putem e-oglasne ploče suda</w:t>
      </w:r>
    </w:p>
    <w:p w:rsidRDefault="0094317E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21588D">
        <w:rPr>
          <w:lang w:val="hr-HR"/>
        </w:rPr>
        <w:t>8</w:t>
      </w:r>
      <w:r>
        <w:rPr>
          <w:lang w:val="hr-HR"/>
        </w:rPr>
        <w:t>.</w:t>
      </w:r>
      <w:r w:rsidR="0021588D">
        <w:rPr>
          <w:lang w:val="hr-HR"/>
        </w:rPr>
        <w:t>2</w:t>
      </w:r>
      <w:r>
        <w:rPr>
          <w:lang w:val="hr-HR"/>
        </w:rPr>
        <w:t>.201</w:t>
      </w:r>
      <w:r w:rsidR="00220A31">
        <w:rPr>
          <w:lang w:val="hr-HR"/>
        </w:rPr>
        <w:t>6</w:t>
      </w:r>
      <w:r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32BC" w:rsidR="00F332BC">
      <w:r>
        <w:separator/>
      </w:r>
    </w:p>
  </w:endnote>
  <w:endnote w:id="0" w:type="continuationSeparator">
    <w:p w:rsidRDefault="00F332BC" w:rsidR="00F332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32BC" w:rsidR="00F332BC">
      <w:r>
        <w:separator/>
      </w:r>
    </w:p>
  </w:footnote>
  <w:footnote w:id="0" w:type="continuationSeparator">
    <w:p w:rsidRDefault="00F332BC" w:rsidR="00F332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358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42B03"/>
    <w:rsid w:val="00060F34"/>
    <w:rsid w:val="000664E3"/>
    <w:rsid w:val="00077239"/>
    <w:rsid w:val="000931A1"/>
    <w:rsid w:val="000E67F8"/>
    <w:rsid w:val="000E7F8E"/>
    <w:rsid w:val="000F33D9"/>
    <w:rsid w:val="001035FC"/>
    <w:rsid w:val="00173939"/>
    <w:rsid w:val="001A2E90"/>
    <w:rsid w:val="001D7388"/>
    <w:rsid w:val="00213DD9"/>
    <w:rsid w:val="0021588D"/>
    <w:rsid w:val="00220A31"/>
    <w:rsid w:val="002221FF"/>
    <w:rsid w:val="00223A6B"/>
    <w:rsid w:val="00271286"/>
    <w:rsid w:val="002733CA"/>
    <w:rsid w:val="002D71C4"/>
    <w:rsid w:val="002F57A6"/>
    <w:rsid w:val="00306847"/>
    <w:rsid w:val="00310579"/>
    <w:rsid w:val="0034365E"/>
    <w:rsid w:val="00357225"/>
    <w:rsid w:val="00362FCC"/>
    <w:rsid w:val="003856E4"/>
    <w:rsid w:val="003A233F"/>
    <w:rsid w:val="00411530"/>
    <w:rsid w:val="004368C8"/>
    <w:rsid w:val="004D5164"/>
    <w:rsid w:val="004F1D25"/>
    <w:rsid w:val="005A2447"/>
    <w:rsid w:val="005A6A0A"/>
    <w:rsid w:val="005D3587"/>
    <w:rsid w:val="005E7F6D"/>
    <w:rsid w:val="006425FF"/>
    <w:rsid w:val="0066064B"/>
    <w:rsid w:val="006825E3"/>
    <w:rsid w:val="006D69FC"/>
    <w:rsid w:val="006F191B"/>
    <w:rsid w:val="00701DB2"/>
    <w:rsid w:val="00725BCB"/>
    <w:rsid w:val="00743354"/>
    <w:rsid w:val="007F06DD"/>
    <w:rsid w:val="00834CA1"/>
    <w:rsid w:val="00843FD1"/>
    <w:rsid w:val="008530FB"/>
    <w:rsid w:val="008638CA"/>
    <w:rsid w:val="00894A7D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BE1B77"/>
    <w:rsid w:val="00C243C3"/>
    <w:rsid w:val="00C34217"/>
    <w:rsid w:val="00C54571"/>
    <w:rsid w:val="00C805D6"/>
    <w:rsid w:val="00C87B8F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6BF2"/>
    <w:rsid w:val="00E870EC"/>
    <w:rsid w:val="00E92386"/>
    <w:rsid w:val="00EA1CE3"/>
    <w:rsid w:val="00EA5BD4"/>
    <w:rsid w:val="00EA5E49"/>
    <w:rsid w:val="00EC1878"/>
    <w:rsid w:val="00F24118"/>
    <w:rsid w:val="00F332BC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87B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7B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7B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7B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7B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87B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7B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7B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7B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7B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St-21/2016</izvorni_sadrzaj>
    <derivirana_varijabla naziv="DomainObject.Predmet.OznakaBroj_1">St-21/2016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KLAUDIJA j.d.o.o. za prijevoz, trgovinu i usluge, Čađavički Lug zastupanog po punomoćniku Snježana Kovač</izvorni_sadrzaj>
    <derivirana_varijabla naziv="DomainObject.Predmet.ProtustrankaFormated_1">  KLAUDIJA j.d.o.o. za prijevoz, trgovinu i usluge, Čađavički Lug zastupanog po punomoćniku Snježana Kovač</derivirana_varijabla>
  </DomainObject.Predmet.ProtustrankaFormated>
  <DomainObject.Predmet.ProtustrankaFormatedOIB>
    <izvorni_sadrzaj>  KLAUDIJA j.d.o.o. za prijevoz, trgovinu i usluge, Čađavički Lug, OIB 93267394875 zastupanog po punomoćniku Snježana Kovač</izvorni_sadrzaj>
    <derivirana_varijabla naziv="DomainObject.Predmet.ProtustrankaFormatedOIB_1">  KLAUDIJA j.d.o.o. za prijevoz, trgovinu i usluge, Čađavički Lug, OIB 93267394875 zastupanog po punomoćniku Snježana Kovač</derivirana_varijabla>
  </DomainObject.Predmet.ProtustrankaFormatedOIB>
  <DomainObject.Predmet.ProtustrankaFormatedWithAdress>
    <izvorni_sadrzaj> KLAUDIJA j.d.o.o. za prijevoz, trgovinu i usluge, Čađavički Lug, Osječka 7, 33523 Čađavički Lug zastupanog po punomoćniku Snježana Kovač</izvorni_sadrzaj>
    <derivirana_varijabla naziv="DomainObject.Predmet.ProtustrankaFormatedWithAdress_1"> KLAUDIJA j.d.o.o. za prijevoz, trgovinu i usluge, Čađavički Lug, Osječka 7, 33523 Čađavički Lug zastupanog po punomoćniku Snježana Kovač</derivirana_varijabla>
  </DomainObject.Predmet.ProtustrankaFormatedWithAdress>
  <DomainObject.Predmet.ProtustrankaFormatedWithAdressOIB>
    <izvorni_sadrzaj> KLAUDIJA j.d.o.o. za prijevoz, trgovinu i usluge, Čađavički Lug, OIB 93267394875, Osječka 7, 33523 Čađavički Lug zastupanog po punomoćniku Snježana Kovač</izvorni_sadrzaj>
    <derivirana_varijabla naziv="DomainObject.Predmet.ProtustrankaFormatedWithAdressOIB_1"> KLAUDIJA j.d.o.o. za prijevoz, trgovinu i usluge, Čađavički Lug, OIB 93267394875, Osječka 7, 33523 Čađavički Lug zastupanog po punomoćniku Snježana Kovač</derivirana_varijabla>
  </DomainObject.Predmet.ProtustrankaFormatedWithAdressOIB>
  <DomainObject.Predmet.ProtustrankaWithAdress>
    <izvorni_sadrzaj>KLAUDIJA j.d.o.o. za prijevoz, trgovinu i usluge, Čađavički Lug Osječka 7, 33523 Čađavički Lug</izvorni_sadrzaj>
    <derivirana_varijabla naziv="DomainObject.Predmet.ProtustrankaWithAdress_1">KLAUDIJA j.d.o.o. za prijevoz, trgovinu i usluge, Čađavički Lug Osječka 7, 33523 Čađavički Lug</derivirana_varijabla>
  </DomainObject.Predmet.ProtustrankaWithAdress>
  <DomainObject.Predmet.ProtustrankaWithAdressOIB>
    <izvorni_sadrzaj>KLAUDIJA j.d.o.o. za prijevoz, trgovinu i usluge, Čađavički Lug, OIB 93267394875, Osječka 7, 33523 Čađavički Lug</izvorni_sadrzaj>
    <derivirana_varijabla naziv="DomainObject.Predmet.ProtustrankaWithAdressOIB_1">KLAUDIJA j.d.o.o. za prijevoz, trgovinu i usluge, Čađavički Lug, OIB 93267394875, Osječka 7, 33523 Čađavički Lug</derivirana_varijabla>
  </DomainObject.Predmet.ProtustrankaWithAdressOIB>
  <DomainObject.Predmet.ProtustrankaNazivFormated>
    <izvorni_sadrzaj>KLAUDIJA j.d.o.o. za prijevoz, trgovinu i usluge, Čađavički Lug</izvorni_sadrzaj>
    <derivirana_varijabla naziv="DomainObject.Predmet.ProtustrankaNazivFormated_1">KLAUDIJA j.d.o.o. za prijevoz, trgovinu i usluge, Čađavički Lug</derivirana_varijabla>
  </DomainObject.Predmet.ProtustrankaNazivFormated>
  <DomainObject.Predmet.ProtustrankaNazivFormatedOIB>
    <izvorni_sadrzaj>KLAUDIJA j.d.o.o. za prijevoz, trgovinu i usluge, Čađavički Lug, OIB 93267394875</izvorni_sadrzaj>
    <derivirana_varijabla naziv="DomainObject.Predmet.ProtustrankaNazivFormatedOIB_1">KLAUDIJA j.d.o.o. za prijevoz, trgovinu i usluge, Čađavički Lug, OIB 93267394875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KLAUDIJA j.d.o.o. za prijevoz, trgovinu i usluge, Čađavički Lug zastupanog po punomoćniku Snježana Kovač</item>
    </izvorni_sadrzaj>
    <derivirana_varijabla naziv="DomainObject.Predmet.ProtuStrankaListFormated_1">
      <item>KLAUDIJA j.d.o.o. za prijevoz, trgovinu i usluge, Čađavički Lug zastupanog po punomoćniku Snježana Kovač</item>
    </derivirana_varijabla>
  </DomainObject.Predmet.ProtuStrankaListFormated>
  <DomainObject.Predmet.ProtuStrankaListFormatedOIB>
    <izvorni_sadrzaj>
      <item>KLAUDIJA j.d.o.o. za prijevoz, trgovinu i usluge, Čađavički Lug, OIB 93267394875 zastupanog po punomoćniku Snježana Kovač</item>
    </izvorni_sadrzaj>
    <derivirana_varijabla naziv="DomainObject.Predmet.ProtuStrankaListFormatedOIB_1">
      <item>KLAUDIJA j.d.o.o. za prijevoz, trgovinu i usluge, Čađavički Lug, OIB 93267394875 zastupanog po punomoćniku Snježana Kovač</item>
    </derivirana_varijabla>
  </DomainObject.Predmet.ProtuStrankaListFormatedOIB>
  <DomainObject.Predmet.ProtuStrankaListFormatedWithAdress>
    <izvorni_sadrzaj>
      <item>KLAUDIJA j.d.o.o. za prijevoz, trgovinu i usluge, Čađavički Lug, Osječka 7, 33523 Čađavički Lug zastupanog po punomoćniku Snježana Kovač</item>
    </izvorni_sadrzaj>
    <derivirana_varijabla naziv="DomainObject.Predmet.ProtuStrankaListFormatedWithAdress_1">
      <item>KLAUDIJA j.d.o.o. za prijevoz, trgovinu i usluge, Čađavički Lug, Osječka 7, 33523 Čađavički Lug zastupanog po punomoćniku Snježana Kovač</item>
    </derivirana_varijabla>
  </DomainObject.Predmet.ProtuStrankaListFormatedWithAdress>
  <DomainObject.Predmet.ProtuStrankaListFormatedWithAdressOIB>
    <izvorni_sadrzaj>
      <item>KLAUDIJA j.d.o.o. za prijevoz, trgovinu i usluge, Čađavički Lug, OIB 93267394875, Osječka 7, 33523 Čađavički Lug zastupanog po punomoćniku Snježana Kovač</item>
    </izvorni_sadrzaj>
    <derivirana_varijabla naziv="DomainObject.Predmet.ProtuStrankaListFormatedWithAdressOIB_1">
      <item>KLAUDIJA j.d.o.o. za prijevoz, trgovinu i usluge, Čađavički Lug, OIB 93267394875, Osječka 7, 33523 Čađavički Lug zastupanog po punomoćniku Snježana Kovač</item>
    </derivirana_varijabla>
  </DomainObject.Predmet.ProtuStrankaListFormatedWithAdressOIB>
  <DomainObject.Predmet.ProtuStrankaListNazivFormated>
    <izvorni_sadrzaj>
      <item>KLAUDIJA j.d.o.o. za prijevoz, trgovinu i usluge, Čađavički Lug</item>
    </izvorni_sadrzaj>
    <derivirana_varijabla naziv="DomainObject.Predmet.ProtuStrankaListNazivFormated_1">
      <item>KLAUDIJA j.d.o.o. za prijevoz, trgovinu i usluge, Čađavički Lug</item>
    </derivirana_varijabla>
  </DomainObject.Predmet.ProtuStrankaListNazivFormated>
  <DomainObject.Predmet.ProtuStrankaListNazivFormatedOIB>
    <izvorni_sadrzaj>
      <item>KLAUDIJA j.d.o.o. za prijevoz, trgovinu i usluge, Čađavički Lug, OIB 93267394875</item>
    </izvorni_sadrzaj>
    <derivirana_varijabla naziv="DomainObject.Predmet.ProtuStrankaListNazivFormatedOIB_1">
      <item>KLAUDIJA j.d.o.o. za prijevoz, trgovinu i usluge, Čađavički Lug, OIB 93267394875</item>
    </derivirana_varijabla>
  </DomainObject.Predmet.ProtuStrankaListNazivFormatedOIB>
  <DomainObject.Predmet.OstaliListFormated>
    <izvorni_sadrzaj>
      <item>Snježana Kovač punomoćnik sudionika u postupku KLAUDIJA j.d.o.o. za prijevoz, trgovinu i usluge, Čađavički Lug</item>
    </izvorni_sadrzaj>
    <derivirana_varijabla naziv="DomainObject.Predmet.OstaliListFormated_1">
      <item>Snježana Kovač punomoćnik sudionika u postupku KLAUDIJA j.d.o.o. za prijevoz, trgovinu i usluge, Čađavički Lug</item>
    </derivirana_varijabla>
  </DomainObject.Predmet.OstaliListFormated>
  <DomainObject.Predmet.OstaliListFormatedOIB>
    <izvorni_sadrzaj>
      <item>Snježana Kovač, OIB 66435081643 punomoćnik sudionika u postupku KLAUDIJA j.d.o.o. za prijevoz, trgovinu i usluge, Čađavički Lug</item>
    </izvorni_sadrzaj>
    <derivirana_varijabla naziv="DomainObject.Predmet.OstaliListFormatedOIB_1">
      <item>Snježana Kovač, OIB 66435081643 punomoćnik sudionika u postupku KLAUDIJA j.d.o.o. za prijevoz, trgovinu i usluge, Čađavički Lug</item>
    </derivirana_varijabla>
  </DomainObject.Predmet.OstaliListFormatedOIB>
  <DomainObject.Predmet.OstaliListFormatedWithAdress>
    <izvorni_sadrzaj>
      <item>Snježana Kovač, Osječka 7, 33523 Čađavički Lug punomoćnik sudionika u postupku KLAUDIJA j.d.o.o. za prijevoz, trgovinu i usluge, Čađavički Lug</item>
    </izvorni_sadrzaj>
    <derivirana_varijabla naziv="DomainObject.Predmet.OstaliListFormatedWithAdress_1">
      <item>Snježana Kovač, Osječka 7, 33523 Čađavički Lug punomoćnik sudionika u postupku KLAUDIJA j.d.o.o. za prijevoz, trgovinu i usluge, Čađavički Lug</item>
    </derivirana_varijabla>
  </DomainObject.Predmet.OstaliListFormatedWithAdress>
  <DomainObject.Predmet.OstaliListFormatedWithAdressOIB>
    <izvorni_sadrzaj>
      <item>Snježana Kovač, OIB 66435081643, Osječka 7, 33523 Čađavički Lug punomoćnik sudionika u postupku KLAUDIJA j.d.o.o. za prijevoz, trgovinu i usluge, Čađavički Lug</item>
    </izvorni_sadrzaj>
    <derivirana_varijabla naziv="DomainObject.Predmet.OstaliListFormatedWithAdressOIB_1">
      <item>Snježana Kovač, OIB 66435081643, Osječka 7, 33523 Čađavički Lug punomoćnik sudionika u postupku KLAUDIJA j.d.o.o. za prijevoz, trgovinu i usluge, Čađavički Lug</item>
    </derivirana_varijabla>
  </DomainObject.Predmet.OstaliListFormatedWithAdressOIB>
  <DomainObject.Predmet.OstaliListNazivFormated>
    <izvorni_sadrzaj>
      <item>Snježana Kovač</item>
    </izvorni_sadrzaj>
    <derivirana_varijabla naziv="DomainObject.Predmet.OstaliListNazivFormated_1">
      <item>Snježana Kovač</item>
    </derivirana_varijabla>
  </DomainObject.Predmet.OstaliListNazivFormated>
  <DomainObject.Predmet.OstaliListNazivFormatedOIB>
    <izvorni_sadrzaj>
      <item>Snježana Kovač, OIB 66435081643</item>
    </izvorni_sadrzaj>
    <derivirana_varijabla naziv="DomainObject.Predmet.OstaliListNazivFormatedOIB_1">
      <item>Snježana Kovač, OIB 66435081643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KLAUDIJA j.d.o.o. za prijevoz, trgovinu i usluge, Čađavički Lug</izvorni_sadrzaj>
    <derivirana_varijabla naziv="DomainObject.Predmet.ProtustrankaIDrugi_1">KLAUDIJA j.d.o.o. za prijevoz, trgovinu i usluge, Čađavički Lug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KLAUDIJA j.d.o.o. za prijevoz, trgovinu i usluge, Čađavički Lug, OIB 93267394875, Osječka 7, 33523 Čađavički Lug</izvorni_sadrzaj>
    <derivirana_varijabla naziv="DomainObject.Predmet.ProtustrankaIDrugiAdressOIB_1">KLAUDIJA j.d.o.o. za prijevoz, trgovinu i usluge, Čađavički Lug, OIB 93267394875, Osječka 7, 33523 Čađavički Lug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KLAUDIJA j.d.o.o. za prijevoz, trgovinu i usluge, Čađavički Lug</item>
      <item>Snježana Kovač</item>
    </izvorni_sadrzaj>
    <derivirana_varijabla naziv="DomainObject.Predmet.SudioniciListNaziv_1">
      <item>FINA, RC ZAGREB, Podružnica Bjelovar</item>
      <item>KLAUDIJA j.d.o.o. za prijevoz, trgovinu i usluge, Čađavički Lug</item>
      <item>Snježana Kovač</item>
    </derivirana_varijabla>
  </DomainObject.Predmet.SudioniciListNaziv>
  <DomainObject.Predmet.SudioniciListAdressOIB>
    <izvorni_sadrzaj>
      <item>FINA, RC ZAGREB, Podružnica Bjelovar, OIB 85821130368, F. Supila 4,43000 Bjelovar</item>
      <item>KLAUDIJA j.d.o.o. za prijevoz, trgovinu i usluge, Čađavički Lug, OIB 93267394875, Osječka 7,33523 Čađavički Lug</item>
      <item>Snježana Kovač, OIB 66435081643, Osječka 7,33523 Čađavički Lug</item>
    </izvorni_sadrzaj>
    <derivirana_varijabla naziv="DomainObject.Predmet.SudioniciListAdressOIB_1">
      <item>FINA, RC ZAGREB, Podružnica Bjelovar, OIB 85821130368, F. Supila 4,43000 Bjelovar</item>
      <item>KLAUDIJA j.d.o.o. za prijevoz, trgovinu i usluge, Čađavički Lug, OIB 93267394875, Osječka 7,33523 Čađavički Lug</item>
      <item>Snježana Kovač, OIB 66435081643, Osječka 7,33523 Čađavički Lug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93267394875</item>
      <item>, OIB 66435081643</item>
    </izvorni_sadrzaj>
    <derivirana_varijabla naziv="DomainObject.Predmet.SudioniciListNazivOIB_1">
      <item>, OIB 85821130368</item>
      <item>, OIB 93267394875</item>
      <item>, OIB 66435081643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301</properties:Words>
  <properties:Characters>1691</properties:Characters>
  <properties:Lines>50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2016-02-08T11:20:00Z</dcterms:created>
  <dc:creator>553y7k3</dc:creator>
  <cp:lastModifiedBy>Željka Vitez</cp:lastModifiedBy>
  <cp:lastPrinted>2016-02-08T11:20:00Z</cp:lastPrinted>
  <dcterms:modified xmlns:xsi="http://www.w3.org/2001/XMLSchema-instance" xsi:type="dcterms:W3CDTF">2016-02-08T14:01:00Z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