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1951" w14:paraId="4221951"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C44384">
        <w:t>-6749</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rsidR="00BD0BDC">
        <w:t xml:space="preserve">Sandra Kosanović jednostavno društvo s ograničenom odgovornošću za usluge, iz Zagreba, Busovačka 15, OIB: </w:t>
      </w:r>
      <w:r w:rsidR="00BD0BDC" w:rsidRPr="00BD0BDC">
        <w:t>17508237583</w:t>
      </w:r>
      <w:r w:rsidR="00BD0BDC">
        <w:t xml:space="preserve">,  MBS: </w:t>
      </w:r>
      <w:r w:rsidR="00BD0BDC" w:rsidRPr="00BD0BDC">
        <w:t>080961846</w:t>
      </w:r>
      <w:r w:rsidR="00BD0BDC">
        <w:t xml:space="preserve">,  </w:t>
      </w:r>
      <w:r w:rsidR="0046163A">
        <w:t>dana 17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BD0BDC" w:rsidRPr="00BD0BDC">
        <w:t xml:space="preserve"> </w:t>
      </w:r>
      <w:r w:rsidR="00BD0BDC">
        <w:t xml:space="preserve">Sandra Kosanović jednostavno društvo s ograničenom odgovornošću za usluge, iz Zagreba, Busovačka 15, OIB: </w:t>
      </w:r>
      <w:r w:rsidR="00BD0BDC" w:rsidRPr="00BD0BDC">
        <w:t>17508237583</w:t>
      </w:r>
      <w:r w:rsidR="00BD0BDC">
        <w:t xml:space="preserve">,  MBS: </w:t>
      </w:r>
      <w:r w:rsidR="00BD0BDC" w:rsidRPr="00BD0BDC">
        <w:t>080961846</w:t>
      </w:r>
      <w:r>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BD0BDC">
        <w:rPr>
          <w:rFonts w:cs="Times New Roman" w:eastAsia="Times New Roman"/>
          <w:lang w:eastAsia="hr-HR"/>
        </w:rPr>
        <w:t xml:space="preserve"> </w:t>
      </w:r>
      <w:r w:rsidR="00BD0BDC">
        <w:t xml:space="preserve">Sandra Kosanović jednostavno društvo s ograničenom odgovornošću za usluge, iz Zagreba, Busovačka 15, OIB: </w:t>
      </w:r>
      <w:r w:rsidR="00BD0BDC" w:rsidRPr="00BD0BDC">
        <w:t>17508237583</w:t>
      </w:r>
      <w:r w:rsidR="00BD0BDC">
        <w:t xml:space="preserve">, MBS: </w:t>
      </w:r>
      <w:r w:rsidR="00BD0BDC" w:rsidRPr="00BD0BDC">
        <w:t>080961846</w:t>
      </w:r>
      <w:r w:rsidR="00BD0BDC">
        <w:t>,  Sandri Kosanović Smrtić, Gornji Bogićevci, Smrtić 30B, OIB: 94567823265</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BD0BDC">
        <w:rPr>
          <w:b/>
        </w:rPr>
        <w:t>3. ožujka</w:t>
      </w:r>
      <w:r w:rsidR="000B2149">
        <w:rPr>
          <w:b/>
        </w:rPr>
        <w:t xml:space="preserve"> 2017. </w:t>
      </w:r>
      <w:r w:rsidRPr="00100BC9">
        <w:rPr>
          <w:b/>
        </w:rPr>
        <w:t xml:space="preserve">godine u </w:t>
      </w:r>
      <w:r w:rsidR="00BD0BDC">
        <w:rPr>
          <w:b/>
        </w:rPr>
        <w:t>11:00</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BD0BDC">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rsidR="00BD0BDC">
        <w:t xml:space="preserve">Sandra Kosanović jednostavno društvo s ograničenom odgovornošću za usluge, iz Zagreba, Busovačka 15, OIB: </w:t>
      </w:r>
      <w:r w:rsidR="00BD0BDC" w:rsidRPr="00BD0BDC">
        <w:t>17508237583</w:t>
      </w:r>
      <w:r w:rsidR="00BD0BDC">
        <w:t xml:space="preserve">,  MBS: </w:t>
      </w:r>
      <w:r w:rsidR="00BD0BDC" w:rsidRPr="00BD0BDC">
        <w:t>080961846</w:t>
      </w:r>
      <w:r w:rsidR="00BD0BDC">
        <w:t>.</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BD0BDC">
        <w:t xml:space="preserve">14.532,13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Pr="000C04C5">
        <w:t>jednog</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BD0BDC" w:rsidP="009A1C7B" w:rsidR="00BD0BDC">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46163A" w:rsidP="009A1C7B" w:rsidR="009A1C7B" w:rsidRPr="000C04C5">
      <w:pPr>
        <w:jc w:val="center"/>
      </w:pPr>
      <w:r>
        <w:t>U Zagrebu,  17</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AA1669">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AA1669" w:rsidP="00AA1669" w:rsidR="009A1C7B">
      <w:pPr>
        <w:jc w:val="right"/>
        <w:rPr>
          <w:rFonts w:cs="Times New Roman" w:eastAsia="Times New Roman"/>
          <w:lang w:eastAsia="hr-HR"/>
        </w:rPr>
      </w:pPr>
      <w:r>
        <w:rPr>
          <w:rFonts w:cs="Times New Roman" w:eastAsia="Times New Roman"/>
          <w:lang w:eastAsia="hr-HR"/>
        </w:rPr>
        <w:t>Za točnost otpravka-ovlašteni službenik:</w:t>
      </w:r>
    </w:p>
    <w:p w:rsidRDefault="00AA1669" w:rsidP="00AA1669" w:rsidR="00AA1669">
      <w:pPr>
        <w:jc w:val="right"/>
      </w:pPr>
      <w:r w:rsidRPr="00AA1669">
        <w:rPr>
          <w:rFonts w:cs="Times New Roman" w:eastAsia="Times New Roman"/>
          <w:lang w:eastAsia="hr-HR"/>
        </w:rPr>
        <w:t>Zlatka Plivelić</w:t>
      </w:r>
    </w:p>
    <w:sectPr w:rsidSect="009A1C7B" w:rsidR="00AA1669">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DA6"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C44384">
      <w:t>48. St-6749</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9548A"/>
    <w:rsid w:val="001C6B43"/>
    <w:rsid w:val="001E7BCF"/>
    <w:rsid w:val="0027656E"/>
    <w:rsid w:val="00283809"/>
    <w:rsid w:val="002973F9"/>
    <w:rsid w:val="002A3D45"/>
    <w:rsid w:val="002A6164"/>
    <w:rsid w:val="002D7583"/>
    <w:rsid w:val="0030413A"/>
    <w:rsid w:val="003166AB"/>
    <w:rsid w:val="00341B62"/>
    <w:rsid w:val="0035512D"/>
    <w:rsid w:val="003F5D58"/>
    <w:rsid w:val="0046163A"/>
    <w:rsid w:val="00462590"/>
    <w:rsid w:val="00474665"/>
    <w:rsid w:val="004A0E50"/>
    <w:rsid w:val="004B72A9"/>
    <w:rsid w:val="004C25F1"/>
    <w:rsid w:val="004D61B5"/>
    <w:rsid w:val="004E0CC2"/>
    <w:rsid w:val="005151FF"/>
    <w:rsid w:val="005315D9"/>
    <w:rsid w:val="00533382"/>
    <w:rsid w:val="005427D1"/>
    <w:rsid w:val="00542EE7"/>
    <w:rsid w:val="005864E0"/>
    <w:rsid w:val="00587DA6"/>
    <w:rsid w:val="006451BE"/>
    <w:rsid w:val="0065404E"/>
    <w:rsid w:val="006630E6"/>
    <w:rsid w:val="006D37EF"/>
    <w:rsid w:val="006D6ACD"/>
    <w:rsid w:val="006D7209"/>
    <w:rsid w:val="0072379F"/>
    <w:rsid w:val="007A5DAF"/>
    <w:rsid w:val="007B5618"/>
    <w:rsid w:val="007C5E77"/>
    <w:rsid w:val="007F715E"/>
    <w:rsid w:val="00802B06"/>
    <w:rsid w:val="00803C72"/>
    <w:rsid w:val="00836303"/>
    <w:rsid w:val="00842B89"/>
    <w:rsid w:val="00852BC6"/>
    <w:rsid w:val="0086700A"/>
    <w:rsid w:val="008D12F2"/>
    <w:rsid w:val="008D2F73"/>
    <w:rsid w:val="009157A0"/>
    <w:rsid w:val="009357C1"/>
    <w:rsid w:val="00997C91"/>
    <w:rsid w:val="009A1C7B"/>
    <w:rsid w:val="00A10BB7"/>
    <w:rsid w:val="00A2217E"/>
    <w:rsid w:val="00A45D35"/>
    <w:rsid w:val="00A53662"/>
    <w:rsid w:val="00A56165"/>
    <w:rsid w:val="00A81191"/>
    <w:rsid w:val="00A97E67"/>
    <w:rsid w:val="00AA1669"/>
    <w:rsid w:val="00AA542C"/>
    <w:rsid w:val="00B67A9F"/>
    <w:rsid w:val="00B71151"/>
    <w:rsid w:val="00B920E0"/>
    <w:rsid w:val="00BD0BDC"/>
    <w:rsid w:val="00BD271E"/>
    <w:rsid w:val="00C237CC"/>
    <w:rsid w:val="00C37F42"/>
    <w:rsid w:val="00C44384"/>
    <w:rsid w:val="00C80CFD"/>
    <w:rsid w:val="00C9256A"/>
    <w:rsid w:val="00CB121F"/>
    <w:rsid w:val="00CC4CC9"/>
    <w:rsid w:val="00CC782F"/>
    <w:rsid w:val="00CC7F77"/>
    <w:rsid w:val="00D35761"/>
    <w:rsid w:val="00D51262"/>
    <w:rsid w:val="00D6593B"/>
    <w:rsid w:val="00D84DCD"/>
    <w:rsid w:val="00D92198"/>
    <w:rsid w:val="00D96BB9"/>
    <w:rsid w:val="00DD4C9B"/>
    <w:rsid w:val="00DD686D"/>
    <w:rsid w:val="00E021FF"/>
    <w:rsid w:val="00E91228"/>
    <w:rsid w:val="00EA30C4"/>
    <w:rsid w:val="00EA3AF8"/>
    <w:rsid w:val="00EB07C2"/>
    <w:rsid w:val="00EB45AB"/>
    <w:rsid w:val="00ED307F"/>
    <w:rsid w:val="00ED6BC2"/>
    <w:rsid w:val="00EE6B44"/>
    <w:rsid w:val="00F33CE5"/>
    <w:rsid w:val="00F45796"/>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87DA6"/>
    <w:rPr>
      <w:color w:val="808080"/>
      <w:bdr w:space="0" w:sz="0" w:color="auto" w:val="none"/>
      <w:shd w:fill="auto" w:color="auto" w:val="clear"/>
    </w:rPr>
  </w:style>
  <w:style w:customStyle="true" w:styleId="eSPISCCParagraphDefaultFont" w:type="character">
    <w:name w:val="eSPIS_CC_Paragraph Default Font"/>
    <w:basedOn w:val="Zadanifontodlomka"/>
    <w:rsid w:val="00587DA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87DA6"/>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87DA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87DA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87DA6"/>
    <w:rPr>
      <w:color w:val="808080"/>
      <w:bdr w:color="auto" w:space="0" w:sz="0" w:val="none"/>
      <w:shd w:color="auto" w:fill="auto" w:val="clear"/>
    </w:rPr>
  </w:style>
  <w:style w:customStyle="1" w:styleId="eSPISCCParagraphDefaultFont" w:type="character">
    <w:name w:val="eSPIS_CC_Paragraph Default Font"/>
    <w:basedOn w:val="Zadanifontodlomka"/>
    <w:rsid w:val="00587DA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87DA6"/>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87DA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87DA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6749</izvorni_sadrzaj>
    <derivirana_varijabla naziv="DomainObject.Predmet.Broj_1">6749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St-6749/2016</izvorni_sadrzaj>
    <derivirana_varijabla naziv="DomainObject.Predmet.OznakaBroj_1">St-6749/2016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Sandra Kosanović j.d.o.o. zastupanog po punomoćniku SANDRA KOSANOVIĆ</izvorni_sadrzaj>
    <derivirana_varijabla naziv="DomainObject.Predmet.ProtustrankaFormated_1">  Sandra Kosanović j.d.o.o. zastupanog po punomoćniku SANDRA KOSANOVIĆ</derivirana_varijabla>
  </DomainObject.Predmet.ProtustrankaFormated>
  <DomainObject.Predmet.ProtustrankaFormatedOIB>
    <izvorni_sadrzaj>  Sandra Kosanović j.d.o.o., OIB 17508237583 zastupanog po punomoćniku SANDRA KOSANOVIĆ</izvorni_sadrzaj>
    <derivirana_varijabla naziv="DomainObject.Predmet.ProtustrankaFormatedOIB_1">  Sandra Kosanović j.d.o.o., OIB 17508237583 zastupanog po punomoćniku SANDRA KOSANOVIĆ</derivirana_varijabla>
  </DomainObject.Predmet.ProtustrankaFormatedOIB>
  <DomainObject.Predmet.ProtustrankaFormatedWithAdress>
    <izvorni_sadrzaj> Sandra Kosanović j.d.o.o., Busovačka 15, 10000 Zagreb zastupanog po punomoćniku SANDRA KOSANOVIĆ</izvorni_sadrzaj>
    <derivirana_varijabla naziv="DomainObject.Predmet.ProtustrankaFormatedWithAdress_1"> Sandra Kosanović j.d.o.o., Busovačka 15, 10000 Zagreb zastupanog po punomoćniku SANDRA KOSANOVIĆ</derivirana_varijabla>
  </DomainObject.Predmet.ProtustrankaFormatedWithAdress>
  <DomainObject.Predmet.ProtustrankaFormatedWithAdressOIB>
    <izvorni_sadrzaj> Sandra Kosanović j.d.o.o., OIB 17508237583, Busovačka 15, 10000 Zagreb zastupanog po punomoćniku SANDRA KOSANOVIĆ</izvorni_sadrzaj>
    <derivirana_varijabla naziv="DomainObject.Predmet.ProtustrankaFormatedWithAdressOIB_1"> Sandra Kosanović j.d.o.o., OIB 17508237583, Busovačka 15, 10000 Zagreb zastupanog po punomoćniku SANDRA KOSANOVIĆ</derivirana_varijabla>
  </DomainObject.Predmet.ProtustrankaFormatedWithAdressOIB>
  <DomainObject.Predmet.ProtustrankaWithAdress>
    <izvorni_sadrzaj>Sandra Kosanović j.d.o.o. Busovačka 15, 10000 Zagreb</izvorni_sadrzaj>
    <derivirana_varijabla naziv="DomainObject.Predmet.ProtustrankaWithAdress_1">Sandra Kosanović j.d.o.o. Busovačka 15, 10000 Zagreb</derivirana_varijabla>
  </DomainObject.Predmet.ProtustrankaWithAdress>
  <DomainObject.Predmet.ProtustrankaWithAdressOIB>
    <izvorni_sadrzaj>Sandra Kosanović j.d.o.o., OIB 17508237583, Busovačka 15, 10000 Zagreb</izvorni_sadrzaj>
    <derivirana_varijabla naziv="DomainObject.Predmet.ProtustrankaWithAdressOIB_1">Sandra Kosanović j.d.o.o., OIB 17508237583, Busovačka 15, 10000 Zagreb</derivirana_varijabla>
  </DomainObject.Predmet.ProtustrankaWithAdressOIB>
  <DomainObject.Predmet.ProtustrankaNazivFormated>
    <izvorni_sadrzaj>Sandra Kosanović j.d.o.o.</izvorni_sadrzaj>
    <derivirana_varijabla naziv="DomainObject.Predmet.ProtustrankaNazivFormated_1">Sandra Kosanović j.d.o.o.</derivirana_varijabla>
  </DomainObject.Predmet.ProtustrankaNazivFormated>
  <DomainObject.Predmet.ProtustrankaNazivFormatedOIB>
    <izvorni_sadrzaj>Sandra Kosanović j.d.o.o., OIB 17508237583</izvorni_sadrzaj>
    <derivirana_varijabla naziv="DomainObject.Predmet.ProtustrankaNazivFormatedOIB_1">Sandra Kosanović j.d.o.o., OIB 17508237583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Sandra Kosanović j.d.o.o. zastupanog po punomoćniku SANDRA KOSANOVIĆ</item>
    </izvorni_sadrzaj>
    <derivirana_varijabla naziv="DomainObject.Predmet.ProtuStrankaListFormated_1">
      <item>Sandra Kosanović j.d.o.o. zastupanog po punomoćniku SANDRA KOSANOVIĆ</item>
    </derivirana_varijabla>
  </DomainObject.Predmet.ProtuStrankaListFormated>
  <DomainObject.Predmet.ProtuStrankaListFormatedOIB>
    <izvorni_sadrzaj>
      <item>Sandra Kosanović j.d.o.o., OIB 17508237583 zastupanog po punomoćniku SANDRA KOSANOVIĆ</item>
    </izvorni_sadrzaj>
    <derivirana_varijabla naziv="DomainObject.Predmet.ProtuStrankaListFormatedOIB_1">
      <item>Sandra Kosanović j.d.o.o., OIB 17508237583 zastupanog po punomoćniku SANDRA KOSANOVIĆ</item>
    </derivirana_varijabla>
  </DomainObject.Predmet.ProtuStrankaListFormatedOIB>
  <DomainObject.Predmet.ProtuStrankaListFormatedWithAdress>
    <izvorni_sadrzaj>
      <item>Sandra Kosanović j.d.o.o., Busovačka 15, 10000 Zagreb zastupanog po punomoćniku SANDRA KOSANOVIĆ</item>
    </izvorni_sadrzaj>
    <derivirana_varijabla naziv="DomainObject.Predmet.ProtuStrankaListFormatedWithAdress_1">
      <item>Sandra Kosanović j.d.o.o., Busovačka 15, 10000 Zagreb zastupanog po punomoćniku SANDRA KOSANOVIĆ</item>
    </derivirana_varijabla>
  </DomainObject.Predmet.ProtuStrankaListFormatedWithAdress>
  <DomainObject.Predmet.ProtuStrankaListFormatedWithAdressOIB>
    <izvorni_sadrzaj>
      <item>Sandra Kosanović j.d.o.o., OIB 17508237583, Busovačka 15, 10000 Zagreb zastupanog po punomoćniku SANDRA KOSANOVIĆ</item>
    </izvorni_sadrzaj>
    <derivirana_varijabla naziv="DomainObject.Predmet.ProtuStrankaListFormatedWithAdressOIB_1">
      <item>Sandra Kosanović j.d.o.o., OIB 17508237583, Busovačka 15, 10000 Zagreb zastupanog po punomoćniku SANDRA KOSANOVIĆ</item>
    </derivirana_varijabla>
  </DomainObject.Predmet.ProtuStrankaListFormatedWithAdressOIB>
  <DomainObject.Predmet.ProtuStrankaListNazivFormated>
    <izvorni_sadrzaj>
      <item>Sandra Kosanović j.d.o.o.</item>
    </izvorni_sadrzaj>
    <derivirana_varijabla naziv="DomainObject.Predmet.ProtuStrankaListNazivFormated_1">
      <item>Sandra Kosanović j.d.o.o.</item>
    </derivirana_varijabla>
  </DomainObject.Predmet.ProtuStrankaListNazivFormated>
  <DomainObject.Predmet.ProtuStrankaListNazivFormatedOIB>
    <izvorni_sadrzaj>
      <item>Sandra Kosanović j.d.o.o., OIB 17508237583</item>
    </izvorni_sadrzaj>
    <derivirana_varijabla naziv="DomainObject.Predmet.ProtuStrankaListNazivFormatedOIB_1">
      <item>Sandra Kosanović j.d.o.o., OIB 17508237583</item>
    </derivirana_varijabla>
  </DomainObject.Predmet.ProtuStrankaListNazivFormatedOIB>
  <DomainObject.Predmet.OstaliListFormated>
    <izvorni_sadrzaj>
      <item>SANDRA KOSANOVIĆ punomoćnik sudionika u postupku Sandra Kosanović j.d.o.o.</item>
    </izvorni_sadrzaj>
    <derivirana_varijabla naziv="DomainObject.Predmet.OstaliListFormated_1">
      <item>SANDRA KOSANOVIĆ punomoćnik sudionika u postupku Sandra Kosanović j.d.o.o.</item>
    </derivirana_varijabla>
  </DomainObject.Predmet.OstaliListFormated>
  <DomainObject.Predmet.OstaliListFormatedOIB>
    <izvorni_sadrzaj>
      <item>SANDRA KOSANOVIĆ, OIB 94567823265 punomoćnik sudionika u postupku Sandra Kosanović j.d.o.o.</item>
    </izvorni_sadrzaj>
    <derivirana_varijabla naziv="DomainObject.Predmet.OstaliListFormatedOIB_1">
      <item>SANDRA KOSANOVIĆ, OIB 94567823265 punomoćnik sudionika u postupku Sandra Kosanović j.d.o.o.</item>
    </derivirana_varijabla>
  </DomainObject.Predmet.OstaliListFormatedOIB>
  <DomainObject.Predmet.OstaliListFormatedWithAdress>
    <izvorni_sadrzaj>
      <item>SANDRA KOSANOVIĆ, Smrtić 30B, 35430 Smrtić punomoćnik sudionika u postupku Sandra Kosanović j.d.o.o.</item>
    </izvorni_sadrzaj>
    <derivirana_varijabla naziv="DomainObject.Predmet.OstaliListFormatedWithAdress_1">
      <item>SANDRA KOSANOVIĆ, Smrtić 30B, 35430 Smrtić punomoćnik sudionika u postupku Sandra Kosanović j.d.o.o.</item>
    </derivirana_varijabla>
  </DomainObject.Predmet.OstaliListFormatedWithAdress>
  <DomainObject.Predmet.OstaliListFormatedWithAdressOIB>
    <izvorni_sadrzaj>
      <item>SANDRA KOSANOVIĆ, OIB 94567823265, Smrtić 30B, 35430 Smrtić punomoćnik sudionika u postupku Sandra Kosanović j.d.o.o.</item>
    </izvorni_sadrzaj>
    <derivirana_varijabla naziv="DomainObject.Predmet.OstaliListFormatedWithAdressOIB_1">
      <item>SANDRA KOSANOVIĆ, OIB 94567823265, Smrtić 30B, 35430 Smrtić punomoćnik sudionika u postupku Sandra Kosanović j.d.o.o.</item>
    </derivirana_varijabla>
  </DomainObject.Predmet.OstaliListFormatedWithAdressOIB>
  <DomainObject.Predmet.OstaliListNazivFormated>
    <izvorni_sadrzaj>
      <item>SANDRA KOSANOVIĆ</item>
    </izvorni_sadrzaj>
    <derivirana_varijabla naziv="DomainObject.Predmet.OstaliListNazivFormated_1">
      <item>SANDRA KOSANOVIĆ</item>
    </derivirana_varijabla>
  </DomainObject.Predmet.OstaliListNazivFormated>
  <DomainObject.Predmet.OstaliListNazivFormatedOIB>
    <izvorni_sadrzaj>
      <item>SANDRA KOSANOVIĆ, OIB 94567823265</item>
    </izvorni_sadrzaj>
    <derivirana_varijabla naziv="DomainObject.Predmet.OstaliListNazivFormatedOIB_1">
      <item>SANDRA KOSANOVIĆ, OIB 94567823265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Sandra Kosanović j.d.o.o.</izvorni_sadrzaj>
    <derivirana_varijabla naziv="DomainObject.Predmet.ProtustrankaIDrugi_1">Sandra Kosanović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Sandra Kosanović j.d.o.o., OIB 17508237583, Busovačka 15, 10000 Zagreb</izvorni_sadrzaj>
    <derivirana_varijabla naziv="DomainObject.Predmet.ProtustrankaIDrugiAdressOIB_1">Sandra Kosanović j.d.o.o., OIB 17508237583, Busovačka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Sandra Kosanović j.d.o.o.</item>
      <item>SANDRA KOSANOVIĆ</item>
    </izvorni_sadrzaj>
    <derivirana_varijabla naziv="DomainObject.Predmet.SudioniciListNaziv_1">
      <item>FINA Regionalni centar Zagreb</item>
      <item>Sandra Kosanović j.d.o.o.</item>
      <item>SANDRA KOSANOVIĆ</item>
    </derivirana_varijabla>
  </DomainObject.Predmet.SudioniciListNaziv>
  <DomainObject.Predmet.SudioniciListAdressOIB>
    <izvorni_sadrzaj>
      <item>FINA Regionalni centar Zagreb, OIB 85821130368, Trg svibanjskih žrtava 1995. 1,10000 Zagreb</item>
      <item>Sandra Kosanović j.d.o.o., OIB 17508237583, Busovačka 15,10000 Zagreb</item>
      <item>SANDRA KOSANOVIĆ, OIB 94567823265, Smrtić 30B,35430 Smrtić</item>
    </izvorni_sadrzaj>
    <derivirana_varijabla naziv="DomainObject.Predmet.SudioniciListAdressOIB_1">
      <item>FINA Regionalni centar Zagreb, OIB 85821130368, Trg svibanjskih žrtava 1995. 1,10000 Zagreb</item>
      <item>Sandra Kosanović j.d.o.o., OIB 17508237583, Busovačka 15,10000 Zagreb</item>
      <item>SANDRA KOSANOVIĆ, OIB 94567823265, Smrtić 30B,35430 Smrtić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17508237583</item>
      <item>, OIB 94567823265</item>
    </izvorni_sadrzaj>
    <derivirana_varijabla naziv="DomainObject.Predmet.SudioniciListNazivOIB_1">
      <item>, OIB 85821130368</item>
      <item>, OIB 17508237583</item>
      <item>, OIB 94567823265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05B29D-60F0-4E1E-A989-E5275842CD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5208</properties:Characters>
  <properties:Lines>140</properties:Lines>
  <properties:Paragraphs>59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2017-02-17T09:10:00Z</dcterms:created>
  <dc:creator>Vinka Mihalinčić</dc:creator>
  <cp:lastModifiedBy>Zlatka Plivelić</cp:lastModifiedBy>
  <cp:lastPrinted>2017-02-17T10:49:00Z</cp:lastPrinted>
  <dcterms:modified xmlns:xsi="http://www.w3.org/2001/XMLSchema-instance" xsi:type="dcterms:W3CDTF">2017-02-17T12:37:00Z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