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995f" w14:paraId="dbc995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35113A">
        <w:t>146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5113A" w:rsidR="0035113A">
      <w:pPr>
        <w:jc w:val="both"/>
      </w:pPr>
      <w:r>
        <w:t xml:space="preserve">I           Za dužnika </w:t>
      </w:r>
      <w:r w:rsidR="0035113A">
        <w:t>INSTALACIJE MEŠTROVIĆ d.o.o. Velika Gorica, Selnica Ščitarjevska 41, OIB 72617104300.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35113A">
        <w:t>1.215.237,86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DD5324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 w:rsidRPr="003D78D9">
        <w:t xml:space="preserve">SUDAC: </w:t>
      </w:r>
    </w:p>
    <w:p w:rsidRDefault="00DD5324" w:rsidP="00CF23FE" w:rsidR="00DD532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D5324" w:rsidP="00CF23FE" w:rsidR="00DD532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D5324" w:rsidP="00CF23FE" w:rsidR="00DD532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D5324" w:rsidP="00B95577" w:rsidR="00DD5324" w:rsidRPr="003D78D9"/>
    <w:p w:rsidRDefault="00650977" w:rsidP="00DD5324" w:rsidR="00650977">
      <w:pPr>
        <w:jc w:val="center"/>
      </w:pPr>
    </w:p>
    <w:p w:rsidRDefault="00705AEE" w:rsidP="00CF23FE" w:rsidR="00705AEE">
      <w:pPr>
        <w:jc w:val="both"/>
      </w:pPr>
    </w:p>
    <w:p w:rsidRDefault="00705AEE" w:rsidP="00705AEE" w:rsidR="00705AEE" w:rsidRPr="003D78D9">
      <w:pPr>
        <w:jc w:val="both"/>
      </w:pPr>
    </w:p>
    <w:p w:rsidRDefault="00355BDE" w:rsidP="00650977" w:rsidR="00650977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977">
        <w:t xml:space="preserve">                                                                                        </w:t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</w:p>
    <w:p w:rsidRDefault="00355BDE" w:rsidP="00650977" w:rsidR="00355BDE">
      <w:pPr>
        <w:jc w:val="center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A6C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85A6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85A6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85A6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85A6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St-2146/2015</izvorni_sadrzaj>
    <derivirana_varijabla naziv="DomainObject.Predmet.OznakaBroj_1">St-2146/2015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MEŠTROVIĆ d.o.o.</izvorni_sadrzaj>
    <derivirana_varijabla naziv="DomainObject.Predmet.ProtustrankaFormated_1">  INSTALACIJE MEŠTROVIĆ d.o.o.</derivirana_varijabla>
  </DomainObject.Predmet.ProtustrankaFormated>
  <DomainObject.Predmet.ProtustrankaFormatedOIB>
    <izvorni_sadrzaj>  INSTALACIJE MEŠTROVIĆ d.o.o., OIB 72617104300</izvorni_sadrzaj>
    <derivirana_varijabla naziv="DomainObject.Predmet.ProtustrankaFormatedOIB_1">  INSTALACIJE MEŠTROVIĆ d.o.o., OIB 72617104300</derivirana_varijabla>
  </DomainObject.Predmet.ProtustrankaFormatedOIB>
  <DomainObject.Predmet.ProtustrankaFormatedWithAdress>
    <izvorni_sadrzaj> INSTALACIJE MEŠTROVIĆ d.o.o., Selnica Šćitarjevska 41, 10410 Velika Gorica</izvorni_sadrzaj>
    <derivirana_varijabla naziv="DomainObject.Predmet.ProtustrankaFormatedWithAdress_1"> INSTALACIJE MEŠTROVIĆ d.o.o., Selnica Šćitarjevska 41, 10410 Velika Gorica</derivirana_varijabla>
  </DomainObject.Predmet.ProtustrankaFormatedWithAdress>
  <DomainObject.Predmet.ProtustrankaFormatedWithAdressOIB>
    <izvorni_sadrzaj> INSTALACIJE MEŠTROVIĆ d.o.o., OIB 72617104300, Selnica Šćitarjevska 41, 10410 Velika Gorica</izvorni_sadrzaj>
    <derivirana_varijabla naziv="DomainObject.Predmet.ProtustrankaFormatedWithAdressOIB_1"> INSTALACIJE MEŠTROVIĆ d.o.o., OIB 72617104300, Selnica Šćitarjevska 41, 10410 Velika Gorica</derivirana_varijabla>
  </DomainObject.Predmet.ProtustrankaFormatedWithAdressOIB>
  <DomainObject.Predmet.ProtustrankaWithAdress>
    <izvorni_sadrzaj>INSTALACIJE MEŠTROVIĆ d.o.o. Selnica Šćitarjevska 41, 10410 Velika Gorica</izvorni_sadrzaj>
    <derivirana_varijabla naziv="DomainObject.Predmet.ProtustrankaWithAdress_1">INSTALACIJE MEŠTROVIĆ d.o.o. Selnica Šćitarjevska 41, 10410 Velika Gorica</derivirana_varijabla>
  </DomainObject.Predmet.ProtustrankaWithAdress>
  <DomainObject.Predmet.ProtustrankaWithAdressOIB>
    <izvorni_sadrzaj>INSTALACIJE MEŠTROVIĆ d.o.o., OIB 72617104300, Selnica Šćitarjevska 41, 10410 Velika Gorica</izvorni_sadrzaj>
    <derivirana_varijabla naziv="DomainObject.Predmet.ProtustrankaWithAdressOIB_1">INSTALACIJE MEŠTROVIĆ d.o.o., OIB 72617104300, Selnica Šćitarjevska 41, 10410 Velika Gorica</derivirana_varijabla>
  </DomainObject.Predmet.ProtustrankaWithAdressOIB>
  <DomainObject.Predmet.ProtustrankaNazivFormated>
    <izvorni_sadrzaj>INSTALACIJE MEŠTROVIĆ d.o.o.</izvorni_sadrzaj>
    <derivirana_varijabla naziv="DomainObject.Predmet.ProtustrankaNazivFormated_1">INSTALACIJE MEŠTROVIĆ d.o.o.</derivirana_varijabla>
  </DomainObject.Predmet.ProtustrankaNazivFormated>
  <DomainObject.Predmet.ProtustrankaNazivFormatedOIB>
    <izvorni_sadrzaj>INSTALACIJE MEŠTROVIĆ d.o.o., OIB 72617104300</izvorni_sadrzaj>
    <derivirana_varijabla naziv="DomainObject.Predmet.ProtustrankaNazivFormatedOIB_1">INSTALACIJE MEŠTROVIĆ d.o.o., OIB 72617104300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MEŠTROVIĆ d.o.o.</item>
    </izvorni_sadrzaj>
    <derivirana_varijabla naziv="DomainObject.Predmet.ProtuStrankaListFormated_1">
      <item>INSTALACIJE MEŠTROVIĆ d.o.o.</item>
    </derivirana_varijabla>
  </DomainObject.Predmet.ProtuStrankaListFormated>
  <DomainObject.Predmet.ProtuStrankaListFormatedOIB>
    <izvorni_sadrzaj>
      <item>INSTALACIJE MEŠTROVIĆ d.o.o., OIB 72617104300</item>
    </izvorni_sadrzaj>
    <derivirana_varijabla naziv="DomainObject.Predmet.ProtuStrankaListFormatedOIB_1">
      <item>INSTALACIJE MEŠTROVIĆ d.o.o., OIB 72617104300</item>
    </derivirana_varijabla>
  </DomainObject.Predmet.ProtuStrankaListFormatedOIB>
  <DomainObject.Predmet.ProtuStrankaListFormatedWithAdress>
    <izvorni_sadrzaj>
      <item>INSTALACIJE MEŠTROVIĆ d.o.o., Selnica Šćitarjevska 41, 10410 Velika Gorica</item>
    </izvorni_sadrzaj>
    <derivirana_varijabla naziv="DomainObject.Predmet.ProtuStrankaListFormatedWithAdress_1">
      <item>INSTALACIJE MEŠTROVIĆ d.o.o., Selnica Šćitarjevska 41, 10410 Velika Gorica</item>
    </derivirana_varijabla>
  </DomainObject.Predmet.ProtuStrankaListFormatedWithAdress>
  <DomainObject.Predmet.ProtuStrankaListFormatedWithAdressOIB>
    <izvorni_sadrzaj>
      <item>INSTALACIJE MEŠTROVIĆ d.o.o., OIB 72617104300, Selnica Šćitarjevska 41, 10410 Velika Gorica</item>
    </izvorni_sadrzaj>
    <derivirana_varijabla naziv="DomainObject.Predmet.ProtuStrankaListFormatedWithAdressOIB_1">
      <item>INSTALACIJE MEŠTROVIĆ d.o.o., OIB 72617104300, Selnica Šćitarjevska 41, 10410 Velika Gorica</item>
    </derivirana_varijabla>
  </DomainObject.Predmet.ProtuStrankaListFormatedWithAdressOIB>
  <DomainObject.Predmet.ProtuStrankaListNazivFormated>
    <izvorni_sadrzaj>
      <item>INSTALACIJE MEŠTROVIĆ d.o.o.</item>
    </izvorni_sadrzaj>
    <derivirana_varijabla naziv="DomainObject.Predmet.ProtuStrankaListNazivFormated_1">
      <item>INSTALACIJE MEŠTROVIĆ d.o.o.</item>
    </derivirana_varijabla>
  </DomainObject.Predmet.ProtuStrankaListNazivFormated>
  <DomainObject.Predmet.ProtuStrankaListNazivFormatedOIB>
    <izvorni_sadrzaj>
      <item>INSTALACIJE MEŠTROVIĆ d.o.o., OIB 72617104300</item>
    </izvorni_sadrzaj>
    <derivirana_varijabla naziv="DomainObject.Predmet.ProtuStrankaListNazivFormatedOIB_1">
      <item>INSTALACIJE MEŠTROVIĆ d.o.o., OIB 72617104300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MEŠTROVIĆ d.o.o.</izvorni_sadrzaj>
    <derivirana_varijabla naziv="DomainObject.Predmet.ProtustrankaIDrugi_1">INSTALACIJE MEŠTROVIĆ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MEŠTROVIĆ d.o.o., OIB 72617104300, Selnica Šćitarjevska 41, 10410 Velika Gorica</izvorni_sadrzaj>
    <derivirana_varijabla naziv="DomainObject.Predmet.ProtustrankaIDrugiAdressOIB_1">INSTALACIJE MEŠTROVIĆ d.o.o., OIB 72617104300, Selnica Šćitarjevska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MEŠTROVIĆ d.o.o.</item>
    </izvorni_sadrzaj>
    <derivirana_varijabla naziv="DomainObject.Predmet.SudioniciListNaziv_1">
      <item>FINA Regionalni centar Zagreb</item>
      <item>INSTALACIJE MEŠTROVIĆ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MEŠTROVIĆ d.o.o., OIB 72617104300, Selnica Šćitarjevska 41,10410 Velika Gorica</item>
    </izvorni_sadrzaj>
    <derivirana_varijabla naziv="DomainObject.Predmet.SudioniciListAdressOIB_1">
      <item>FINA Regionalni centar Zagreb, OIB 85821130368, Trg svibanjskih žrtava 1995. 1,10000 Zagreb</item>
      <item>INSTALACIJE MEŠTROVIĆ d.o.o., OIB 72617104300, Selnica Šćitarjevska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72617104300</item>
    </izvorni_sadrzaj>
    <derivirana_varijabla naziv="DomainObject.Predmet.SudioniciListNazivOIB_1">
      <item>, OIB 85821130368</item>
      <item>, OIB 72617104300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958F9-E0DD-4F20-9638-10A8C662F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241</properties:Words>
  <properties:Characters>1342</properties:Characters>
  <properties:Lines>114</properties:Lines>
  <properties:Paragraphs>18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2016-01-25T09:52:00Z</cp:lastPrinted>
  <dcterms:modified xmlns:xsi="http://www.w3.org/2001/XMLSchema-instance" xsi:type="dcterms:W3CDTF">2016-01-25T09:55:00Z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