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c218" w14:paraId="856c218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3531AF">
        <w:t>6541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D02C1B">
        <w:rPr>
          <w:lang w:val="pt-BR"/>
        </w:rPr>
        <w:t xml:space="preserve">ZLIK TIME j.d.o.o., Zagreb, Pakoštanska 5, OIB: </w:t>
      </w:r>
      <w:r w:rsidR="00D02C1B" w:rsidRPr="00A42DA6">
        <w:t>80331514783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75AEA">
        <w:rPr>
          <w:lang w:val="pt-BR"/>
        </w:rPr>
        <w:t>25</w:t>
      </w:r>
      <w:r w:rsidR="00563186">
        <w:rPr>
          <w:lang w:val="pt-BR"/>
        </w:rPr>
        <w:t xml:space="preserve">. </w:t>
      </w:r>
      <w:r w:rsidR="00C75AEA">
        <w:rPr>
          <w:lang w:val="pt-BR"/>
        </w:rPr>
        <w:t>kolovoza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41D46">
        <w:rPr>
          <w:lang w:val="pt-BR"/>
        </w:rPr>
        <w:t xml:space="preserve">ZLIK TIME j.d.o.o., Zagreb, Pakoštanska 5, OIB: </w:t>
      </w:r>
      <w:r w:rsidR="00A41D46" w:rsidRPr="00A42DA6">
        <w:t>80331514783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531AF">
        <w:t>6541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C14BC">
        <w:rPr>
          <w:lang w:val="pt-BR"/>
        </w:rPr>
        <w:t xml:space="preserve">ZLIK TIME j.d.o.o., Zagreb, Pakoštanska 5, OIB: </w:t>
      </w:r>
      <w:r w:rsidR="00CC14BC" w:rsidRPr="00A42DA6">
        <w:t>80331514783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FF0F1B" w:rsidR="00FF0F1B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69542D">
        <w:rPr>
          <w:lang w:val="pt-BR"/>
        </w:rPr>
        <w:t xml:space="preserve">ZLIK TIME j.d.o.o., Zagreb, Pakoštanska 5, OIB: </w:t>
      </w:r>
      <w:r w:rsidR="0069542D" w:rsidRPr="00A42DA6">
        <w:t>80331514783</w:t>
      </w:r>
      <w:r w:rsidR="0069542D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FF0F1B">
        <w:t>U</w:t>
      </w:r>
      <w:r w:rsidR="00FF0F1B" w:rsidRPr="00E974B3">
        <w:t xml:space="preserve"> prijedlogu za otvaranje stečajnog postupka </w:t>
      </w:r>
      <w:r w:rsidR="00FF0F1B">
        <w:t xml:space="preserve">se u bitnome navodi </w:t>
      </w:r>
      <w:r w:rsidR="00FF0F1B" w:rsidRPr="00E974B3">
        <w:t xml:space="preserve">kako </w:t>
      </w:r>
      <w:r w:rsidR="00FF0F1B">
        <w:t xml:space="preserve">je na dan 1. srpnja 2016. </w:t>
      </w:r>
      <w:r w:rsidR="00FF0F1B" w:rsidRPr="00E974B3">
        <w:t>dužnik u Očevidniku redoslijeda osnova za plaćanje ima</w:t>
      </w:r>
      <w:r w:rsidR="00FF0F1B">
        <w:t>o</w:t>
      </w:r>
      <w:r w:rsidR="00FF0F1B" w:rsidRPr="00E974B3">
        <w:t xml:space="preserve"> evidentirane neizvršene osnove za plaćanje</w:t>
      </w:r>
      <w:r w:rsidR="00FF0F1B">
        <w:t xml:space="preserve"> u neprekinutom razdoblju od 120 </w:t>
      </w:r>
      <w:r w:rsidR="00FF0F1B" w:rsidRPr="00E974B3">
        <w:t xml:space="preserve">dana, u ukupnom iznosu od </w:t>
      </w:r>
      <w:r w:rsidR="00FF0F1B">
        <w:t xml:space="preserve">14.556,03 </w:t>
      </w:r>
      <w:r w:rsidR="00FF0F1B" w:rsidRPr="00E974B3">
        <w:t xml:space="preserve">kn, </w:t>
      </w:r>
      <w:r w:rsidR="00FF0F1B">
        <w:t>te je imao 1</w:t>
      </w:r>
      <w:r w:rsidR="00FF0F1B" w:rsidRPr="00E974B3">
        <w:t xml:space="preserve"> zaposlen</w:t>
      </w:r>
      <w:r w:rsidR="00FF0F1B">
        <w:t>og.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121434">
        <w:t>6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121434">
        <w:t>2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121434">
        <w:t xml:space="preserve">na koje nije pristupila uredno pozvana osoba ovlaštena za zastupanje dužnika </w:t>
      </w:r>
      <w:r w:rsidR="004A6FE2">
        <w:t>Zlato Kvesić</w:t>
      </w:r>
      <w:r w:rsidR="00121434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</w:t>
      </w:r>
      <w:r w:rsidR="004A6FE2">
        <w:t xml:space="preserve">blokadi računa i novčanih sredstava </w:t>
      </w:r>
      <w:r w:rsidR="00E757C5" w:rsidRPr="00E757C5">
        <w:t xml:space="preserve">(list </w:t>
      </w:r>
      <w:r w:rsidR="00121434">
        <w:t>3</w:t>
      </w:r>
      <w:r w:rsidR="004A6FE2">
        <w:t>9</w:t>
      </w:r>
      <w:r w:rsidR="00E757C5" w:rsidRPr="00E757C5">
        <w:t xml:space="preserve">. spisa) </w:t>
      </w:r>
      <w:r w:rsidR="004A6FE2">
        <w:t xml:space="preserve">i Očevidnika o redoslijedu plaćanja s obračunatom kamatom (list 40.-42. spisa) </w:t>
      </w:r>
      <w:r w:rsidR="00E757C5" w:rsidRPr="00E757C5">
        <w:t xml:space="preserve">proizlazi </w:t>
      </w:r>
      <w:r w:rsidR="00121434">
        <w:t>kako</w:t>
      </w:r>
      <w:r w:rsidR="00E757C5" w:rsidRPr="00E757C5">
        <w:t xml:space="preserve"> </w:t>
      </w:r>
      <w:r w:rsidR="004A6FE2">
        <w:t xml:space="preserve">je na dan 27. srpnja 2017. dužnik u očevidniku redoslijeda osnova za plaćanje </w:t>
      </w:r>
      <w:r w:rsidR="00E757C5" w:rsidRPr="00E757C5">
        <w:t>ima</w:t>
      </w:r>
      <w:r w:rsidR="004A6FE2">
        <w:t>o</w:t>
      </w:r>
      <w:r w:rsidR="00E757C5" w:rsidRPr="00E757C5">
        <w:t xml:space="preserve"> evidentirane neizvršene osnove za plaćanje u neprekinutom razdoblju od </w:t>
      </w:r>
      <w:r w:rsidR="004A6FE2">
        <w:t>510</w:t>
      </w:r>
      <w:r w:rsidR="00E757C5" w:rsidRPr="00E757C5">
        <w:t xml:space="preserve"> dana</w:t>
      </w:r>
      <w:r w:rsidR="004A6FE2">
        <w:t xml:space="preserve"> u iznosu od 89.153,06 kn</w:t>
      </w:r>
      <w:r w:rsidR="00121434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4A6FE2">
        <w:t xml:space="preserve">podnesak </w:t>
      </w:r>
      <w:r w:rsidR="0096363C">
        <w:t xml:space="preserve">od </w:t>
      </w:r>
      <w:r w:rsidR="004A6FE2">
        <w:t>4</w:t>
      </w:r>
      <w:r w:rsidR="0096363C">
        <w:t xml:space="preserve">. kolovoza 2017. </w:t>
      </w:r>
      <w:r>
        <w:t xml:space="preserve">(list </w:t>
      </w:r>
      <w:r w:rsidR="0096363C">
        <w:t>4</w:t>
      </w:r>
      <w:r w:rsidR="004A6FE2">
        <w:t>3</w:t>
      </w:r>
      <w:r w:rsidR="0096363C">
        <w:t xml:space="preserve">. spisa) </w:t>
      </w:r>
      <w:r w:rsidR="004A6FE2">
        <w:t xml:space="preserve">u bitnome je </w:t>
      </w:r>
      <w:r>
        <w:t xml:space="preserve">utvrđeno da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75AEA">
        <w:t>25</w:t>
      </w:r>
      <w:r w:rsidR="00563186">
        <w:t xml:space="preserve">. </w:t>
      </w:r>
      <w:r w:rsidR="00C75AEA">
        <w:t>kolovoza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9509BF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9509BF" w:rsidP="009509BF" w:rsidR="009509BF">
      <w:pPr>
        <w:autoSpaceDE w:val="false"/>
        <w:autoSpaceDN w:val="false"/>
        <w:adjustRightInd w:val="false"/>
        <w:rPr>
          <w:lang w:val="en-US"/>
        </w:rPr>
      </w:pPr>
    </w:p>
    <w:p w:rsidRDefault="009509BF" w:rsidP="009509BF" w:rsidR="009509BF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9509BF" w:rsidP="009509BF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C75AEA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C75AEA">
          <w:rPr>
            <w:sz w:val="24"/>
            <w:szCs w:val="24"/>
          </w:rPr>
          <w:fldChar w:fldCharType="begin"/>
        </w:r>
        <w:r w:rsidRPr="00C75AEA">
          <w:rPr>
            <w:sz w:val="24"/>
            <w:szCs w:val="24"/>
          </w:rPr>
          <w:instrText>PAGE   \* MERGEFORMAT</w:instrText>
        </w:r>
        <w:r w:rsidRPr="00C75AEA">
          <w:rPr>
            <w:sz w:val="24"/>
            <w:szCs w:val="24"/>
          </w:rPr>
          <w:fldChar w:fldCharType="separate"/>
        </w:r>
        <w:r w:rsidR="009509BF">
          <w:rPr>
            <w:noProof/>
            <w:sz w:val="24"/>
            <w:szCs w:val="24"/>
          </w:rPr>
          <w:t>2</w:t>
        </w:r>
        <w:r w:rsidRPr="00C75AEA">
          <w:rPr>
            <w:sz w:val="24"/>
            <w:szCs w:val="24"/>
          </w:rPr>
          <w:fldChar w:fldCharType="end"/>
        </w:r>
      </w:sdtContent>
    </w:sdt>
    <w:r w:rsidRPr="00C75AEA">
      <w:rPr>
        <w:sz w:val="24"/>
        <w:szCs w:val="24"/>
      </w:rPr>
      <w:tab/>
    </w:r>
    <w:r w:rsidR="00060193" w:rsidRPr="00C75AEA">
      <w:rPr>
        <w:sz w:val="24"/>
        <w:szCs w:val="24"/>
      </w:rPr>
      <w:t>85</w:t>
    </w:r>
    <w:r w:rsidRPr="00C75AEA">
      <w:rPr>
        <w:sz w:val="24"/>
        <w:szCs w:val="24"/>
      </w:rPr>
      <w:t>. St-</w:t>
    </w:r>
    <w:r w:rsidR="003531AF">
      <w:rPr>
        <w:sz w:val="24"/>
        <w:szCs w:val="24"/>
      </w:rPr>
      <w:t>6541</w:t>
    </w:r>
    <w:r w:rsidRPr="00C75AEA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21434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302673"/>
    <w:rsid w:val="003531AF"/>
    <w:rsid w:val="00392A4C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A6FE2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92F07"/>
    <w:rsid w:val="0069542D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509BF"/>
    <w:rsid w:val="0096363C"/>
    <w:rsid w:val="00973C2C"/>
    <w:rsid w:val="009B1748"/>
    <w:rsid w:val="009B3D51"/>
    <w:rsid w:val="00A0793E"/>
    <w:rsid w:val="00A41D46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75AEA"/>
    <w:rsid w:val="00C90682"/>
    <w:rsid w:val="00CC14BC"/>
    <w:rsid w:val="00CC17F9"/>
    <w:rsid w:val="00D01E10"/>
    <w:rsid w:val="00D02C1B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110C5"/>
    <w:rsid w:val="00F324F6"/>
    <w:rsid w:val="00F46EE9"/>
    <w:rsid w:val="00F60A6C"/>
    <w:rsid w:val="00F617D8"/>
    <w:rsid w:val="00FA08F1"/>
    <w:rsid w:val="00FC7A95"/>
    <w:rsid w:val="00FF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9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9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9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9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9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09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9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9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9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9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St-6541/2016-26</izvorni_sadrzaj>
    <derivirana_varijabla naziv="DomainObject.Oznaka_1">St-6541/2016-26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6541</izvorni_sadrzaj>
    <derivirana_varijabla naziv="DomainObject.Predmet.Broj_1">6541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St-6541/2016</izvorni_sadrzaj>
    <derivirana_varijabla naziv="DomainObject.Predmet.OznakaBroj_1">St-6541/2016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ZLIK TIME jednostavno društvo s ograničenom odgovornošću za ugostiteljstvo i trgovinu zastupanog po punomoćniku Zlato Kvesić</izvorni_sadrzaj>
    <derivirana_varijabla naziv="DomainObject.Predmet.ProtustrankaFormated_1">  ZLIK TIME jednostavno društvo s ograničenom odgovornošću za ugostiteljstvo i trgovinu zastupanog po punomoćniku Zlato Kvesić</derivirana_varijabla>
  </DomainObject.Predmet.ProtustrankaFormated>
  <DomainObject.Predmet.ProtustrankaFormatedOIB>
    <izvorni_sadrzaj>  ZLIK TIME jednostavno društvo s ograničenom odgovornošću za ugostiteljstvo i trgovinu, OIB 80331514783 zastupanog po punomoćniku Zlato Kvesić</izvorni_sadrzaj>
    <derivirana_varijabla naziv="DomainObject.Predmet.ProtustrankaFormatedOIB_1">  ZLIK TIME jednostavno društvo s ograničenom odgovornošću za ugostiteljstvo i trgovinu, OIB 80331514783 zastupanog po punomoćniku Zlato Kvesić</derivirana_varijabla>
  </DomainObject.Predmet.ProtustrankaFormatedOIB>
  <DomainObject.Predmet.ProtustrankaFormatedWithAdress>
    <izvorni_sadrzaj> ZLIK TIME jednostavno društvo s ograničenom odgovornošću za ugostiteljstvo i trgovinu, Pakoštanska 5, 10000 Zagreb zastupanog po punomoćniku Zlato Kvesić</izvorni_sadrzaj>
    <derivirana_varijabla naziv="DomainObject.Predmet.ProtustrankaFormatedWithAdress_1"> ZLIK TIME jednostavno društvo s ograničenom odgovornošću za ugostiteljstvo i trgovinu, Pakoštanska 5, 10000 Zagreb zastupanog po punomoćniku Zlato Kvesić</derivirana_varijabla>
  </DomainObject.Predmet.ProtustrankaFormatedWithAdress>
  <DomainObject.Predmet.ProtustrankaFormatedWithAdressOIB>
    <izvorni_sadrzaj> ZLIK TIME jednostavno društvo s ograničenom odgovornošću za ugostiteljstvo i trgovinu, OIB 80331514783, Pakoštanska 5, 10000 Zagreb zastupanog po punomoćniku Zlato Kvesić</izvorni_sadrzaj>
    <derivirana_varijabla naziv="DomainObject.Predmet.ProtustrankaFormatedWithAdressOIB_1"> ZLIK TIME jednostavno društvo s ograničenom odgovornošću za ugostiteljstvo i trgovinu, OIB 80331514783, Pakoštanska 5, 10000 Zagreb zastupanog po punomoćniku Zlato Kvesić</derivirana_varijabla>
  </DomainObject.Predmet.ProtustrankaFormatedWithAdressOIB>
  <DomainObject.Predmet.ProtustrankaWithAdress>
    <izvorni_sadrzaj>ZLIK TIME jednostavno društvo s ograničenom odgovornošću za ugostiteljstvo i trgovinu Pakoštanska 5, 10000 Zagreb</izvorni_sadrzaj>
    <derivirana_varijabla naziv="DomainObject.Predmet.ProtustrankaWithAdress_1">ZLIK TIME jednostavno društvo s ograničenom odgovornošću za ugostiteljstvo i trgovinu Pakoštanska 5, 10000 Zagreb</derivirana_varijabla>
  </DomainObject.Predmet.ProtustrankaWithAdress>
  <DomainObject.Predmet.ProtustrankaWithAdressOIB>
    <izvorni_sadrzaj>ZLIK TIME jednostavno društvo s ograničenom odgovornošću za ugostiteljstvo i trgovinu, OIB 80331514783, Pakoštanska 5, 10000 Zagreb</izvorni_sadrzaj>
    <derivirana_varijabla naziv="DomainObject.Predmet.ProtustrankaWithAdressOIB_1">ZLIK TIME jednostavno društvo s ograničenom odgovornošću za ugostiteljstvo i trgovinu, OIB 80331514783, Pakoštanska 5, 10000 Zagreb</derivirana_varijabla>
  </DomainObject.Predmet.ProtustrankaWithAdressOIB>
  <DomainObject.Predmet.ProtustrankaNazivFormated>
    <izvorni_sadrzaj>ZLIK TIME jednostavno društvo s ograničenom odgovornošću za ugostiteljstvo i trgovinu</izvorni_sadrzaj>
    <derivirana_varijabla naziv="DomainObject.Predmet.ProtustrankaNazivFormated_1">ZLIK TIME jednostavno društvo s ograničenom odgovornošću za ugostiteljstvo i trgovinu</derivirana_varijabla>
  </DomainObject.Predmet.ProtustrankaNazivFormated>
  <DomainObject.Predmet.ProtustrankaNazivFormatedOIB>
    <izvorni_sadrzaj>ZLIK TIME jednostavno društvo s ograničenom odgovornošću za ugostiteljstvo i trgovinu, OIB 80331514783</izvorni_sadrzaj>
    <derivirana_varijabla naziv="DomainObject.Predmet.ProtustrankaNazivFormatedOIB_1">ZLIK TIME jednostavno društvo s ograničenom odgovornošću za ugostiteljstvo i trgovinu, OIB 80331514783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ZLIK TIME jednostavno društvo s ograničenom odgovornošću za ugostiteljstvo i trgovinu zastupanog po punomoćniku Zlato Kvesić</item>
    </izvorni_sadrzaj>
    <derivirana_varijabla naziv="DomainObject.Predmet.ProtuStrankaListFormated_1">
      <item>ZLIK TIME jednostavno društvo s ograničenom odgovornošću za ugostiteljstvo i trgovinu zastupanog po punomoćniku Zlato Kvesić</item>
    </derivirana_varijabla>
  </DomainObject.Predmet.ProtuStrankaListFormated>
  <DomainObject.Predmet.ProtuStrankaListFormatedOIB>
    <izvorni_sadrzaj>
      <item>ZLIK TIME jednostavno društvo s ograničenom odgovornošću za ugostiteljstvo i trgovinu, OIB 80331514783 zastupanog po punomoćniku Zlato Kvesić</item>
    </izvorni_sadrzaj>
    <derivirana_varijabla naziv="DomainObject.Predmet.ProtuStrankaListFormatedOIB_1">
      <item>ZLIK TIME jednostavno društvo s ograničenom odgovornošću za ugostiteljstvo i trgovinu, OIB 80331514783 zastupanog po punomoćniku Zlato Kvesić</item>
    </derivirana_varijabla>
  </DomainObject.Predmet.ProtuStrankaListFormatedOIB>
  <DomainObject.Predmet.ProtuStrankaListFormatedWithAdress>
    <izvorni_sadrzaj>
      <item>ZLIK TIME jednostavno društvo s ograničenom odgovornošću za ugostiteljstvo i trgovinu, Pakoštanska 5, 10000 Zagreb zastupanog po punomoćniku Zlato Kvesić</item>
    </izvorni_sadrzaj>
    <derivirana_varijabla naziv="DomainObject.Predmet.ProtuStrankaListFormatedWithAdress_1">
      <item>ZLIK TIME jednostavno društvo s ograničenom odgovornošću za ugostiteljstvo i trgovinu, Pakoštanska 5, 10000 Zagreb zastupanog po punomoćniku Zlato Kvesić</item>
    </derivirana_varijabla>
  </DomainObject.Predmet.ProtuStrankaListFormatedWithAdress>
  <DomainObject.Predmet.ProtuStrankaListFormatedWithAdressOIB>
    <izvorni_sadrzaj>
      <item>ZLIK TIME jednostavno društvo s ograničenom odgovornošću za ugostiteljstvo i trgovinu, OIB 80331514783, Pakoštanska 5, 10000 Zagreb zastupanog po punomoćniku Zlato Kvesić</item>
    </izvorni_sadrzaj>
    <derivirana_varijabla naziv="DomainObject.Predmet.ProtuStrankaListFormatedWithAdressOIB_1">
      <item>ZLIK TIME jednostavno društvo s ograničenom odgovornošću za ugostiteljstvo i trgovinu, OIB 80331514783, Pakoštanska 5, 10000 Zagreb zastupanog po punomoćniku Zlato Kvesić</item>
    </derivirana_varijabla>
  </DomainObject.Predmet.ProtuStrankaListFormatedWithAdressOIB>
  <DomainObject.Predmet.ProtuStrankaListNazivFormated>
    <izvorni_sadrzaj>
      <item>ZLIK TIME jednostavno društvo s ograničenom odgovornošću za ugostiteljstvo i trgovinu</item>
    </izvorni_sadrzaj>
    <derivirana_varijabla naziv="DomainObject.Predmet.ProtuStrankaListNazivFormated_1">
      <item>ZLIK TIME jednostavno društvo s ograničenom odgovornošću za ugostiteljstvo i trgovinu</item>
    </derivirana_varijabla>
  </DomainObject.Predmet.ProtuStrankaListNazivFormated>
  <DomainObject.Predmet.ProtuStrankaListNazivFormatedOIB>
    <izvorni_sadrzaj>
      <item>ZLIK TIME jednostavno društvo s ograničenom odgovornošću za ugostiteljstvo i trgovinu, OIB 80331514783</item>
    </izvorni_sadrzaj>
    <derivirana_varijabla naziv="DomainObject.Predmet.ProtuStrankaListNazivFormatedOIB_1">
      <item>ZLIK TIME jednostavno društvo s ograničenom odgovornošću za ugostiteljstvo i trgovinu, OIB 80331514783</item>
    </derivirana_varijabla>
  </DomainObject.Predmet.ProtuStrankaListNazivFormatedOIB>
  <DomainObject.Predmet.OstaliListFormated>
    <izvorni_sadrzaj>
      <item>Zlato Kvesić punomoćnik sudionika u postupku ZLIK TIME jednostavno društvo s ograničenom odgovornošću za ugostiteljstvo i trgovinu</item>
      <item>Raiffeisenbank Austria d.d.</item>
    </izvorni_sadrzaj>
    <derivirana_varijabla naziv="DomainObject.Predmet.OstaliListFormated_1">
      <item>Zlato Kvesić punomoćnik sudionika u postupku ZLIK TIME jednostavno društvo s ograničenom odgovornošću za ugostiteljstvo i trgovinu</item>
      <item>Raiffeisenbank Austria d.d.</item>
    </derivirana_varijabla>
  </DomainObject.Predmet.OstaliListFormated>
  <DomainObject.Predmet.OstaliListFormatedOIB>
    <izvorni_sadrzaj>
      <item>Zlato Kvesić, OIB 40468862088 punomoćnik sudionika u postupku ZLIK TIME jednostavno društvo s ograničenom odgovornošću za ugostiteljstvo i trgovinu</item>
      <item>Raiffeisenbank Austria d.d., OIB 53056966535</item>
    </izvorni_sadrzaj>
    <derivirana_varijabla naziv="DomainObject.Predmet.OstaliListFormatedOIB_1">
      <item>Zlato Kvesić, OIB 40468862088 punomoćnik sudionika u postupku ZLIK TIME jednostavno društvo s ograničenom odgovornošću za ugostiteljstvo i trgovinu</item>
      <item>Raiffeisenbank Austria d.d., OIB 53056966535</item>
    </derivirana_varijabla>
  </DomainObject.Predmet.OstaliListFormatedOIB>
  <DomainObject.Predmet.OstaliListFormatedWithAdress>
    <izvorni_sadrzaj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izvorni_sadrzaj>
    <derivirana_varijabla naziv="DomainObject.Predmet.OstaliListFormatedWithAdress_1"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derivirana_varijabla>
  </DomainObject.Predmet.OstaliListFormatedWithAdress>
  <DomainObject.Predmet.OstaliListFormatedWithAdressOIB>
    <izvorni_sadrzaj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izvorni_sadrzaj>
    <derivirana_varijabla naziv="DomainObject.Predmet.OstaliListFormatedWithAdressOIB_1"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derivirana_varijabla>
  </DomainObject.Predmet.OstaliListFormatedWithAdressOIB>
  <DomainObject.Predmet.OstaliListNazivFormated>
    <izvorni_sadrzaj>
      <item>Zlato Kvesić</item>
      <item>Raiffeisenbank Austria d.d.</item>
    </izvorni_sadrzaj>
    <derivirana_varijabla naziv="DomainObject.Predmet.OstaliListNazivFormated_1">
      <item>Zlato Kvesić</item>
      <item>Raiffeisenbank Austria d.d.</item>
    </derivirana_varijabla>
  </DomainObject.Predmet.OstaliListNazivFormated>
  <DomainObject.Predmet.OstaliListNazivFormatedOIB>
    <izvorni_sadrzaj>
      <item>Zlato Kvesić, OIB 40468862088</item>
      <item>Raiffeisenbank Austria d.d., OIB 53056966535</item>
    </izvorni_sadrzaj>
    <derivirana_varijabla naziv="DomainObject.Predmet.OstaliListNazivFormatedOIB_1">
      <item>Zlato Kvesić, OIB 40468862088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St-6541/2016-26</izvorni_sadrzaj>
    <derivirana_varijabla naziv="DomainObject.PoslovniBrojDokumenta_1">St-6541/2016-26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ZLIK TIME jednostavno društvo s ograničenom odgovornošću za ugostiteljstvo i trgovinu</izvorni_sadrzaj>
    <derivirana_varijabla naziv="DomainObject.Predmet.ProtustrankaIDrugi_1">ZLIK TIME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ZLIK TIME jednostavno društvo s ograničenom odgovornošću za ugostiteljstvo i trgovinu, OIB 80331514783, Pakoštanska 5, 10000 Zagreb</izvorni_sadrzaj>
    <derivirana_varijabla naziv="DomainObject.Predmet.ProtustrankaIDrugiAdressOIB_1">ZLIK TIME jednostavno društvo s ograničenom odgovornošću za ugostiteljstvo i trgovinu, OIB 80331514783,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ZLIK TIME jednostavno društvo s ograničenom odgovornošću za ugostiteljstvo i trgovinu</item>
      <item>Zlato Kvesić</item>
      <item>Raiffeisenbank Austria d.d.</item>
    </izvorni_sadrzaj>
    <derivirana_varijabla naziv="DomainObject.Predmet.SudioniciListNaziv_1">
      <item>FINA Regionalni centar Zagreb</item>
      <item>ZLIK TIME jednostavno društvo s ograničenom odgovornošću za ugostiteljstvo i trgovinu</item>
      <item>Zlato Kvesić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80331514783</item>
      <item>, OIB 40468862088</item>
      <item>, OIB 53056966535</item>
    </izvorni_sadrzaj>
    <derivirana_varijabla naziv="DomainObject.Predmet.SudioniciListNazivOIB_1">
      <item>, OIB 85821130368</item>
      <item>, OIB 80331514783</item>
      <item>, OIB 40468862088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EEB39-CF21-487A-996B-120B9A4231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870</properties:Words>
  <properties:Characters>4676</properties:Characters>
  <properties:Lines>90</properties:Lines>
  <properties:Paragraphs>26</properties:Paragraphs>
  <properties:TotalTime>114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2017-08-28T10:37:00Z</cp:lastPrinted>
  <dcterms:modified xmlns:xsi="http://www.w3.org/2001/XMLSchema-instance" xsi:type="dcterms:W3CDTF">2017-08-28T10:37:00Z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St-6541/2016-26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