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c570" w14:paraId="f1bc570" w:rsidRDefault="00C64EB0" w:rsidP="00C64EB0" w:rsidR="00C64EB0" w:rsidRPr="007B1E6A">
      <w:pPr>
        <w15:collapsed w:val="false"/>
      </w:pPr>
      <w:bookmarkStart w:name="_GoBack" w:id="0"/>
      <w:bookmarkEnd w:id="0"/>
    </w:p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E536D2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8E129D">
        <w:t>585</w:t>
      </w:r>
      <w:r w:rsidR="00CC338A">
        <w:t>/</w:t>
      </w:r>
      <w:r w:rsidR="006F55D3">
        <w:t>20</w:t>
      </w:r>
      <w:r w:rsidR="00CC338A">
        <w:t>16-</w:t>
      </w:r>
      <w:r w:rsidR="00E536D2">
        <w:t>34</w:t>
      </w: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  <w:r>
        <w:t>Republika Hrvatska</w:t>
      </w:r>
    </w:p>
    <w:p w:rsidRDefault="00E536D2" w:rsidP="00E536D2" w:rsidR="00E536D2">
      <w:pPr>
        <w:ind w:right="5953" w:left="851"/>
        <w:jc w:val="center"/>
      </w:pPr>
      <w:r>
        <w:t>Trgovački sud u Zadru</w:t>
      </w:r>
    </w:p>
    <w:p w:rsidRDefault="00E536D2" w:rsidP="00E536D2" w:rsidR="00E536D2">
      <w:pPr>
        <w:ind w:right="5953" w:left="851"/>
        <w:jc w:val="center"/>
      </w:pPr>
      <w:r>
        <w:t>Dr. Franje Tuđmana 35</w:t>
      </w:r>
    </w:p>
    <w:p w:rsidRDefault="00E536D2" w:rsidP="00E536D2" w:rsidR="00E536D2" w:rsidRPr="00F41C5D">
      <w:pPr>
        <w:ind w:right="5953" w:left="851"/>
        <w:jc w:val="center"/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8E129D">
        <w:t xml:space="preserve">KOMPATIBILNO d.o.o. u stečaju, Zadar, Luke </w:t>
      </w:r>
      <w:proofErr w:type="spellStart"/>
      <w:r w:rsidR="008E129D">
        <w:t>Botića</w:t>
      </w:r>
      <w:proofErr w:type="spellEnd"/>
      <w:r w:rsidR="008E129D">
        <w:t xml:space="preserve"> 22, OIB: 96602313349</w:t>
      </w:r>
      <w:r w:rsidR="009A60C6" w:rsidRPr="007F1802">
        <w:t>,</w:t>
      </w:r>
      <w:r w:rsidR="009A60C6">
        <w:t xml:space="preserve"> </w:t>
      </w:r>
      <w:r w:rsidR="00634EA7">
        <w:t>17.</w:t>
      </w:r>
      <w:r w:rsidR="00BC7027">
        <w:t xml:space="preserve"> </w:t>
      </w:r>
      <w:r w:rsidR="00E536D2">
        <w:t>studenog</w:t>
      </w:r>
      <w:r w:rsidR="006F55D3">
        <w:t xml:space="preserve"> 2017.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E129D" w:rsidR="008E129D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8E129D">
        <w:t>og</w:t>
      </w:r>
      <w:r w:rsidRPr="003573CC">
        <w:t xml:space="preserve"> upravitelj</w:t>
      </w:r>
      <w:r w:rsidR="008E129D">
        <w:t xml:space="preserve">a Stjepana </w:t>
      </w:r>
      <w:proofErr w:type="spellStart"/>
      <w:r w:rsidR="008E129D">
        <w:t>Kuglera</w:t>
      </w:r>
      <w:proofErr w:type="spellEnd"/>
      <w:r w:rsidR="000527C6">
        <w:t xml:space="preserve"> </w:t>
      </w:r>
      <w:r w:rsidRPr="003573CC">
        <w:t>u</w:t>
      </w:r>
      <w:r w:rsidR="00E536D2">
        <w:t xml:space="preserve"> ukupnom</w:t>
      </w:r>
      <w:r w:rsidRPr="003573CC">
        <w:t xml:space="preserve"> </w:t>
      </w:r>
      <w:r w:rsidR="00613476">
        <w:t xml:space="preserve">iznosu od </w:t>
      </w:r>
      <w:r w:rsidR="00E536D2">
        <w:t>12.</w:t>
      </w:r>
      <w:r w:rsidR="00634EA7">
        <w:t>685</w:t>
      </w:r>
      <w:r w:rsidR="00481705">
        <w:t>,00</w:t>
      </w:r>
      <w:r w:rsidR="00215A8F" w:rsidRPr="007D22D4">
        <w:t xml:space="preserve"> </w:t>
      </w:r>
      <w:r w:rsidR="00176680" w:rsidRPr="007D22D4">
        <w:t>kuna</w:t>
      </w:r>
      <w:r w:rsidR="00E536D2">
        <w:t xml:space="preserve">. </w:t>
      </w:r>
    </w:p>
    <w:p w:rsidRDefault="00E536D2" w:rsidP="00E536D2" w:rsidR="00E536D2">
      <w:pPr>
        <w:ind w:left="709"/>
        <w:jc w:val="both"/>
      </w:pPr>
    </w:p>
    <w:p w:rsidRDefault="008E129D" w:rsidP="00CC338A" w:rsidR="008E129D" w:rsidRPr="007D22D4">
      <w:pPr>
        <w:numPr>
          <w:ilvl w:val="0"/>
          <w:numId w:val="3"/>
        </w:numPr>
        <w:ind w:hanging="4" w:left="709"/>
        <w:jc w:val="both"/>
      </w:pPr>
      <w:r w:rsidRPr="00827FF0">
        <w:t xml:space="preserve">Odobrava se trošak </w:t>
      </w:r>
      <w:r>
        <w:t xml:space="preserve">stečajnom upravitelju Stjepana </w:t>
      </w:r>
      <w:proofErr w:type="spellStart"/>
      <w:r>
        <w:t>Kuglera</w:t>
      </w:r>
      <w:proofErr w:type="spellEnd"/>
      <w:r w:rsidRPr="00827FF0">
        <w:t xml:space="preserve"> po specifikaciji od dana </w:t>
      </w:r>
      <w:r>
        <w:t>13. rujna 2017</w:t>
      </w:r>
      <w:r w:rsidRPr="00827FF0">
        <w:t xml:space="preserve">. na način da se istome na račun plati iznos od </w:t>
      </w:r>
      <w:r w:rsidR="00634EA7" w:rsidRPr="00634EA7">
        <w:t>4</w:t>
      </w:r>
      <w:r w:rsidR="00E536D2" w:rsidRPr="00634EA7">
        <w:t>.</w:t>
      </w:r>
      <w:r w:rsidR="00634EA7" w:rsidRPr="00634EA7">
        <w:t>432</w:t>
      </w:r>
      <w:r w:rsidR="00E536D2" w:rsidRPr="00634EA7">
        <w:t>,</w:t>
      </w:r>
      <w:r w:rsidR="00634EA7" w:rsidRPr="00634EA7">
        <w:t>14</w:t>
      </w:r>
      <w:r w:rsidR="00E536D2" w:rsidRPr="00634EA7">
        <w:t xml:space="preserve"> </w:t>
      </w:r>
      <w:r w:rsidRPr="00827FF0">
        <w:t>kuna.</w:t>
      </w:r>
    </w:p>
    <w:p w:rsidRDefault="003513F2" w:rsidP="00486D35" w:rsidR="003513F2">
      <w:pPr>
        <w:jc w:val="both"/>
      </w:pPr>
    </w:p>
    <w:p w:rsidRDefault="008E129D" w:rsidP="008E129D" w:rsidR="008E129D" w:rsidRPr="00DA585C">
      <w:pPr>
        <w:ind w:left="705"/>
        <w:jc w:val="both"/>
      </w:pPr>
      <w:r w:rsidRPr="00DA585C">
        <w:t>I</w:t>
      </w:r>
      <w:r>
        <w:t>II.</w:t>
      </w:r>
      <w:r w:rsidRPr="00DA585C">
        <w:t xml:space="preserve"> Isplata će se  izvršiti sa </w:t>
      </w:r>
      <w:r>
        <w:t>računa</w:t>
      </w:r>
      <w:r w:rsidRPr="00DA585C">
        <w:t xml:space="preserve"> stečajnog dužnika.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634EA7" w:rsidP="00634EA7" w:rsidR="00EA687B" w:rsidRPr="00E536D2">
      <w:pPr>
        <w:ind w:firstLine="705"/>
        <w:jc w:val="both"/>
        <w:rPr>
          <w:b/>
        </w:rPr>
      </w:pPr>
      <w:r>
        <w:t>Stečajni upravitelj imenovan u ovom postupku podnio je zahtjev za određivanje nagrade i određivanje troška. Visina nagrade određena je u skladu sa odredbama članka 7. Uredbe o kriterijima i načinu obračuna i plaćanja nagrade stečajnim upraviteljima (Narodne novine 105715), dok je visina nagrade određena temeljem argumentiranog i dokumentiranog popisa nastalog troška.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634EA7">
        <w:t>17.</w:t>
      </w:r>
      <w:r w:rsidR="00CC338A">
        <w:t xml:space="preserve"> </w:t>
      </w:r>
      <w:r w:rsidR="00E536D2">
        <w:t>studenog</w:t>
      </w:r>
      <w:r w:rsidR="006F55D3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F55D3" w:rsidP="008F62EA" w:rsidR="00B41F9A">
      <w:pPr>
        <w:jc w:val="right"/>
      </w:pPr>
      <w:r>
        <w:t>Sutkinja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E536D2" w:rsidP="00C64EB0" w:rsidR="00C64EB0" w:rsidRPr="007B1E6A">
      <w:r>
        <w:t>POUKA O PRAVNOM LIJEKU</w:t>
      </w:r>
      <w:r w:rsidR="00C64EB0" w:rsidRPr="007B1E6A">
        <w:t xml:space="preserve">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lastRenderedPageBreak/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8E129D" w:rsidP="00B50947" w:rsidR="00B50947">
      <w:pPr>
        <w:numPr>
          <w:ilvl w:val="0"/>
          <w:numId w:val="2"/>
        </w:numPr>
      </w:pPr>
      <w:r>
        <w:t>stečajnom upravitelju</w:t>
      </w:r>
      <w:r w:rsidR="00B67C24">
        <w:t xml:space="preserve"> - </w:t>
      </w:r>
      <w:proofErr w:type="spellStart"/>
      <w:r w:rsidR="00B67C24">
        <w:t>mailom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34EA7"/>
    <w:rsid w:val="00640DD5"/>
    <w:rsid w:val="006B6E1C"/>
    <w:rsid w:val="006D30A4"/>
    <w:rsid w:val="006F55D3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E129D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75642"/>
    <w:rsid w:val="00B86F75"/>
    <w:rsid w:val="00BB192C"/>
    <w:rsid w:val="00BC7027"/>
    <w:rsid w:val="00BE1D8F"/>
    <w:rsid w:val="00BF6B26"/>
    <w:rsid w:val="00C64EB0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536D2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236</properties:Words>
  <properties:Characters>1146</properties:Characters>
  <properties:Lines>57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2017-09-19T13:01:00Z</dcterms:created>
  <dc:creator>abajlo</dc:creator>
  <cp:lastModifiedBy>Nena Mužanović</cp:lastModifiedBy>
  <cp:lastPrinted>2015-10-13T10:36:00Z</cp:lastPrinted>
  <dcterms:modified xmlns:xsi="http://www.w3.org/2001/XMLSchema-instance" xsi:type="dcterms:W3CDTF">2017-11-17T10:54:00Z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