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30a3" w14:paraId="35230a3" w:rsidRDefault="00B83AFB" w:rsidP="00B83AFB" w:rsidR="00B83AFB">
      <w:pPr>
        <w:pStyle w:val="Zaglavlje"/>
        <w:jc w:val="right"/>
        <w15:collapsed w:val="false"/>
      </w:pPr>
      <w:bookmarkStart w:name="_GoBack" w:id="0"/>
      <w:bookmarkEnd w:id="0"/>
      <w:r>
        <w:t>Poslovni broj: 2 St-514/16-8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B83AFB" w:rsidR="00B83AFB">
      <w:pPr>
        <w:spacing w:lineRule="auto" w:line="240" w:after="0"/>
        <w:jc w:val="both"/>
      </w:pPr>
      <w:r>
        <w:tab/>
      </w:r>
      <w:r w:rsidR="00B83AFB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ĐERI d.o.o., OIB: 59195128377, sa sjedištem u Nikole Pavića 2, 40000 Čakovec, dana 12. rujna 2016. godine</w:t>
      </w:r>
    </w:p>
    <w:p w:rsidRDefault="00804BB0" w:rsidP="00AA5C6B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B83AFB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906DC0">
        <w:rPr>
          <w:b/>
          <w:u w:val="single"/>
        </w:rPr>
        <w:t xml:space="preserve">. </w:t>
      </w:r>
      <w:r>
        <w:rPr>
          <w:b/>
          <w:u w:val="single"/>
        </w:rPr>
        <w:t>studeni</w:t>
      </w:r>
      <w:r w:rsidR="001D108C">
        <w:rPr>
          <w:b/>
          <w:u w:val="single"/>
        </w:rPr>
        <w:t xml:space="preserve"> </w:t>
      </w:r>
      <w:r w:rsidR="00AA5C6B">
        <w:rPr>
          <w:b/>
          <w:u w:val="single"/>
        </w:rPr>
        <w:t>2016. u 09</w:t>
      </w:r>
      <w:r>
        <w:rPr>
          <w:b/>
          <w:u w:val="single"/>
        </w:rPr>
        <w:t>,4</w:t>
      </w:r>
      <w:r w:rsidR="00AA5C6B"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B83AFB" w:rsidP="00B83AFB" w:rsidR="00B83AF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B83AFB" w:rsidP="00B83AFB" w:rsidR="00B83AFB">
      <w:pPr>
        <w:spacing w:lineRule="auto" w:line="240" w:after="0"/>
        <w:jc w:val="both"/>
      </w:pPr>
      <w:r>
        <w:t>- direktor dužnika Hrvoje Marić, OIB: 97457805858, Ivanićgradska ulica 66</w:t>
      </w:r>
    </w:p>
    <w:p w:rsidRDefault="00804BB0" w:rsidP="00804BB0" w:rsidR="00804BB0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tab/>
        <w:t>I</w:t>
      </w:r>
      <w:r w:rsidR="007678B4">
        <w:t xml:space="preserve">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804BB0">
      <w:pPr>
        <w:spacing w:lineRule="auto" w:line="240" w:after="0"/>
        <w:jc w:val="both"/>
      </w:pPr>
      <w:r>
        <w:tab/>
      </w:r>
      <w:r w:rsidR="003F2605">
        <w:t>Budući da na ročište zaka</w:t>
      </w:r>
      <w:r w:rsidR="00AA5C6B">
        <w:t>zano za 12</w:t>
      </w:r>
      <w:r w:rsidR="003F2605">
        <w:t xml:space="preserve">. </w:t>
      </w:r>
      <w:r w:rsidR="00AA5C6B">
        <w:t>rujna</w:t>
      </w:r>
      <w:r w:rsidR="003F2605"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3F2605" w:rsidP="003F2605" w:rsidR="003F2605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A5C6B">
        <w:t>12</w:t>
      </w:r>
      <w:r w:rsidR="00066C4E" w:rsidRPr="005207B1">
        <w:t xml:space="preserve">. </w:t>
      </w:r>
      <w:r w:rsidR="00AA5C6B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A496C" w:rsidR="003F260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B569D">
        <w:t>, v.r.</w:t>
      </w:r>
    </w:p>
    <w:p w:rsidRDefault="00B83AFB" w:rsidP="00470D49" w:rsidR="00B83AFB">
      <w:pPr>
        <w:spacing w:lineRule="auto" w:line="240" w:after="0"/>
        <w:jc w:val="both"/>
      </w:pPr>
    </w:p>
    <w:p w:rsidRDefault="00B83AFB" w:rsidP="00B83AFB" w:rsidR="00B83AFB">
      <w:pPr>
        <w:spacing w:lineRule="auto" w:line="240" w:after="0"/>
        <w:ind w:firstLine="708" w:left="4248"/>
        <w:jc w:val="both"/>
      </w:pPr>
    </w:p>
    <w:p w:rsidRDefault="006B569D" w:rsidP="00BA496C" w:rsidR="006B569D">
      <w:pPr>
        <w:spacing w:lineRule="auto" w:line="240" w:after="0"/>
        <w:jc w:val="both"/>
      </w:pPr>
    </w:p>
    <w:p w:rsidRDefault="006B569D" w:rsidP="00BA496C" w:rsidR="006B569D">
      <w:pPr>
        <w:spacing w:lineRule="auto" w:line="240" w:after="0"/>
        <w:jc w:val="both"/>
      </w:pPr>
    </w:p>
    <w:p w:rsidRDefault="003F2605" w:rsidP="008704A4" w:rsidR="003F2605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AA5C6B" w:rsidP="00AA5C6B" w:rsidR="00AA5C6B">
      <w:pPr>
        <w:spacing w:lineRule="auto" w:line="240" w:after="0"/>
        <w:jc w:val="both"/>
      </w:pPr>
      <w:r>
        <w:t>DNA:</w:t>
      </w:r>
    </w:p>
    <w:p w:rsidRDefault="00B83AFB" w:rsidP="00B83AFB" w:rsidR="00B83AFB">
      <w:pPr>
        <w:spacing w:lineRule="auto" w:line="240" w:after="0"/>
        <w:jc w:val="both"/>
      </w:pPr>
      <w:r>
        <w:t>- predlagatelj FINANCIJSKA AGENCIJA, Podružnica Varaždin, Augusta Cesarca 2</w:t>
      </w:r>
    </w:p>
    <w:p w:rsidRDefault="00B83AFB" w:rsidP="00B83AFB" w:rsidR="00B83AFB">
      <w:pPr>
        <w:spacing w:lineRule="auto" w:line="240" w:after="0"/>
        <w:jc w:val="both"/>
      </w:pPr>
      <w:r>
        <w:t xml:space="preserve">- dužnik ĐERI d.o.o., Nikole Pavića 2, 40000 Čakovec </w:t>
      </w:r>
    </w:p>
    <w:p w:rsidRDefault="00B83AFB" w:rsidP="00B83AFB" w:rsidR="00B83AFB">
      <w:pPr>
        <w:spacing w:lineRule="auto" w:line="240" w:after="0"/>
        <w:jc w:val="both"/>
      </w:pPr>
      <w:r>
        <w:t>- direktor dužnika Hrvoje Marić, OIB: 97457805858, Ivanićgradska ulica 66</w:t>
      </w:r>
    </w:p>
    <w:p w:rsidRDefault="00AA5C6B" w:rsidP="00AA5C6B" w:rsidR="00AA5C6B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FFE" w:rsidP="00CD4711" w:rsidR="00894FFE">
      <w:pPr>
        <w:spacing w:lineRule="auto" w:line="240" w:after="0"/>
      </w:pPr>
      <w:r>
        <w:separator/>
      </w:r>
    </w:p>
  </w:endnote>
  <w:endnote w:id="0" w:type="continuationSeparator">
    <w:p w:rsidRDefault="00894FFE" w:rsidP="00CD4711" w:rsidR="00894F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FFE" w:rsidP="00CD4711" w:rsidR="00894FFE">
      <w:pPr>
        <w:spacing w:lineRule="auto" w:line="240" w:after="0"/>
      </w:pPr>
      <w:r>
        <w:separator/>
      </w:r>
    </w:p>
  </w:footnote>
  <w:footnote w:id="0" w:type="continuationSeparator">
    <w:p w:rsidRDefault="00894FFE" w:rsidP="00CD4711" w:rsidR="00894F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FD2">
          <w:rPr>
            <w:noProof/>
          </w:rPr>
          <w:t>2</w:t>
        </w:r>
        <w:r>
          <w:fldChar w:fldCharType="end"/>
        </w:r>
      </w:p>
    </w:sdtContent>
  </w:sdt>
  <w:p w:rsidRDefault="00B83AFB" w:rsidP="00B83AFB" w:rsidR="00B83AFB">
    <w:pPr>
      <w:pStyle w:val="Zaglavlje"/>
      <w:jc w:val="right"/>
    </w:pPr>
    <w:r>
      <w:t>Poslovni broj: 2 St-514/16-8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3CB7"/>
    <w:rsid w:val="0006153E"/>
    <w:rsid w:val="00066C4E"/>
    <w:rsid w:val="00077412"/>
    <w:rsid w:val="000A275A"/>
    <w:rsid w:val="00104FDD"/>
    <w:rsid w:val="00195D08"/>
    <w:rsid w:val="001A2133"/>
    <w:rsid w:val="001A59FC"/>
    <w:rsid w:val="001D0CA0"/>
    <w:rsid w:val="001D108C"/>
    <w:rsid w:val="0023057D"/>
    <w:rsid w:val="0023791A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B569D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04A4"/>
    <w:rsid w:val="008768BC"/>
    <w:rsid w:val="00894FFE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710AC"/>
    <w:rsid w:val="00AA5C6B"/>
    <w:rsid w:val="00AA771F"/>
    <w:rsid w:val="00AC1C85"/>
    <w:rsid w:val="00AC1CAE"/>
    <w:rsid w:val="00AC256F"/>
    <w:rsid w:val="00AC4BF5"/>
    <w:rsid w:val="00B23A1B"/>
    <w:rsid w:val="00B64216"/>
    <w:rsid w:val="00B83AFB"/>
    <w:rsid w:val="00BA496C"/>
    <w:rsid w:val="00BB07B4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D7FD2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2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0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2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8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3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1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33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0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ĐERI društvo s ograničenom odgovornošću za trgovinu naftnim derivatima</izvorni_sadrzaj>
    <derivirana_varijabla naziv="DomainObject.Predmet.ProtustrankaFormated_1">  ĐERI društvo s ograničenom odgovornošću za trgovinu naftnim derivatima</derivirana_varijabla>
  </DomainObject.Predmet.ProtustrankaFormated>
  <DomainObject.Predmet.ProtustrankaFormatedOIB>
    <izvorni_sadrzaj>  ĐERI društvo s ograničenom odgovornošću za trgovinu naftnim derivatima, OIB 59195128377</izvorni_sadrzaj>
    <derivirana_varijabla naziv="DomainObject.Predmet.ProtustrankaFormatedOIB_1">  ĐERI društvo s ograničenom odgovornošću za trgovinu naftnim derivatima, OIB 59195128377</derivirana_varijabla>
  </DomainObject.Predmet.ProtustrankaFormatedOIB>
  <DomainObject.Predmet.ProtustrankaFormatedWithAdress>
    <izvorni_sadrzaj> ĐERI društvo s ograničenom odgovornošću za trgovinu naftnim derivatima, Nikole Pavića 2, 40000 Čakovec</izvorni_sadrzaj>
    <derivirana_varijabla naziv="DomainObject.Predmet.ProtustrankaFormatedWithAdress_1"> ĐERI društvo s ograničenom odgovornošću za trgovinu naftnim derivatima, Nikole Pavića 2, 40000 Čakovec</derivirana_varijabla>
  </DomainObject.Predmet.ProtustrankaFormatedWithAdress>
  <DomainObject.Predmet.ProtustrankaFormatedWithAdressOIB>
    <izvorni_sadrzaj> ĐERI društvo s ograničenom odgovornošću za trgovinu naftnim derivatima, OIB 59195128377, Nikole Pavića 2, 40000 Čakovec</izvorni_sadrzaj>
    <derivirana_varijabla naziv="DomainObject.Predmet.ProtustrankaFormatedWithAdressOIB_1"> ĐERI društvo s ograničenom odgovornošću za trgovinu naftnim derivatima, OIB 59195128377, Nikole Pavića 2, 40000 Čakovec</derivirana_varijabla>
  </DomainObject.Predmet.ProtustrankaFormatedWithAdressOIB>
  <DomainObject.Predmet.ProtustrankaWithAdress>
    <izvorni_sadrzaj>ĐERI društvo s ograničenom odgovornošću za trgovinu naftnim derivatima Nikole Pavića 2, 40000 Čakovec</izvorni_sadrzaj>
    <derivirana_varijabla naziv="DomainObject.Predmet.ProtustrankaWithAdress_1">ĐERI društvo s ograničenom odgovornošću za trgovinu naftnim derivatima Nikole Pavića 2, 40000 Čakovec</derivirana_varijabla>
  </DomainObject.Predmet.ProtustrankaWithAdress>
  <DomainObject.Predmet.ProtustrankaWithAdressOIB>
    <izvorni_sadrzaj>ĐERI društvo s ograničenom odgovornošću za trgovinu naftnim derivatima, OIB 59195128377, Nikole Pavića 2, 40000 Čakovec</izvorni_sadrzaj>
    <derivirana_varijabla naziv="DomainObject.Predmet.ProtustrankaWithAdressOIB_1">ĐERI društvo s ograničenom odgovornošću za trgovinu naftnim derivatima, OIB 59195128377, Nikole Pavića 2, 40000 Čakovec</derivirana_varijabla>
  </DomainObject.Predmet.ProtustrankaWithAdressOIB>
  <DomainObject.Predmet.ProtustrankaNazivFormated>
    <izvorni_sadrzaj>ĐERI društvo s ograničenom odgovornošću za trgovinu naftnim derivatima</izvorni_sadrzaj>
    <derivirana_varijabla naziv="DomainObject.Predmet.ProtustrankaNazivFormated_1">ĐERI društvo s ograničenom odgovornošću za trgovinu naftnim derivatima</derivirana_varijabla>
  </DomainObject.Predmet.ProtustrankaNazivFormated>
  <DomainObject.Predmet.ProtustrankaNazivFormatedOIB>
    <izvorni_sadrzaj>ĐERI društvo s ograničenom odgovornošću za trgovinu naftnim derivatima, OIB 59195128377</izvorni_sadrzaj>
    <derivirana_varijabla naziv="DomainObject.Predmet.ProtustrankaNazivFormatedOIB_1">ĐERI društvo s ograničenom odgovornošću za trgovinu naftnim derivatima, OIB 59195128377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11089.00</izvorni_sadrzaj>
    <derivirana_varijabla naziv="DomainObject.Predmet.TrenutnaVrijednost_1">11089.00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ĐERI društvo s ograničenom odgovornošću za trgovinu naftnim derivatima</item>
    </izvorni_sadrzaj>
    <derivirana_varijabla naziv="DomainObject.Predmet.ProtuStrankaListFormated_1">
      <item>ĐERI društvo s ograničenom odgovornošću za trgovinu naftnim derivatima</item>
    </derivirana_varijabla>
  </DomainObject.Predmet.ProtuStrankaListFormated>
  <DomainObject.Predmet.ProtuStrankaListFormatedOIB>
    <izvorni_sadrzaj>
      <item>ĐERI društvo s ograničenom odgovornošću za trgovinu naftnim derivatima, OIB 59195128377</item>
    </izvorni_sadrzaj>
    <derivirana_varijabla naziv="DomainObject.Predmet.ProtuStrankaListFormatedOIB_1">
      <item>ĐERI društvo s ograničenom odgovornošću za trgovinu naftnim derivatima, OIB 59195128377</item>
    </derivirana_varijabla>
  </DomainObject.Predmet.ProtuStrankaListFormatedOIB>
  <DomainObject.Predmet.ProtuStrankaListFormatedWithAdress>
    <izvorni_sadrzaj>
      <item>ĐERI društvo s ograničenom odgovornošću za trgovinu naftnim derivatima, Nikole Pavića 2, 40000 Čakovec</item>
    </izvorni_sadrzaj>
    <derivirana_varijabla naziv="DomainObject.Predmet.ProtuStrankaListFormatedWithAdress_1">
      <item>ĐERI društvo s ograničenom odgovornošću za trgovinu naftnim derivatima, Nikole Pavića 2, 40000 Čakovec</item>
    </derivirana_varijabla>
  </DomainObject.Predmet.ProtuStrankaListFormatedWithAdress>
  <DomainObject.Predmet.ProtuStrankaListFormatedWithAdressOIB>
    <izvorni_sadrzaj>
      <item>ĐERI društvo s ograničenom odgovornošću za trgovinu naftnim derivatima, OIB 59195128377, Nikole Pavića 2, 40000 Čakovec</item>
    </izvorni_sadrzaj>
    <derivirana_varijabla naziv="DomainObject.Predmet.ProtuStrankaListFormatedWithAdressOIB_1">
      <item>ĐERI društvo s ograničenom odgovornošću za trgovinu naftnim derivatima, OIB 59195128377, Nikole Pavića 2, 40000 Čakovec</item>
    </derivirana_varijabla>
  </DomainObject.Predmet.ProtuStrankaListFormatedWithAdressOIB>
  <DomainObject.Predmet.ProtuStrankaListNazivFormated>
    <izvorni_sadrzaj>
      <item>ĐERI društvo s ograničenom odgovornošću za trgovinu naftnim derivatima</item>
    </izvorni_sadrzaj>
    <derivirana_varijabla naziv="DomainObject.Predmet.ProtuStrankaListNazivFormated_1">
      <item>ĐERI društvo s ograničenom odgovornošću za trgovinu naftnim derivatima</item>
    </derivirana_varijabla>
  </DomainObject.Predmet.ProtuStrankaListNazivFormated>
  <DomainObject.Predmet.ProtuStrankaListNazivFormatedOIB>
    <izvorni_sadrzaj>
      <item>ĐERI društvo s ograničenom odgovornošću za trgovinu naftnim derivatima, OIB 59195128377</item>
    </izvorni_sadrzaj>
    <derivirana_varijabla naziv="DomainObject.Predmet.ProtuStrankaListNazivFormatedOIB_1">
      <item>ĐERI društvo s ograničenom odgovornošću za trgovinu naftnim derivatima, OIB 59195128377</item>
    </derivirana_varijabla>
  </DomainObject.Predmet.ProtuStrankaListNazivFormatedOIB>
  <DomainObject.Predmet.OstaliListFormated>
    <izvorni_sadrzaj>
      <item>Sudski registar</item>
      <item>Hrvoje Marić</item>
    </izvorni_sadrzaj>
    <derivirana_varijabla naziv="DomainObject.Predmet.OstaliListFormated_1">
      <item>Sudski registar</item>
      <item>Hrvoje Marić</item>
    </derivirana_varijabla>
  </DomainObject.Predmet.OstaliListFormated>
  <DomainObject.Predmet.OstaliListFormatedOIB>
    <izvorni_sadrzaj>
      <item>Sudski registar</item>
      <item>Hrvoje Marić, OIB 97457805858</item>
    </izvorni_sadrzaj>
    <derivirana_varijabla naziv="DomainObject.Predmet.OstaliListFormatedOIB_1">
      <item>Sudski registar</item>
      <item>Hrvoje Marić, OIB 97457805858</item>
    </derivirana_varijabla>
  </DomainObject.Predmet.OstaliListFormatedOIB>
  <DomainObject.Predmet.OstaliListFormatedWithAdress>
    <izvorni_sadrzaj>
      <item>Sudski registar</item>
      <item>Hrvoje Marić, Ivanićgradska Ulica 66, 10000 Zagreb</item>
    </izvorni_sadrzaj>
    <derivirana_varijabla naziv="DomainObject.Predmet.OstaliListFormatedWithAdress_1">
      <item>Sudski registar</item>
      <item>Hrvoje Marić, Ivanićgradska Ulica 66, 10000 Zagreb</item>
    </derivirana_varijabla>
  </DomainObject.Predmet.OstaliListFormatedWithAdress>
  <DomainObject.Predmet.OstaliListFormatedWithAdressOIB>
    <izvorni_sadrzaj>
      <item>Sudski registar</item>
      <item>Hrvoje Marić, OIB 97457805858, Ivanićgradska Ulica 66, 10000 Zagreb</item>
    </izvorni_sadrzaj>
    <derivirana_varijabla naziv="DomainObject.Predmet.OstaliListFormatedWithAdressOIB_1">
      <item>Sudski registar</item>
      <item>Hrvoje Marić, OIB 97457805858, Ivanićgradska Ulica 66, 10000 Zagreb</item>
    </derivirana_varijabla>
  </DomainObject.Predmet.OstaliListFormatedWithAdressOIB>
  <DomainObject.Predmet.OstaliListNazivFormated>
    <izvorni_sadrzaj>
      <item>Sudski registar</item>
      <item>Hrvoje Marić</item>
    </izvorni_sadrzaj>
    <derivirana_varijabla naziv="DomainObject.Predmet.OstaliListNazivFormated_1">
      <item>Sudski registar</item>
      <item>Hrvoje Marić</item>
    </derivirana_varijabla>
  </DomainObject.Predmet.OstaliListNazivFormated>
  <DomainObject.Predmet.OstaliListNazivFormatedOIB>
    <izvorni_sadrzaj>
      <item>Sudski registar</item>
      <item>Hrvoje Marić, OIB 97457805858</item>
    </izvorni_sadrzaj>
    <derivirana_varijabla naziv="DomainObject.Predmet.OstaliListNazivFormatedOIB_1">
      <item>Sudski registar</item>
      <item>Hrvoje Marić, OIB 97457805858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ĐERI društvo s ograničenom odgovornošću za trgovinu naftnim derivatima</izvorni_sadrzaj>
    <derivirana_varijabla naziv="DomainObject.Predmet.ProtustrankaIDrugi_1">ĐERI društvo s ograničenom odgovornošću za trgovinu naftnim derivatima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ĐERI društvo s ograničenom odgovornošću za trgovinu naftnim derivatima, OIB 59195128377, Nikole Pavića 2, 40000 Čakovec</izvorni_sadrzaj>
    <derivirana_varijabla naziv="DomainObject.Predmet.ProtustrankaIDrugiAdressOIB_1">ĐERI društvo s ograničenom odgovornošću za trgovinu naftnim derivatima, OIB 59195128377, Nikole Pavića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ĐERI društvo s ograničenom odgovornošću za trgovinu naftnim derivatima</item>
      <item>Sudski registar</item>
      <item>Hrvoje Marić</item>
    </izvorni_sadrzaj>
    <derivirana_varijabla naziv="DomainObject.Predmet.SudioniciListNaziv_1">
      <item>Financijska agencija</item>
      <item>ĐERI društvo s ograničenom odgovornošću za trgovinu naftnim derivatima</item>
      <item>Sudski registar</item>
      <item>Hrvoje Marić</item>
    </derivirana_varijabla>
  </DomainObject.Predmet.SudioniciListNaziv>
  <DomainObject.Predmet.SudioniciListAdressOIB>
    <izvorni_sadrzaj>
      <item>Financijska agencija, OIB 85821130368, A. Cesarca 2,42000 Varaždin</item>
      <item>ĐERI društvo s ograničenom odgovornošću za trgovinu naftnim derivatima, OIB 59195128377, Nikole Pavića 2,40000 Čakovec</item>
      <item>Sudski registar</item>
      <item>Hrvoje Marić, OIB 97457805858, Ivanićgradska Ulica 66,10000 Zagreb</item>
    </izvorni_sadrzaj>
    <derivirana_varijabla naziv="DomainObject.Predmet.SudioniciListAdressOIB_1">
      <item>Financijska agencija, OIB 85821130368, A. Cesarca 2,42000 Varaždin</item>
      <item>ĐERI društvo s ograničenom odgovornošću za trgovinu naftnim derivatima, OIB 59195128377, Nikole Pavića 2,40000 Čakovec</item>
      <item>Sudski registar</item>
      <item>Hrvoje Marić, OIB 97457805858, Ivanićgradska Ulica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59195128377</item>
      <item>, OIB null</item>
      <item>, OIB 97457805858</item>
    </izvorni_sadrzaj>
    <derivirana_varijabla naziv="DomainObject.Predmet.SudioniciListNazivOIB_1">
      <item>, OIB 85821130368</item>
      <item>, OIB 59195128377</item>
      <item>, OIB null</item>
      <item>, OIB 97457805858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DC1AE-9A83-451C-AD0E-34029FC5C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1829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2016-09-12T12:34:00Z</dcterms:created>
  <dc:creator>Maja Valušnig</dc:creator>
  <cp:lastModifiedBy>Marko Makaj</cp:lastModifiedBy>
  <cp:lastPrinted>2016-09-12T12:33:00Z</cp:lastPrinted>
  <dcterms:modified xmlns:xsi="http://www.w3.org/2001/XMLSchema-instance" xsi:type="dcterms:W3CDTF">2016-09-12T12:34:00Z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