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22b4" w14:paraId="67f22b4" w:rsidRDefault="00254B88" w:rsidP="009C4947" w:rsidR="00254B88" w:rsidRPr="006E16E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9C4947" w:rsidR="009C4947" w:rsidRPr="006E16ED">
      <w:pPr>
        <w:rPr>
          <w:lang w:val="hr-HR"/>
        </w:rPr>
      </w:pPr>
      <w:r w:rsidRPr="006E16ED">
        <w:rPr>
          <w:noProof/>
          <w:lang w:val="hr-HR"/>
        </w:rPr>
        <w:drawing>
          <wp:inline distR="0" distL="0" distB="0" distT="0">
            <wp:extent cy="962025" cx="715645"/>
            <wp:effectExtent b="9525" r="825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4B88" w:rsidP="00B25D57" w:rsidR="00254B88" w:rsidRPr="006E16ED">
      <w:pPr>
        <w:rPr>
          <w:sz w:val="24"/>
          <w:szCs w:val="24"/>
          <w:lang w:val="hr-HR"/>
        </w:rPr>
      </w:pPr>
      <w:r w:rsidRPr="006E16ED">
        <w:rPr>
          <w:sz w:val="24"/>
          <w:szCs w:val="24"/>
          <w:lang w:val="hr-HR"/>
        </w:rPr>
        <w:t>REPUBLIKA HRVATSKA</w:t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</w:p>
    <w:p w:rsidRDefault="00254B88" w:rsidP="00B25D57" w:rsidR="00254B88" w:rsidRPr="006E16ED">
      <w:pPr>
        <w:rPr>
          <w:sz w:val="24"/>
          <w:szCs w:val="24"/>
          <w:lang w:val="hr-HR"/>
        </w:rPr>
      </w:pPr>
      <w:r w:rsidRPr="006E16ED">
        <w:rPr>
          <w:sz w:val="24"/>
          <w:szCs w:val="24"/>
          <w:lang w:val="hr-HR"/>
        </w:rPr>
        <w:t>TRGOVAČKI SUD U ZAGREBU</w:t>
      </w:r>
    </w:p>
    <w:p w:rsidRDefault="00254B88" w:rsidP="00184D7F" w:rsidR="00254B88" w:rsidRPr="006E16ED">
      <w:pPr>
        <w:rPr>
          <w:sz w:val="24"/>
          <w:szCs w:val="24"/>
          <w:lang w:val="hr-HR"/>
        </w:rPr>
      </w:pPr>
      <w:r w:rsidRPr="006E16ED">
        <w:rPr>
          <w:sz w:val="24"/>
          <w:szCs w:val="24"/>
          <w:lang w:val="hr-HR"/>
        </w:rPr>
        <w:t xml:space="preserve">Zagreb, </w:t>
      </w:r>
      <w:proofErr w:type="spellStart"/>
      <w:r w:rsidRPr="006E16ED">
        <w:rPr>
          <w:sz w:val="24"/>
          <w:szCs w:val="24"/>
          <w:lang w:val="hr-HR"/>
        </w:rPr>
        <w:t>Amruševa</w:t>
      </w:r>
      <w:proofErr w:type="spellEnd"/>
      <w:r w:rsidRPr="006E16ED">
        <w:rPr>
          <w:sz w:val="24"/>
          <w:szCs w:val="24"/>
          <w:lang w:val="hr-HR"/>
        </w:rPr>
        <w:t xml:space="preserve"> 2/II</w:t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  <w:t xml:space="preserve">    </w:t>
      </w:r>
      <w:proofErr w:type="spellStart"/>
      <w:r w:rsidR="00202AB4" w:rsidRPr="006E16ED">
        <w:rPr>
          <w:sz w:val="24"/>
          <w:szCs w:val="24"/>
          <w:lang w:val="hr-HR"/>
        </w:rPr>
        <w:t>85</w:t>
      </w:r>
      <w:proofErr w:type="spellEnd"/>
      <w:r w:rsidRPr="006E16ED">
        <w:rPr>
          <w:sz w:val="24"/>
          <w:szCs w:val="24"/>
          <w:lang w:val="hr-HR"/>
        </w:rPr>
        <w:t>. St-</w:t>
      </w:r>
      <w:proofErr w:type="spellStart"/>
      <w:r w:rsidR="00A91EDF" w:rsidRPr="006E16ED">
        <w:rPr>
          <w:sz w:val="24"/>
          <w:szCs w:val="24"/>
          <w:lang w:val="hr-HR"/>
        </w:rPr>
        <w:t>6616</w:t>
      </w:r>
      <w:proofErr w:type="spellEnd"/>
      <w:r w:rsidR="00D43E3D" w:rsidRPr="006E16ED">
        <w:rPr>
          <w:sz w:val="24"/>
          <w:szCs w:val="24"/>
          <w:lang w:val="hr-HR"/>
        </w:rPr>
        <w:t>/</w:t>
      </w:r>
      <w:proofErr w:type="spellStart"/>
      <w:r w:rsidR="00D43E3D" w:rsidRPr="006E16ED">
        <w:rPr>
          <w:sz w:val="24"/>
          <w:szCs w:val="24"/>
          <w:lang w:val="hr-HR"/>
        </w:rPr>
        <w:t>16</w:t>
      </w:r>
      <w:proofErr w:type="spellEnd"/>
    </w:p>
    <w:p w:rsidRDefault="00254B88" w:rsidP="00184D7F" w:rsidR="00254B88" w:rsidRPr="006E16ED">
      <w:pPr>
        <w:rPr>
          <w:sz w:val="24"/>
          <w:szCs w:val="24"/>
          <w:lang w:val="hr-HR"/>
        </w:rPr>
      </w:pPr>
    </w:p>
    <w:p w:rsidRDefault="006E16ED" w:rsidP="006E16ED" w:rsidR="006E16ED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R E P U B L I K </w:t>
      </w:r>
      <w:proofErr w:type="gramStart"/>
      <w:r w:rsidRPr="004E77EF">
        <w:rPr>
          <w:sz w:val="24"/>
          <w:szCs w:val="24"/>
        </w:rPr>
        <w:t>A  H</w:t>
      </w:r>
      <w:proofErr w:type="gramEnd"/>
      <w:r w:rsidRPr="004E77EF">
        <w:rPr>
          <w:sz w:val="24"/>
          <w:szCs w:val="24"/>
        </w:rPr>
        <w:t xml:space="preserve"> R V A T S K A</w:t>
      </w:r>
    </w:p>
    <w:p w:rsidRDefault="006E16ED" w:rsidP="006E16ED" w:rsidR="006E16ED" w:rsidRPr="002A46D6">
      <w:pPr>
        <w:rPr>
          <w:sz w:val="24"/>
          <w:szCs w:val="24"/>
        </w:rPr>
      </w:pPr>
    </w:p>
    <w:p w:rsidRDefault="006E16ED" w:rsidP="006E16ED" w:rsidR="006E16ED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6E16ED" w:rsidP="00D055F6" w:rsidR="006E16ED">
      <w:pPr>
        <w:ind w:firstLine="720"/>
        <w:jc w:val="both"/>
        <w:rPr>
          <w:sz w:val="24"/>
          <w:szCs w:val="24"/>
          <w:lang w:val="hr-HR"/>
        </w:rPr>
      </w:pPr>
    </w:p>
    <w:p w:rsidRDefault="00D055F6" w:rsidP="00D055F6" w:rsidR="00D055F6" w:rsidRPr="006E16ED">
      <w:pPr>
        <w:ind w:firstLine="720"/>
        <w:jc w:val="both"/>
        <w:rPr>
          <w:sz w:val="24"/>
          <w:szCs w:val="24"/>
          <w:lang w:val="hr-HR"/>
        </w:rPr>
      </w:pPr>
      <w:r w:rsidRPr="006E16ED">
        <w:rPr>
          <w:sz w:val="24"/>
          <w:szCs w:val="24"/>
          <w:lang w:val="hr-HR"/>
        </w:rPr>
        <w:t xml:space="preserve">Trgovački sud u Zagrebu, po sucu </w:t>
      </w:r>
      <w:proofErr w:type="spellStart"/>
      <w:r w:rsidRPr="006E16ED">
        <w:rPr>
          <w:sz w:val="24"/>
          <w:szCs w:val="24"/>
          <w:lang w:val="hr-HR"/>
        </w:rPr>
        <w:t>mr.sc</w:t>
      </w:r>
      <w:proofErr w:type="spellEnd"/>
      <w:r w:rsidRPr="006E16ED">
        <w:rPr>
          <w:sz w:val="24"/>
          <w:szCs w:val="24"/>
          <w:lang w:val="hr-HR"/>
        </w:rPr>
        <w:t xml:space="preserve">. Ivani Koštarić Fegeš, u stečajnom postupku u povodu prijedloga predlagatelja </w:t>
      </w:r>
      <w:r w:rsidRPr="006E16ED">
        <w:rPr>
          <w:rFonts w:cstheme="majorBidi" w:hAnsiTheme="majorBidi" w:asciiTheme="majorBidi"/>
          <w:sz w:val="24"/>
          <w:szCs w:val="24"/>
          <w:lang w:val="hr-HR"/>
        </w:rPr>
        <w:t xml:space="preserve">REPUBLIKA HRVATSKA, Ministarstvo financija, Porezna uprava, </w:t>
      </w:r>
      <w:proofErr w:type="spellStart"/>
      <w:r w:rsidRPr="006E16ED">
        <w:rPr>
          <w:rFonts w:cstheme="majorBidi" w:hAnsiTheme="majorBidi" w:asciiTheme="majorBidi"/>
          <w:sz w:val="24"/>
          <w:szCs w:val="24"/>
          <w:lang w:val="hr-HR"/>
        </w:rPr>
        <w:t>OIB</w:t>
      </w:r>
      <w:proofErr w:type="spellEnd"/>
      <w:r w:rsidRPr="006E16ED">
        <w:rPr>
          <w:rFonts w:cstheme="majorBidi" w:hAnsiTheme="majorBidi" w:asciiTheme="majorBidi"/>
          <w:sz w:val="24"/>
          <w:szCs w:val="24"/>
          <w:lang w:val="hr-HR"/>
        </w:rPr>
        <w:t xml:space="preserve">: </w:t>
      </w:r>
      <w:proofErr w:type="spellStart"/>
      <w:r w:rsidRPr="006E16ED">
        <w:rPr>
          <w:rFonts w:cstheme="majorBidi" w:hAnsiTheme="majorBidi" w:asciiTheme="majorBidi"/>
          <w:sz w:val="24"/>
          <w:szCs w:val="24"/>
          <w:lang w:val="hr-HR"/>
        </w:rPr>
        <w:t>18683136487</w:t>
      </w:r>
      <w:proofErr w:type="spellEnd"/>
      <w:r w:rsidRPr="006E16ED">
        <w:rPr>
          <w:sz w:val="24"/>
          <w:szCs w:val="24"/>
          <w:lang w:val="hr-HR"/>
        </w:rPr>
        <w:t>, za otvaranje stečajnog postupka nad dužnikom DIVA STIL d.o.o.</w:t>
      </w:r>
      <w:r w:rsidR="00F76420">
        <w:rPr>
          <w:sz w:val="24"/>
          <w:szCs w:val="24"/>
          <w:lang w:val="hr-HR"/>
        </w:rPr>
        <w:t xml:space="preserve"> u stečaju</w:t>
      </w:r>
      <w:r w:rsidRPr="006E16ED">
        <w:rPr>
          <w:sz w:val="24"/>
          <w:szCs w:val="24"/>
          <w:lang w:val="hr-HR"/>
        </w:rPr>
        <w:t xml:space="preserve">, Zagreb, </w:t>
      </w:r>
      <w:proofErr w:type="spellStart"/>
      <w:r w:rsidRPr="006E16ED">
        <w:rPr>
          <w:sz w:val="24"/>
          <w:szCs w:val="24"/>
          <w:lang w:val="hr-HR"/>
        </w:rPr>
        <w:t>Miramarska</w:t>
      </w:r>
      <w:proofErr w:type="spellEnd"/>
      <w:r w:rsidRPr="006E16ED">
        <w:rPr>
          <w:sz w:val="24"/>
          <w:szCs w:val="24"/>
          <w:lang w:val="hr-HR"/>
        </w:rPr>
        <w:t xml:space="preserve"> </w:t>
      </w:r>
      <w:proofErr w:type="spellStart"/>
      <w:r w:rsidRPr="006E16ED">
        <w:rPr>
          <w:sz w:val="24"/>
          <w:szCs w:val="24"/>
          <w:lang w:val="hr-HR"/>
        </w:rPr>
        <w:t>20</w:t>
      </w:r>
      <w:proofErr w:type="spellEnd"/>
      <w:r w:rsidRPr="006E16ED">
        <w:rPr>
          <w:sz w:val="24"/>
          <w:szCs w:val="24"/>
          <w:lang w:val="hr-HR"/>
        </w:rPr>
        <w:t xml:space="preserve">, </w:t>
      </w:r>
      <w:proofErr w:type="spellStart"/>
      <w:r w:rsidRPr="006E16ED">
        <w:rPr>
          <w:sz w:val="24"/>
          <w:szCs w:val="24"/>
          <w:lang w:val="hr-HR"/>
        </w:rPr>
        <w:t>OIB</w:t>
      </w:r>
      <w:proofErr w:type="spellEnd"/>
      <w:r w:rsidRPr="006E16ED">
        <w:rPr>
          <w:sz w:val="24"/>
          <w:szCs w:val="24"/>
          <w:lang w:val="hr-HR"/>
        </w:rPr>
        <w:t xml:space="preserve">: </w:t>
      </w:r>
      <w:proofErr w:type="spellStart"/>
      <w:r w:rsidRPr="006E16ED">
        <w:rPr>
          <w:sz w:val="24"/>
          <w:szCs w:val="24"/>
          <w:lang w:val="hr-HR"/>
        </w:rPr>
        <w:t>97803799806</w:t>
      </w:r>
      <w:proofErr w:type="spellEnd"/>
      <w:r w:rsidRPr="006E16ED">
        <w:rPr>
          <w:sz w:val="24"/>
          <w:szCs w:val="24"/>
          <w:lang w:val="hr-HR"/>
        </w:rPr>
        <w:t xml:space="preserve">, </w:t>
      </w:r>
      <w:proofErr w:type="spellStart"/>
      <w:r w:rsidR="00280E25">
        <w:rPr>
          <w:sz w:val="24"/>
          <w:szCs w:val="24"/>
          <w:lang w:val="hr-HR"/>
        </w:rPr>
        <w:t>17</w:t>
      </w:r>
      <w:proofErr w:type="spellEnd"/>
      <w:r w:rsidR="00280E25">
        <w:rPr>
          <w:sz w:val="24"/>
          <w:szCs w:val="24"/>
          <w:lang w:val="hr-HR"/>
        </w:rPr>
        <w:t>. svibnja</w:t>
      </w:r>
      <w:r w:rsidRPr="006E16ED">
        <w:rPr>
          <w:sz w:val="24"/>
          <w:szCs w:val="24"/>
          <w:lang w:val="hr-HR"/>
        </w:rPr>
        <w:t xml:space="preserve"> </w:t>
      </w:r>
      <w:proofErr w:type="spellStart"/>
      <w:r w:rsidRPr="006E16ED">
        <w:rPr>
          <w:sz w:val="24"/>
          <w:szCs w:val="24"/>
          <w:lang w:val="hr-HR"/>
        </w:rPr>
        <w:t>2018</w:t>
      </w:r>
      <w:proofErr w:type="spellEnd"/>
      <w:r w:rsidRPr="006E16ED">
        <w:rPr>
          <w:sz w:val="24"/>
          <w:szCs w:val="24"/>
          <w:lang w:val="hr-HR"/>
        </w:rPr>
        <w:t>.,</w:t>
      </w:r>
    </w:p>
    <w:p w:rsidRDefault="00D055F6" w:rsidP="00D055F6" w:rsidR="00D055F6" w:rsidRPr="006E16ED">
      <w:pPr>
        <w:jc w:val="center"/>
        <w:rPr>
          <w:sz w:val="24"/>
          <w:szCs w:val="24"/>
          <w:lang w:val="hr-HR"/>
        </w:rPr>
      </w:pPr>
      <w:r w:rsidRPr="006E16ED">
        <w:rPr>
          <w:sz w:val="24"/>
          <w:szCs w:val="24"/>
          <w:lang w:val="hr-HR"/>
        </w:rPr>
        <w:t>z a k l j u č i o      j e</w:t>
      </w:r>
    </w:p>
    <w:p w:rsidRDefault="00D055F6" w:rsidP="00D055F6" w:rsidR="00D055F6" w:rsidRPr="006E16ED">
      <w:pPr>
        <w:rPr>
          <w:b/>
          <w:sz w:val="24"/>
          <w:szCs w:val="24"/>
          <w:lang w:val="hr-HR"/>
        </w:rPr>
      </w:pPr>
    </w:p>
    <w:p w:rsidRDefault="00D055F6" w:rsidP="0032595E" w:rsidR="00375852" w:rsidRPr="006E16ED">
      <w:pPr>
        <w:ind w:firstLine="720"/>
        <w:jc w:val="both"/>
        <w:rPr>
          <w:sz w:val="24"/>
          <w:szCs w:val="24"/>
          <w:lang w:val="hr-HR"/>
        </w:rPr>
      </w:pPr>
      <w:r w:rsidRPr="006E16ED">
        <w:rPr>
          <w:sz w:val="24"/>
          <w:szCs w:val="24"/>
          <w:lang w:val="hr-HR"/>
        </w:rPr>
        <w:t xml:space="preserve">Nalaže se stečajnom upravitelju Stjepanu </w:t>
      </w:r>
      <w:proofErr w:type="spellStart"/>
      <w:r w:rsidRPr="006E16ED">
        <w:rPr>
          <w:sz w:val="24"/>
          <w:szCs w:val="24"/>
          <w:lang w:val="hr-HR"/>
        </w:rPr>
        <w:t>Loviću</w:t>
      </w:r>
      <w:proofErr w:type="spellEnd"/>
      <w:r w:rsidRPr="006E16ED">
        <w:rPr>
          <w:sz w:val="24"/>
          <w:szCs w:val="24"/>
          <w:lang w:val="hr-HR"/>
        </w:rPr>
        <w:t xml:space="preserve">, Zagreb, </w:t>
      </w:r>
      <w:proofErr w:type="spellStart"/>
      <w:r w:rsidRPr="006E16ED">
        <w:rPr>
          <w:sz w:val="24"/>
          <w:szCs w:val="24"/>
          <w:lang w:val="hr-HR"/>
        </w:rPr>
        <w:t>Preradovićeva</w:t>
      </w:r>
      <w:proofErr w:type="spellEnd"/>
      <w:r w:rsidRPr="006E16ED">
        <w:rPr>
          <w:sz w:val="24"/>
          <w:szCs w:val="24"/>
          <w:lang w:val="hr-HR"/>
        </w:rPr>
        <w:t xml:space="preserve"> </w:t>
      </w:r>
      <w:proofErr w:type="spellStart"/>
      <w:r w:rsidRPr="006E16ED">
        <w:rPr>
          <w:sz w:val="24"/>
          <w:szCs w:val="24"/>
          <w:lang w:val="hr-HR"/>
        </w:rPr>
        <w:t>13</w:t>
      </w:r>
      <w:proofErr w:type="spellEnd"/>
      <w:r w:rsidRPr="006E16ED">
        <w:rPr>
          <w:sz w:val="24"/>
          <w:szCs w:val="24"/>
          <w:lang w:val="hr-HR"/>
        </w:rPr>
        <w:t xml:space="preserve">, </w:t>
      </w:r>
      <w:proofErr w:type="spellStart"/>
      <w:r w:rsidRPr="006E16ED">
        <w:rPr>
          <w:sz w:val="24"/>
          <w:szCs w:val="24"/>
          <w:lang w:val="hr-HR"/>
        </w:rPr>
        <w:t>OIB</w:t>
      </w:r>
      <w:proofErr w:type="spellEnd"/>
      <w:r w:rsidRPr="006E16ED">
        <w:rPr>
          <w:sz w:val="24"/>
          <w:szCs w:val="24"/>
          <w:lang w:val="hr-HR"/>
        </w:rPr>
        <w:t xml:space="preserve">: </w:t>
      </w:r>
      <w:proofErr w:type="spellStart"/>
      <w:r w:rsidRPr="006E16ED">
        <w:rPr>
          <w:sz w:val="24"/>
          <w:szCs w:val="24"/>
          <w:lang w:val="hr-HR"/>
        </w:rPr>
        <w:t>25964288839</w:t>
      </w:r>
      <w:proofErr w:type="spellEnd"/>
      <w:r w:rsidRPr="006E16ED">
        <w:rPr>
          <w:sz w:val="24"/>
          <w:szCs w:val="24"/>
          <w:lang w:val="hr-HR"/>
        </w:rPr>
        <w:t xml:space="preserve">, u roku osam dana </w:t>
      </w:r>
      <w:r w:rsidR="0032595E" w:rsidRPr="006E16ED">
        <w:rPr>
          <w:sz w:val="24"/>
          <w:szCs w:val="24"/>
          <w:lang w:val="hr-HR"/>
        </w:rPr>
        <w:t xml:space="preserve">od dostave ovog zaključka očitovati na navode iz podneska </w:t>
      </w:r>
      <w:r w:rsidR="006C4C11" w:rsidRPr="006E16ED">
        <w:rPr>
          <w:sz w:val="24"/>
          <w:szCs w:val="24"/>
          <w:lang w:val="hr-HR"/>
        </w:rPr>
        <w:t>Hrvojk</w:t>
      </w:r>
      <w:r w:rsidR="0032595E" w:rsidRPr="006E16ED">
        <w:rPr>
          <w:sz w:val="24"/>
          <w:szCs w:val="24"/>
          <w:lang w:val="hr-HR"/>
        </w:rPr>
        <w:t>e</w:t>
      </w:r>
      <w:r w:rsidR="006C4C11" w:rsidRPr="006E16ED">
        <w:rPr>
          <w:sz w:val="24"/>
          <w:szCs w:val="24"/>
          <w:lang w:val="hr-HR"/>
        </w:rPr>
        <w:t xml:space="preserve"> </w:t>
      </w:r>
      <w:proofErr w:type="spellStart"/>
      <w:r w:rsidR="006C4C11" w:rsidRPr="006E16ED">
        <w:rPr>
          <w:sz w:val="24"/>
          <w:szCs w:val="24"/>
          <w:lang w:val="hr-HR"/>
        </w:rPr>
        <w:t>Skoković</w:t>
      </w:r>
      <w:proofErr w:type="spellEnd"/>
      <w:r w:rsidR="006C4C11" w:rsidRPr="006E16ED">
        <w:rPr>
          <w:sz w:val="24"/>
          <w:szCs w:val="24"/>
          <w:lang w:val="hr-HR"/>
        </w:rPr>
        <w:t xml:space="preserve"> </w:t>
      </w:r>
      <w:proofErr w:type="spellStart"/>
      <w:r w:rsidR="006C4C11" w:rsidRPr="006E16ED">
        <w:rPr>
          <w:sz w:val="24"/>
          <w:szCs w:val="24"/>
          <w:lang w:val="hr-HR"/>
        </w:rPr>
        <w:t>Harašić</w:t>
      </w:r>
      <w:proofErr w:type="spellEnd"/>
      <w:r w:rsidR="006C4C11" w:rsidRPr="006E16ED">
        <w:rPr>
          <w:sz w:val="24"/>
          <w:szCs w:val="24"/>
          <w:lang w:val="hr-HR"/>
        </w:rPr>
        <w:t xml:space="preserve">, Dugo Selo, Ulica </w:t>
      </w:r>
      <w:proofErr w:type="spellStart"/>
      <w:r w:rsidR="006C4C11" w:rsidRPr="006E16ED">
        <w:rPr>
          <w:sz w:val="24"/>
          <w:szCs w:val="24"/>
          <w:lang w:val="hr-HR"/>
        </w:rPr>
        <w:t>Bregi</w:t>
      </w:r>
      <w:proofErr w:type="spellEnd"/>
      <w:r w:rsidR="006C4C11" w:rsidRPr="006E16ED">
        <w:rPr>
          <w:sz w:val="24"/>
          <w:szCs w:val="24"/>
          <w:lang w:val="hr-HR"/>
        </w:rPr>
        <w:t xml:space="preserve"> 3, </w:t>
      </w:r>
      <w:proofErr w:type="spellStart"/>
      <w:r w:rsidR="006C4C11" w:rsidRPr="006E16ED">
        <w:rPr>
          <w:sz w:val="24"/>
          <w:szCs w:val="24"/>
          <w:lang w:val="hr-HR"/>
        </w:rPr>
        <w:t>OIB</w:t>
      </w:r>
      <w:proofErr w:type="spellEnd"/>
      <w:r w:rsidR="006C4C11" w:rsidRPr="006E16ED">
        <w:rPr>
          <w:sz w:val="24"/>
          <w:szCs w:val="24"/>
          <w:lang w:val="hr-HR"/>
        </w:rPr>
        <w:t xml:space="preserve">: </w:t>
      </w:r>
      <w:proofErr w:type="spellStart"/>
      <w:r w:rsidR="006C4C11" w:rsidRPr="006E16ED">
        <w:rPr>
          <w:sz w:val="24"/>
          <w:szCs w:val="24"/>
          <w:lang w:val="hr-HR"/>
        </w:rPr>
        <w:t>57578355459</w:t>
      </w:r>
      <w:proofErr w:type="spellEnd"/>
      <w:r w:rsidR="001A4D80" w:rsidRPr="006E16ED">
        <w:rPr>
          <w:sz w:val="24"/>
          <w:szCs w:val="24"/>
          <w:lang w:val="hr-HR"/>
        </w:rPr>
        <w:t xml:space="preserve">, </w:t>
      </w:r>
      <w:r w:rsidR="0032595E" w:rsidRPr="006E16ED">
        <w:rPr>
          <w:sz w:val="24"/>
          <w:szCs w:val="24"/>
          <w:lang w:val="hr-HR"/>
        </w:rPr>
        <w:t>od</w:t>
      </w:r>
      <w:r w:rsidR="006C4C11" w:rsidRPr="006E16ED">
        <w:rPr>
          <w:sz w:val="24"/>
          <w:szCs w:val="24"/>
          <w:lang w:val="hr-HR"/>
        </w:rPr>
        <w:t xml:space="preserve"> </w:t>
      </w:r>
      <w:proofErr w:type="spellStart"/>
      <w:r w:rsidR="006C4C11" w:rsidRPr="006E16ED">
        <w:rPr>
          <w:sz w:val="24"/>
          <w:szCs w:val="24"/>
          <w:lang w:val="hr-HR"/>
        </w:rPr>
        <w:t>15</w:t>
      </w:r>
      <w:proofErr w:type="spellEnd"/>
      <w:r w:rsidR="006C4C11" w:rsidRPr="006E16ED">
        <w:rPr>
          <w:sz w:val="24"/>
          <w:szCs w:val="24"/>
          <w:lang w:val="hr-HR"/>
        </w:rPr>
        <w:t xml:space="preserve">. svibnja </w:t>
      </w:r>
      <w:proofErr w:type="spellStart"/>
      <w:r w:rsidR="006C4C11" w:rsidRPr="006E16ED">
        <w:rPr>
          <w:sz w:val="24"/>
          <w:szCs w:val="24"/>
          <w:lang w:val="hr-HR"/>
        </w:rPr>
        <w:t>2018</w:t>
      </w:r>
      <w:proofErr w:type="spellEnd"/>
      <w:r w:rsidR="006C4C11" w:rsidRPr="006E16ED">
        <w:rPr>
          <w:sz w:val="24"/>
          <w:szCs w:val="24"/>
          <w:lang w:val="hr-HR"/>
        </w:rPr>
        <w:t xml:space="preserve"> u kojem</w:t>
      </w:r>
      <w:r w:rsidR="0032595E" w:rsidRPr="006E16ED">
        <w:rPr>
          <w:sz w:val="24"/>
          <w:szCs w:val="24"/>
          <w:lang w:val="hr-HR"/>
        </w:rPr>
        <w:t xml:space="preserve">u, u bitnome, </w:t>
      </w:r>
      <w:r w:rsidR="006C4C11" w:rsidRPr="006E16ED">
        <w:rPr>
          <w:sz w:val="24"/>
          <w:szCs w:val="24"/>
          <w:lang w:val="hr-HR"/>
        </w:rPr>
        <w:t xml:space="preserve">zahtjeva "izuzimanje" nekretnine </w:t>
      </w:r>
      <w:r w:rsidR="00375852" w:rsidRPr="006E16ED">
        <w:rPr>
          <w:sz w:val="24"/>
          <w:szCs w:val="24"/>
          <w:lang w:val="hr-HR"/>
        </w:rPr>
        <w:t xml:space="preserve">upisane u </w:t>
      </w:r>
      <w:proofErr w:type="spellStart"/>
      <w:r w:rsidR="00375852" w:rsidRPr="006E16ED">
        <w:rPr>
          <w:rFonts w:eastAsiaTheme="minorHAnsi"/>
          <w:sz w:val="24"/>
          <w:szCs w:val="24"/>
          <w:lang w:eastAsia="en-US" w:val="hr-HR"/>
        </w:rPr>
        <w:t>zk.ul</w:t>
      </w:r>
      <w:proofErr w:type="spellEnd"/>
      <w:r w:rsidR="00375852" w:rsidRPr="006E16ED">
        <w:rPr>
          <w:rFonts w:eastAsiaTheme="minorHAnsi"/>
          <w:sz w:val="24"/>
          <w:szCs w:val="24"/>
          <w:lang w:eastAsia="en-US" w:val="hr-HR"/>
        </w:rPr>
        <w:t xml:space="preserve">. broj </w:t>
      </w:r>
      <w:proofErr w:type="spellStart"/>
      <w:r w:rsidR="00375852" w:rsidRPr="006E16ED">
        <w:rPr>
          <w:rFonts w:eastAsiaTheme="minorHAnsi"/>
          <w:sz w:val="24"/>
          <w:szCs w:val="24"/>
          <w:lang w:eastAsia="en-US" w:val="hr-HR"/>
        </w:rPr>
        <w:t>7430</w:t>
      </w:r>
      <w:proofErr w:type="spellEnd"/>
      <w:r w:rsidR="00375852" w:rsidRPr="006E16ED">
        <w:rPr>
          <w:rFonts w:eastAsiaTheme="minorHAnsi"/>
          <w:sz w:val="24"/>
          <w:szCs w:val="24"/>
          <w:lang w:eastAsia="en-US" w:val="hr-HR"/>
        </w:rPr>
        <w:t xml:space="preserve">, k.o. </w:t>
      </w:r>
      <w:proofErr w:type="spellStart"/>
      <w:r w:rsidR="00375852" w:rsidRPr="006E16ED">
        <w:rPr>
          <w:rFonts w:eastAsiaTheme="minorHAnsi"/>
          <w:sz w:val="24"/>
          <w:szCs w:val="24"/>
          <w:lang w:eastAsia="en-US" w:val="hr-HR"/>
        </w:rPr>
        <w:t>335606</w:t>
      </w:r>
      <w:proofErr w:type="spellEnd"/>
      <w:r w:rsidR="00375852" w:rsidRPr="006E16ED">
        <w:rPr>
          <w:rFonts w:eastAsiaTheme="minorHAnsi"/>
          <w:sz w:val="24"/>
          <w:szCs w:val="24"/>
          <w:lang w:eastAsia="en-US" w:val="hr-HR"/>
        </w:rPr>
        <w:t xml:space="preserve">, Vrapče, </w:t>
      </w:r>
      <w:proofErr w:type="spellStart"/>
      <w:r w:rsidR="00375852" w:rsidRPr="006E16ED">
        <w:rPr>
          <w:rFonts w:eastAsiaTheme="minorHAnsi"/>
          <w:sz w:val="24"/>
          <w:szCs w:val="24"/>
          <w:lang w:eastAsia="en-US" w:val="hr-HR"/>
        </w:rPr>
        <w:t>kč.br</w:t>
      </w:r>
      <w:proofErr w:type="spellEnd"/>
      <w:r w:rsidR="00375852" w:rsidRPr="006E16ED">
        <w:rPr>
          <w:rFonts w:eastAsiaTheme="minorHAnsi"/>
          <w:sz w:val="24"/>
          <w:szCs w:val="24"/>
          <w:lang w:eastAsia="en-US" w:val="hr-HR"/>
        </w:rPr>
        <w:t xml:space="preserve">. </w:t>
      </w:r>
      <w:proofErr w:type="spellStart"/>
      <w:r w:rsidR="00375852" w:rsidRPr="006E16ED">
        <w:rPr>
          <w:rFonts w:eastAsiaTheme="minorHAnsi"/>
          <w:sz w:val="24"/>
          <w:szCs w:val="24"/>
          <w:lang w:eastAsia="en-US" w:val="hr-HR"/>
        </w:rPr>
        <w:t>1826</w:t>
      </w:r>
      <w:proofErr w:type="spellEnd"/>
      <w:r w:rsidR="00375852" w:rsidRPr="006E16ED">
        <w:rPr>
          <w:rFonts w:eastAsiaTheme="minorHAnsi"/>
          <w:sz w:val="24"/>
          <w:szCs w:val="24"/>
          <w:lang w:eastAsia="en-US" w:val="hr-HR"/>
        </w:rPr>
        <w:t xml:space="preserve">/4, 3. suvlasnički dio </w:t>
      </w:r>
      <w:proofErr w:type="spellStart"/>
      <w:r w:rsidR="00375852" w:rsidRPr="006E16ED">
        <w:rPr>
          <w:rFonts w:eastAsiaTheme="minorHAnsi"/>
          <w:sz w:val="24"/>
          <w:szCs w:val="24"/>
          <w:lang w:eastAsia="en-US" w:val="hr-HR"/>
        </w:rPr>
        <w:t>218</w:t>
      </w:r>
      <w:proofErr w:type="spellEnd"/>
      <w:r w:rsidR="00375852" w:rsidRPr="006E16ED">
        <w:rPr>
          <w:rFonts w:eastAsiaTheme="minorHAnsi"/>
          <w:sz w:val="24"/>
          <w:szCs w:val="24"/>
          <w:lang w:eastAsia="en-US" w:val="hr-HR"/>
        </w:rPr>
        <w:t>/</w:t>
      </w:r>
      <w:proofErr w:type="spellStart"/>
      <w:r w:rsidR="00375852" w:rsidRPr="006E16ED">
        <w:rPr>
          <w:rFonts w:eastAsiaTheme="minorHAnsi"/>
          <w:sz w:val="24"/>
          <w:szCs w:val="24"/>
          <w:lang w:eastAsia="en-US" w:val="hr-HR"/>
        </w:rPr>
        <w:t>1000</w:t>
      </w:r>
      <w:proofErr w:type="spellEnd"/>
      <w:r w:rsidR="00375852" w:rsidRPr="006E16ED">
        <w:rPr>
          <w:rFonts w:eastAsiaTheme="minorHAnsi"/>
          <w:sz w:val="24"/>
          <w:szCs w:val="24"/>
          <w:lang w:eastAsia="en-US" w:val="hr-HR"/>
        </w:rPr>
        <w:t>, ETAŽNO VLASNIŠTVO (E-3), iz stečajnog post</w:t>
      </w:r>
      <w:r w:rsidR="0032595E" w:rsidRPr="006E16ED">
        <w:rPr>
          <w:rFonts w:eastAsiaTheme="minorHAnsi"/>
          <w:sz w:val="24"/>
          <w:szCs w:val="24"/>
          <w:lang w:eastAsia="en-US" w:val="hr-HR"/>
        </w:rPr>
        <w:t xml:space="preserve">upka nad dužnikom jer je </w:t>
      </w:r>
      <w:r w:rsidR="00375852" w:rsidRPr="006E16ED">
        <w:rPr>
          <w:rFonts w:eastAsiaTheme="minorHAnsi"/>
          <w:sz w:val="24"/>
          <w:szCs w:val="24"/>
          <w:lang w:eastAsia="en-US" w:val="hr-HR"/>
        </w:rPr>
        <w:t>navedenu nekretninu stekla na javnoj dražbi i u zemljišnim knjigama</w:t>
      </w:r>
      <w:r w:rsidR="0032595E" w:rsidRPr="006E16ED">
        <w:rPr>
          <w:rFonts w:eastAsiaTheme="minorHAnsi"/>
          <w:sz w:val="24"/>
          <w:szCs w:val="24"/>
          <w:lang w:eastAsia="en-US" w:val="hr-HR"/>
        </w:rPr>
        <w:t xml:space="preserve"> je upisana kao njezin vlasnik.</w:t>
      </w:r>
    </w:p>
    <w:p w:rsidRDefault="006001FF" w:rsidP="009C4947" w:rsidR="006001FF" w:rsidRPr="006E16ED">
      <w:pPr>
        <w:ind w:firstLine="720"/>
        <w:jc w:val="both"/>
        <w:rPr>
          <w:sz w:val="24"/>
          <w:szCs w:val="24"/>
          <w:lang w:val="hr-HR"/>
        </w:rPr>
      </w:pPr>
    </w:p>
    <w:p w:rsidRDefault="00254B88" w:rsidP="00954E63" w:rsidR="00254B88" w:rsidRPr="006E16ED">
      <w:pPr>
        <w:jc w:val="center"/>
        <w:rPr>
          <w:sz w:val="24"/>
          <w:szCs w:val="24"/>
          <w:lang w:val="hr-HR"/>
        </w:rPr>
      </w:pPr>
      <w:r w:rsidRPr="006E16ED">
        <w:rPr>
          <w:sz w:val="24"/>
          <w:szCs w:val="24"/>
          <w:lang w:val="hr-HR"/>
        </w:rPr>
        <w:t xml:space="preserve">U Zagrebu </w:t>
      </w:r>
      <w:proofErr w:type="spellStart"/>
      <w:r w:rsidR="00025842" w:rsidRPr="006E16ED">
        <w:rPr>
          <w:sz w:val="24"/>
          <w:szCs w:val="24"/>
          <w:lang w:val="hr-HR"/>
        </w:rPr>
        <w:t>17</w:t>
      </w:r>
      <w:proofErr w:type="spellEnd"/>
      <w:r w:rsidR="00EF0C6F" w:rsidRPr="006E16ED">
        <w:rPr>
          <w:sz w:val="24"/>
          <w:szCs w:val="24"/>
          <w:lang w:val="hr-HR"/>
        </w:rPr>
        <w:t xml:space="preserve">. </w:t>
      </w:r>
      <w:r w:rsidR="00025842" w:rsidRPr="006E16ED">
        <w:rPr>
          <w:sz w:val="24"/>
          <w:szCs w:val="24"/>
          <w:lang w:val="hr-HR"/>
        </w:rPr>
        <w:t>svib</w:t>
      </w:r>
      <w:r w:rsidR="006B5746" w:rsidRPr="006E16ED">
        <w:rPr>
          <w:sz w:val="24"/>
          <w:szCs w:val="24"/>
          <w:lang w:val="hr-HR"/>
        </w:rPr>
        <w:t>n</w:t>
      </w:r>
      <w:r w:rsidR="00025842" w:rsidRPr="006E16ED">
        <w:rPr>
          <w:sz w:val="24"/>
          <w:szCs w:val="24"/>
          <w:lang w:val="hr-HR"/>
        </w:rPr>
        <w:t xml:space="preserve">ja </w:t>
      </w:r>
      <w:proofErr w:type="spellStart"/>
      <w:r w:rsidR="009C4947" w:rsidRPr="006E16ED">
        <w:rPr>
          <w:sz w:val="24"/>
          <w:szCs w:val="24"/>
          <w:lang w:val="hr-HR"/>
        </w:rPr>
        <w:t>201</w:t>
      </w:r>
      <w:r w:rsidR="00025842" w:rsidRPr="006E16ED">
        <w:rPr>
          <w:sz w:val="24"/>
          <w:szCs w:val="24"/>
          <w:lang w:val="hr-HR"/>
        </w:rPr>
        <w:t>8</w:t>
      </w:r>
      <w:proofErr w:type="spellEnd"/>
      <w:r w:rsidRPr="006E16ED">
        <w:rPr>
          <w:sz w:val="24"/>
          <w:szCs w:val="24"/>
          <w:lang w:val="hr-HR"/>
        </w:rPr>
        <w:t>.</w:t>
      </w:r>
    </w:p>
    <w:p w:rsidRDefault="00254B88" w:rsidP="00954E63" w:rsidR="00254B88" w:rsidRPr="006E16ED">
      <w:pPr>
        <w:jc w:val="both"/>
        <w:rPr>
          <w:sz w:val="24"/>
          <w:szCs w:val="24"/>
          <w:lang w:val="hr-HR"/>
        </w:rPr>
      </w:pPr>
    </w:p>
    <w:p w:rsidRDefault="00202AB4" w:rsidP="00202AB4" w:rsidR="00254B88" w:rsidRPr="006E16ED">
      <w:pPr>
        <w:rPr>
          <w:sz w:val="24"/>
          <w:szCs w:val="24"/>
          <w:lang w:val="hr-HR"/>
        </w:rPr>
      </w:pPr>
      <w:r w:rsidRPr="006E16ED">
        <w:rPr>
          <w:sz w:val="24"/>
          <w:szCs w:val="24"/>
          <w:lang w:val="hr-HR"/>
        </w:rPr>
        <w:t xml:space="preserve">     </w:t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="00254B88" w:rsidRPr="006E16ED">
        <w:rPr>
          <w:sz w:val="24"/>
          <w:szCs w:val="24"/>
          <w:lang w:val="hr-HR"/>
        </w:rPr>
        <w:t>SUDAC</w:t>
      </w:r>
    </w:p>
    <w:p w:rsidRDefault="00202AB4" w:rsidP="009C4947" w:rsidR="00202AB4" w:rsidRPr="006E16ED">
      <w:pPr>
        <w:jc w:val="right"/>
        <w:rPr>
          <w:sz w:val="24"/>
          <w:szCs w:val="24"/>
          <w:lang w:val="hr-HR"/>
        </w:rPr>
      </w:pPr>
      <w:proofErr w:type="spellStart"/>
      <w:r w:rsidRPr="006E16ED">
        <w:rPr>
          <w:sz w:val="24"/>
          <w:szCs w:val="24"/>
          <w:lang w:val="hr-HR"/>
        </w:rPr>
        <w:t>mr.sc</w:t>
      </w:r>
      <w:proofErr w:type="spellEnd"/>
      <w:r w:rsidRPr="006E16ED">
        <w:rPr>
          <w:sz w:val="24"/>
          <w:szCs w:val="24"/>
          <w:lang w:val="hr-HR"/>
        </w:rPr>
        <w:t>. Ivana Koštarić Fegeš</w:t>
      </w:r>
      <w:r w:rsidR="00191F5D">
        <w:rPr>
          <w:sz w:val="24"/>
          <w:szCs w:val="24"/>
          <w:lang w:val="hr-HR"/>
        </w:rPr>
        <w:t>, v.r.</w:t>
      </w:r>
    </w:p>
    <w:p w:rsidRDefault="00202AB4" w:rsidP="009C4947" w:rsidR="00254B88" w:rsidRPr="006E16ED">
      <w:pPr>
        <w:jc w:val="right"/>
        <w:rPr>
          <w:sz w:val="24"/>
          <w:szCs w:val="24"/>
          <w:lang w:val="hr-HR"/>
        </w:rPr>
      </w:pP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  <w:r w:rsidRPr="006E16ED">
        <w:rPr>
          <w:sz w:val="24"/>
          <w:szCs w:val="24"/>
          <w:lang w:val="hr-HR"/>
        </w:rPr>
        <w:tab/>
      </w:r>
    </w:p>
    <w:p w:rsidRDefault="00254B88" w:rsidP="00B25D57" w:rsidR="00254B88" w:rsidRPr="006E16ED">
      <w:pPr>
        <w:rPr>
          <w:sz w:val="24"/>
          <w:szCs w:val="24"/>
          <w:lang w:val="hr-HR"/>
        </w:rPr>
      </w:pPr>
    </w:p>
    <w:p w:rsidRDefault="00254B88" w:rsidP="00B25D57" w:rsidR="00254B88" w:rsidRPr="006E16ED">
      <w:pPr>
        <w:jc w:val="both"/>
        <w:rPr>
          <w:sz w:val="24"/>
          <w:szCs w:val="24"/>
          <w:lang w:val="hr-HR"/>
        </w:rPr>
      </w:pPr>
    </w:p>
    <w:p w:rsidRDefault="00254B88" w:rsidP="00174429" w:rsidR="00254B88" w:rsidRPr="006E16ED">
      <w:pPr>
        <w:jc w:val="both"/>
        <w:rPr>
          <w:sz w:val="24"/>
          <w:szCs w:val="24"/>
          <w:lang w:val="hr-HR"/>
        </w:rPr>
      </w:pPr>
    </w:p>
    <w:p w:rsidRDefault="00254B88" w:rsidP="00174429" w:rsidR="00254B88" w:rsidRPr="006E16ED">
      <w:pPr>
        <w:jc w:val="both"/>
        <w:rPr>
          <w:sz w:val="24"/>
          <w:szCs w:val="24"/>
          <w:lang w:val="hr-HR"/>
        </w:rPr>
      </w:pPr>
    </w:p>
    <w:p w:rsidRDefault="00191F5D" w:rsidP="00191F5D" w:rsidR="00191F5D">
      <w:pPr>
        <w:overflowPunct/>
        <w:jc w:val="both"/>
        <w:textAlignment w:val="auto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</w:t>
      </w:r>
    </w:p>
    <w:p w:rsidRDefault="00191F5D" w:rsidP="00191F5D" w:rsidR="00025842" w:rsidRPr="006E16E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Natalija Perković</w:t>
      </w:r>
    </w:p>
    <w:sectPr w:rsidSect="002E3FB7" w:rsidR="00025842" w:rsidRPr="006E16ED">
      <w:headerReference w:type="even" r:id="rId10"/>
      <w:headerReference w:type="default" r:id="rId11"/>
      <w:pgSz w:h="16838" w:w="11906"/>
      <w:pgMar w:gutter="0" w:footer="720" w:header="720" w:left="1800" w:bottom="156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C11" w:rsidR="00B94C11">
      <w:r>
        <w:separator/>
      </w:r>
    </w:p>
  </w:endnote>
  <w:endnote w:id="0" w:type="continuationSeparator">
    <w:p w:rsidRDefault="00B94C11" w:rsidR="00B94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C11" w:rsidR="00B94C11">
      <w:r>
        <w:separator/>
      </w:r>
    </w:p>
  </w:footnote>
  <w:footnote w:id="0" w:type="continuationSeparator">
    <w:p w:rsidRDefault="00B94C11" w:rsidR="00B94C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R="00254B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P="00D65209" w:rsidR="00254B8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5672C"/>
    <w:multiLevelType w:val="hybridMultilevel"/>
    <w:tmpl w:val="CC6CEBFA"/>
    <w:lvl w:tplc="108056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527"/>
    <w:rsid w:val="00013D37"/>
    <w:rsid w:val="00023C15"/>
    <w:rsid w:val="00024596"/>
    <w:rsid w:val="00025842"/>
    <w:rsid w:val="000665E2"/>
    <w:rsid w:val="0008395D"/>
    <w:rsid w:val="0008530C"/>
    <w:rsid w:val="000A01A0"/>
    <w:rsid w:val="000B52DC"/>
    <w:rsid w:val="000C3578"/>
    <w:rsid w:val="000C563D"/>
    <w:rsid w:val="000C6850"/>
    <w:rsid w:val="000D185C"/>
    <w:rsid w:val="000D7D4E"/>
    <w:rsid w:val="000E72D3"/>
    <w:rsid w:val="00103029"/>
    <w:rsid w:val="00121A31"/>
    <w:rsid w:val="001324C2"/>
    <w:rsid w:val="00137252"/>
    <w:rsid w:val="00146063"/>
    <w:rsid w:val="001633EB"/>
    <w:rsid w:val="00174429"/>
    <w:rsid w:val="00184D7F"/>
    <w:rsid w:val="0018546A"/>
    <w:rsid w:val="00191F5D"/>
    <w:rsid w:val="001A4D80"/>
    <w:rsid w:val="001B5BBA"/>
    <w:rsid w:val="001E2846"/>
    <w:rsid w:val="001F6B35"/>
    <w:rsid w:val="00202AB4"/>
    <w:rsid w:val="00205C0B"/>
    <w:rsid w:val="00205C6D"/>
    <w:rsid w:val="00223373"/>
    <w:rsid w:val="002319B3"/>
    <w:rsid w:val="002327FD"/>
    <w:rsid w:val="00242FB3"/>
    <w:rsid w:val="00247E2B"/>
    <w:rsid w:val="00254B88"/>
    <w:rsid w:val="00266376"/>
    <w:rsid w:val="00280958"/>
    <w:rsid w:val="00280E25"/>
    <w:rsid w:val="00293256"/>
    <w:rsid w:val="002A3C05"/>
    <w:rsid w:val="002B4FD0"/>
    <w:rsid w:val="002B73A2"/>
    <w:rsid w:val="002C655D"/>
    <w:rsid w:val="002D3AA3"/>
    <w:rsid w:val="002D422C"/>
    <w:rsid w:val="002E3FB7"/>
    <w:rsid w:val="002F2A24"/>
    <w:rsid w:val="002F31E0"/>
    <w:rsid w:val="003070FF"/>
    <w:rsid w:val="003079C3"/>
    <w:rsid w:val="0032595E"/>
    <w:rsid w:val="00326F15"/>
    <w:rsid w:val="00337C8F"/>
    <w:rsid w:val="003555FB"/>
    <w:rsid w:val="00375852"/>
    <w:rsid w:val="003762BE"/>
    <w:rsid w:val="00376AC2"/>
    <w:rsid w:val="003B62C9"/>
    <w:rsid w:val="003D00BF"/>
    <w:rsid w:val="003D7163"/>
    <w:rsid w:val="00402070"/>
    <w:rsid w:val="00406485"/>
    <w:rsid w:val="004219D8"/>
    <w:rsid w:val="00426196"/>
    <w:rsid w:val="00432C52"/>
    <w:rsid w:val="00437B84"/>
    <w:rsid w:val="00437D88"/>
    <w:rsid w:val="00446157"/>
    <w:rsid w:val="00446533"/>
    <w:rsid w:val="0044718A"/>
    <w:rsid w:val="0046291B"/>
    <w:rsid w:val="004653DA"/>
    <w:rsid w:val="00467C05"/>
    <w:rsid w:val="00483333"/>
    <w:rsid w:val="00485527"/>
    <w:rsid w:val="004916BE"/>
    <w:rsid w:val="004B3FCA"/>
    <w:rsid w:val="004B4FC9"/>
    <w:rsid w:val="004C6519"/>
    <w:rsid w:val="004D6E83"/>
    <w:rsid w:val="004E1C3D"/>
    <w:rsid w:val="005354A4"/>
    <w:rsid w:val="00567C88"/>
    <w:rsid w:val="005838FD"/>
    <w:rsid w:val="00587CD0"/>
    <w:rsid w:val="005B3168"/>
    <w:rsid w:val="005B54F5"/>
    <w:rsid w:val="005F0198"/>
    <w:rsid w:val="005F4144"/>
    <w:rsid w:val="005F4843"/>
    <w:rsid w:val="006001FF"/>
    <w:rsid w:val="006024B9"/>
    <w:rsid w:val="00610395"/>
    <w:rsid w:val="00611C6F"/>
    <w:rsid w:val="006376EA"/>
    <w:rsid w:val="00647B02"/>
    <w:rsid w:val="00654242"/>
    <w:rsid w:val="006663F1"/>
    <w:rsid w:val="00666A10"/>
    <w:rsid w:val="00667365"/>
    <w:rsid w:val="00671D97"/>
    <w:rsid w:val="00694FE0"/>
    <w:rsid w:val="006B5746"/>
    <w:rsid w:val="006C4C11"/>
    <w:rsid w:val="006C7639"/>
    <w:rsid w:val="006D6930"/>
    <w:rsid w:val="006E16ED"/>
    <w:rsid w:val="006F04CD"/>
    <w:rsid w:val="007027C5"/>
    <w:rsid w:val="0070449F"/>
    <w:rsid w:val="0071479B"/>
    <w:rsid w:val="00714CB9"/>
    <w:rsid w:val="00724011"/>
    <w:rsid w:val="00756348"/>
    <w:rsid w:val="00763071"/>
    <w:rsid w:val="00780C28"/>
    <w:rsid w:val="007836BE"/>
    <w:rsid w:val="0078742C"/>
    <w:rsid w:val="0079765A"/>
    <w:rsid w:val="007A4866"/>
    <w:rsid w:val="007B3AB6"/>
    <w:rsid w:val="007B601E"/>
    <w:rsid w:val="00820700"/>
    <w:rsid w:val="00823FB7"/>
    <w:rsid w:val="00840198"/>
    <w:rsid w:val="00855757"/>
    <w:rsid w:val="00860764"/>
    <w:rsid w:val="00863F66"/>
    <w:rsid w:val="00865B68"/>
    <w:rsid w:val="00874814"/>
    <w:rsid w:val="008803CA"/>
    <w:rsid w:val="008918EB"/>
    <w:rsid w:val="008963B9"/>
    <w:rsid w:val="008A21F6"/>
    <w:rsid w:val="008C5693"/>
    <w:rsid w:val="008D5B3E"/>
    <w:rsid w:val="008E393A"/>
    <w:rsid w:val="008F588D"/>
    <w:rsid w:val="009017F2"/>
    <w:rsid w:val="00901DDF"/>
    <w:rsid w:val="00911639"/>
    <w:rsid w:val="00930202"/>
    <w:rsid w:val="00946A05"/>
    <w:rsid w:val="00954E63"/>
    <w:rsid w:val="009766C2"/>
    <w:rsid w:val="00980D2D"/>
    <w:rsid w:val="0098740A"/>
    <w:rsid w:val="0098797A"/>
    <w:rsid w:val="00987C28"/>
    <w:rsid w:val="0099366A"/>
    <w:rsid w:val="0099721E"/>
    <w:rsid w:val="009B73A9"/>
    <w:rsid w:val="009C4947"/>
    <w:rsid w:val="009D79B2"/>
    <w:rsid w:val="009F0B4F"/>
    <w:rsid w:val="00A04FB5"/>
    <w:rsid w:val="00A25341"/>
    <w:rsid w:val="00A30645"/>
    <w:rsid w:val="00A531B7"/>
    <w:rsid w:val="00A53933"/>
    <w:rsid w:val="00A640C1"/>
    <w:rsid w:val="00A67299"/>
    <w:rsid w:val="00A86BE5"/>
    <w:rsid w:val="00A91EDF"/>
    <w:rsid w:val="00AA259B"/>
    <w:rsid w:val="00AA5A02"/>
    <w:rsid w:val="00AB1C70"/>
    <w:rsid w:val="00AC2FF6"/>
    <w:rsid w:val="00AC3E11"/>
    <w:rsid w:val="00AC5068"/>
    <w:rsid w:val="00AD4EAD"/>
    <w:rsid w:val="00AD5FE9"/>
    <w:rsid w:val="00AE5CAA"/>
    <w:rsid w:val="00AF0C87"/>
    <w:rsid w:val="00B14540"/>
    <w:rsid w:val="00B147B0"/>
    <w:rsid w:val="00B25A77"/>
    <w:rsid w:val="00B25D57"/>
    <w:rsid w:val="00B31174"/>
    <w:rsid w:val="00B33009"/>
    <w:rsid w:val="00B35854"/>
    <w:rsid w:val="00B364CD"/>
    <w:rsid w:val="00B53D78"/>
    <w:rsid w:val="00B54439"/>
    <w:rsid w:val="00B55AFA"/>
    <w:rsid w:val="00B637D4"/>
    <w:rsid w:val="00B7199C"/>
    <w:rsid w:val="00B804A3"/>
    <w:rsid w:val="00B94C11"/>
    <w:rsid w:val="00BB3517"/>
    <w:rsid w:val="00BC1521"/>
    <w:rsid w:val="00BC1DE5"/>
    <w:rsid w:val="00BC3EE5"/>
    <w:rsid w:val="00BD15D1"/>
    <w:rsid w:val="00BD2305"/>
    <w:rsid w:val="00BD2CCF"/>
    <w:rsid w:val="00BE1639"/>
    <w:rsid w:val="00BE2A8A"/>
    <w:rsid w:val="00BF66E1"/>
    <w:rsid w:val="00C23C16"/>
    <w:rsid w:val="00C34831"/>
    <w:rsid w:val="00C36CE5"/>
    <w:rsid w:val="00C3712A"/>
    <w:rsid w:val="00C43224"/>
    <w:rsid w:val="00C5642C"/>
    <w:rsid w:val="00C76F15"/>
    <w:rsid w:val="00C878A6"/>
    <w:rsid w:val="00CC4F28"/>
    <w:rsid w:val="00D055F6"/>
    <w:rsid w:val="00D13054"/>
    <w:rsid w:val="00D4199F"/>
    <w:rsid w:val="00D43CC1"/>
    <w:rsid w:val="00D43E3D"/>
    <w:rsid w:val="00D45362"/>
    <w:rsid w:val="00D45CA3"/>
    <w:rsid w:val="00D573D2"/>
    <w:rsid w:val="00D65209"/>
    <w:rsid w:val="00D840F1"/>
    <w:rsid w:val="00D9699B"/>
    <w:rsid w:val="00DC0E49"/>
    <w:rsid w:val="00DC20B5"/>
    <w:rsid w:val="00DC5CC6"/>
    <w:rsid w:val="00DD0A91"/>
    <w:rsid w:val="00E137DC"/>
    <w:rsid w:val="00E1754E"/>
    <w:rsid w:val="00E20AF3"/>
    <w:rsid w:val="00E264A4"/>
    <w:rsid w:val="00E30D49"/>
    <w:rsid w:val="00E3798E"/>
    <w:rsid w:val="00E608D9"/>
    <w:rsid w:val="00E61E9C"/>
    <w:rsid w:val="00E64DCC"/>
    <w:rsid w:val="00E764D8"/>
    <w:rsid w:val="00EB0095"/>
    <w:rsid w:val="00ED1328"/>
    <w:rsid w:val="00EF09D7"/>
    <w:rsid w:val="00EF0C6F"/>
    <w:rsid w:val="00F060AE"/>
    <w:rsid w:val="00F36FAD"/>
    <w:rsid w:val="00F60DC4"/>
    <w:rsid w:val="00F76420"/>
    <w:rsid w:val="00F910EB"/>
    <w:rsid w:val="00FA1114"/>
    <w:rsid w:val="00FC18F6"/>
    <w:rsid w:val="00FC5D60"/>
    <w:rsid w:val="00FE61B0"/>
    <w:rsid w:val="00FF0504"/>
    <w:rsid w:val="00FF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CAA"/>
    <w:pPr>
      <w:overflowPunct w:val="false"/>
      <w:autoSpaceDE w:val="false"/>
      <w:autoSpaceDN w:val="false"/>
      <w:adjustRightInd w:val="false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B637D4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cs="Times New Roman" w:hAnsi="Cambria" w:ascii="Cambria"/>
      <w:b/>
      <w:bCs/>
      <w:i/>
      <w:iCs/>
      <w:sz w:val="28"/>
      <w:szCs w:val="28"/>
      <w:lang w:val="en-GB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cs="Times New Roman" w:hAnsi="Cambria" w:ascii="Cambria"/>
      <w:b/>
      <w:bCs/>
      <w:sz w:val="26"/>
      <w:szCs w:val="26"/>
      <w:lang w:val="en-GB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cs="Times New Roman" w:hAnsi="Calibri" w:asci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true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6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4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4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4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4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semiHidden="0" w:uiPriority="0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CAA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B637D4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ascii="Cambria" w:cs="Times New Roman" w:hAnsi="Cambria"/>
      <w:b/>
      <w:bCs/>
      <w:i/>
      <w:iCs/>
      <w:sz w:val="28"/>
      <w:szCs w:val="28"/>
      <w:lang w:val="en-GB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ascii="Cambria" w:cs="Times New Roman" w:hAnsi="Cambria"/>
      <w:b/>
      <w:bCs/>
      <w:sz w:val="26"/>
      <w:szCs w:val="26"/>
      <w:lang w:val="en-GB"/>
    </w:rPr>
  </w:style>
  <w:style w:customStyle="1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ascii="Calibri" w:cs="Times New Roman" w:hAns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1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6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4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4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4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4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2063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St-6616/2016-35</izvorni_sadrzaj>
    <derivirana_varijabla naziv="DomainObject.Oznaka_1">St-6616/2016-35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6616</izvorni_sadrzaj>
    <derivirana_varijabla naziv="DomainObject.Predmet.Broj_1">6616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St-6616/2016</izvorni_sadrzaj>
    <derivirana_varijabla naziv="DomainObject.Predmet.OznakaBroj_1">St-6616/2016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DIVA STIL d.o.o. zastupanog po punomoćniku Vlatko Marušić</izvorni_sadrzaj>
    <derivirana_varijabla naziv="DomainObject.Predmet.ProtustrankaFormated_1">  DIVA STIL d.o.o. zastupanog po punomoćniku Vlatko Marušić</derivirana_varijabla>
  </DomainObject.Predmet.ProtustrankaFormated>
  <DomainObject.Predmet.ProtustrankaFormatedOIB>
    <izvorni_sadrzaj>  DIVA STIL d.o.o., OIB 97803799806 zastupanog po punomoćniku Vlatko Marušić</izvorni_sadrzaj>
    <derivirana_varijabla naziv="DomainObject.Predmet.ProtustrankaFormatedOIB_1">  DIVA STIL d.o.o., OIB 97803799806 zastupanog po punomoćniku Vlatko Marušić</derivirana_varijabla>
  </DomainObject.Predmet.ProtustrankaFormatedOIB>
  <DomainObject.Predmet.ProtustrankaFormatedWithAdress>
    <izvorni_sadrzaj> DIVA STIL d.o.o., Miramarska 20, 10000 Zagreb zastupanog po punomoćniku Vlatko Marušić</izvorni_sadrzaj>
    <derivirana_varijabla naziv="DomainObject.Predmet.ProtustrankaFormatedWithAdress_1"> DIVA STIL d.o.o., Miramarska 20, 10000 Zagreb zastupanog po punomoćniku Vlatko Marušić</derivirana_varijabla>
  </DomainObject.Predmet.ProtustrankaFormatedWithAdress>
  <DomainObject.Predmet.ProtustrankaFormatedWithAdressOIB>
    <izvorni_sadrzaj> DIVA STIL d.o.o., OIB 97803799806, Miramarska 20, 10000 Zagreb zastupanog po punomoćniku Vlatko Marušić</izvorni_sadrzaj>
    <derivirana_varijabla naziv="DomainObject.Predmet.ProtustrankaFormatedWithAdressOIB_1"> DIVA STIL d.o.o., OIB 97803799806, Miramarska 20, 10000 Zagreb zastupanog po punomoćniku Vlatko Marušić</derivirana_varijabla>
  </DomainObject.Predmet.ProtustrankaFormatedWithAdressOIB>
  <DomainObject.Predmet.ProtustrankaWithAdress>
    <izvorni_sadrzaj>DIVA STIL d.o.o. Miramarska 20, 10000 Zagreb</izvorni_sadrzaj>
    <derivirana_varijabla naziv="DomainObject.Predmet.ProtustrankaWithAdress_1">DIVA STIL d.o.o. Miramarska 20, 10000 Zagreb</derivirana_varijabla>
  </DomainObject.Predmet.ProtustrankaWithAdress>
  <DomainObject.Predmet.ProtustrankaWithAdressOIB>
    <izvorni_sadrzaj>DIVA STIL d.o.o., OIB 97803799806, Miramarska 20, 10000 Zagreb</izvorni_sadrzaj>
    <derivirana_varijabla naziv="DomainObject.Predmet.ProtustrankaWithAdressOIB_1">DIVA STIL d.o.o., OIB 97803799806, Miramarska 20, 10000 Zagreb</derivirana_varijabla>
  </DomainObject.Predmet.ProtustrankaWithAdressOIB>
  <DomainObject.Predmet.ProtustrankaNazivFormated>
    <izvorni_sadrzaj>DIVA STIL d.o.o.</izvorni_sadrzaj>
    <derivirana_varijabla naziv="DomainObject.Predmet.ProtustrankaNazivFormated_1">DIVA STIL d.o.o.</derivirana_varijabla>
  </DomainObject.Predmet.ProtustrankaNazivFormated>
  <DomainObject.Predmet.ProtustrankaNazivFormatedOIB>
    <izvorni_sadrzaj>DIVA STIL d.o.o., OIB 97803799806</izvorni_sadrzaj>
    <derivirana_varijabla naziv="DomainObject.Predmet.ProtustrankaNazivFormatedOIB_1">DIVA STIL d.o.o., OIB 97803799806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STIL d.o.o. zastupanog po punomoćniku Vlatko Marušić</item>
    </izvorni_sadrzaj>
    <derivirana_varijabla naziv="DomainObject.Predmet.ProtuStrankaListFormated_1">
      <item>DIVA STIL d.o.o. zastupanog po punomoćniku Vlatko Marušić</item>
    </derivirana_varijabla>
  </DomainObject.Predmet.ProtuStrankaListFormated>
  <DomainObject.Predmet.ProtuStrankaListFormatedOIB>
    <izvorni_sadrzaj>
      <item>DIVA STIL d.o.o., OIB 97803799806 zastupanog po punomoćniku Vlatko Marušić</item>
    </izvorni_sadrzaj>
    <derivirana_varijabla naziv="DomainObject.Predmet.ProtuStrankaListFormatedOIB_1">
      <item>DIVA STIL d.o.o., OIB 97803799806 zastupanog po punomoćniku Vlatko Marušić</item>
    </derivirana_varijabla>
  </DomainObject.Predmet.ProtuStrankaListFormatedOIB>
  <DomainObject.Predmet.ProtuStrankaListFormatedWithAdress>
    <izvorni_sadrzaj>
      <item>DIVA STIL d.o.o., Miramarska 20, 10000 Zagreb zastupanog po punomoćniku Vlatko Marušić</item>
    </izvorni_sadrzaj>
    <derivirana_varijabla naziv="DomainObject.Predmet.ProtuStrankaListFormatedWithAdress_1">
      <item>DIVA STIL d.o.o., Miramarska 20, 10000 Zagreb zastupanog po punomoćniku Vlatko Marušić</item>
    </derivirana_varijabla>
  </DomainObject.Predmet.ProtuStrankaListFormatedWithAdress>
  <DomainObject.Predmet.ProtuStrankaListFormatedWithAdressOIB>
    <izvorni_sadrzaj>
      <item>DIVA STIL d.o.o., OIB 97803799806, Miramarska 20, 10000 Zagreb zastupanog po punomoćniku Vlatko Marušić</item>
    </izvorni_sadrzaj>
    <derivirana_varijabla naziv="DomainObject.Predmet.ProtuStrankaListFormatedWithAdressOIB_1">
      <item>DIVA STIL d.o.o., OIB 97803799806, Miramarska 20, 10000 Zagreb zastupanog po punomoćniku Vlatko Marušić</item>
    </derivirana_varijabla>
  </DomainObject.Predmet.ProtuStrankaListFormatedWithAdressOIB>
  <DomainObject.Predmet.ProtuStrankaListNazivFormated>
    <izvorni_sadrzaj>
      <item>DIVA STIL d.o.o.</item>
    </izvorni_sadrzaj>
    <derivirana_varijabla naziv="DomainObject.Predmet.ProtuStrankaListNazivFormated_1">
      <item>DIVA STIL d.o.o.</item>
    </derivirana_varijabla>
  </DomainObject.Predmet.ProtuStrankaListNazivFormated>
  <DomainObject.Predmet.ProtuStrankaListNazivFormatedOIB>
    <izvorni_sadrzaj>
      <item>DIVA STIL d.o.o., OIB 97803799806</item>
    </izvorni_sadrzaj>
    <derivirana_varijabla naziv="DomainObject.Predmet.ProtuStrankaListNazivFormatedOIB_1">
      <item>DIVA STIL d.o.o., OIB 97803799806</item>
    </derivirana_varijabla>
  </DomainObject.Predmet.ProtuStrankaListNazivFormatedOIB>
  <DomainObject.Predmet.OstaliListFormated>
    <izvorni_sadrzaj>
      <item>DAVORIN HOJAN</item>
      <item>Addiko Bank dioničko društvo</item>
      <item>Raiffeisenbank Austria d.d.</item>
      <item>HRVATSKA POŠTANSKA BANKA, dioničko društvo</item>
      <item>Vlatko Marušić punomoćnik sudionika u postupku DIVA STIL d.o.o.</item>
    </izvorni_sadrzaj>
    <derivirana_varijabla naziv="DomainObject.Predmet.OstaliListFormated_1">
      <item>DAVORIN HOJAN</item>
      <item>Addiko Bank dioničko društvo</item>
      <item>Raiffeisenbank Austria d.d.</item>
      <item>HRVATSKA POŠTANSKA BANKA, dioničko društvo</item>
      <item>Vlatko Marušić punomoćnik sudionika u postupku DIVA STIL d.o.o.</item>
    </derivirana_varijabla>
  </DomainObject.Predmet.OstaliListFormated>
  <DomainObject.Predmet.OstaliListFormatedOIB>
    <izvorni_sadrzaj>
      <item>DAVORIN HOJAN, OIB 29108703225</item>
      <item>Addiko Bank dioničko društvo, OIB 14036333877</item>
      <item>Raiffeisenbank Austria d.d., OIB 53056966535</item>
      <item>HRVATSKA POŠTANSKA BANKA, dioničko društvo, OIB 87939104217</item>
      <item>Vlatko Marušić punomoćnik sudionika u postupku DIVA STIL d.o.o.</item>
    </izvorni_sadrzaj>
    <derivirana_varijabla naziv="DomainObject.Predmet.OstaliListFormatedOIB_1">
      <item>DAVORIN HOJAN, OIB 29108703225</item>
      <item>Addiko Bank dioničko društvo, OIB 14036333877</item>
      <item>Raiffeisenbank Austria d.d., OIB 53056966535</item>
      <item>HRVATSKA POŠTANSKA BANKA, dioničko društvo, OIB 87939104217</item>
      <item>Vlatko Marušić punomoćnik sudionika u postupku DIVA STIL d.o.o.</item>
    </derivirana_varijabla>
  </DomainObject.Predmet.OstaliListFormatedOIB>
  <DomainObject.Predmet.OstaliListFormatedWithAdress>
    <izvorni_sadrzaj>
      <item>DAVORIN HOJAN, Trakošćanska ulica 4, 10000 Zagreb</item>
      <item>Addiko Bank dioničko društvo, Slavonska avenija 6, 10000 Zagreb</item>
      <item>Raiffeisenbank Austria d.d., Magazinska cesta 69, 10000 Zagreb</item>
      <item>HRVATSKA POŠTANSKA BANKA, dioničko društvo, Jurišićeva 4, 10000 Zagreb</item>
      <item>Vlatko Marušić, Bijenička cesta 17, 10000 Zagreb punomoćnik sudionika u postupku DIVA STIL d.o.o.</item>
    </izvorni_sadrzaj>
    <derivirana_varijabla naziv="DomainObject.Predmet.OstaliListFormatedWithAdress_1">
      <item>DAVORIN HOJAN, Trakošćanska ulica 4, 10000 Zagreb</item>
      <item>Addiko Bank dioničko društvo, Slavonska avenija 6, 10000 Zagreb</item>
      <item>Raiffeisenbank Austria d.d., Magazinska cesta 69, 10000 Zagreb</item>
      <item>HRVATSKA POŠTANSKA BANKA, dioničko društvo, Jurišićeva 4, 10000 Zagreb</item>
      <item>Vlatko Marušić, Bijenička cesta 17, 10000 Zagreb punomoćnik sudionika u postupku DIVA STIL d.o.o.</item>
    </derivirana_varijabla>
  </DomainObject.Predmet.OstaliListFormatedWithAdress>
  <DomainObject.Predmet.OstaliListFormatedWithAdressOIB>
    <izvorni_sadrzaj>
      <item>DAVORIN HOJAN, OIB 29108703225, Trakošćanska ulica 4, 10000 Zagreb</item>
      <item>Addiko Bank dioničko društvo, OIB 14036333877, Slavonska avenija 6, 10000 Zagreb</item>
      <item>Raiffeisenbank Austria d.d., OIB 53056966535, Magazinska cesta 69, 10000 Zagreb</item>
      <item>HRVATSKA POŠTANSKA BANKA, dioničko društvo, OIB 87939104217, Jurišićeva 4, 10000 Zagreb</item>
      <item>Vlatko Marušić, Bijenička cesta 17, 10000 Zagreb punomoćnik sudionika u postupku DIVA STIL d.o.o.</item>
    </izvorni_sadrzaj>
    <derivirana_varijabla naziv="DomainObject.Predmet.OstaliListFormatedWithAdressOIB_1">
      <item>DAVORIN HOJAN, OIB 29108703225, Trakošćanska ulica 4, 10000 Zagreb</item>
      <item>Addiko Bank dioničko društvo, OIB 14036333877, Slavonska avenija 6, 10000 Zagreb</item>
      <item>Raiffeisenbank Austria d.d., OIB 53056966535, Magazinska cesta 69, 10000 Zagreb</item>
      <item>HRVATSKA POŠTANSKA BANKA, dioničko društvo, OIB 87939104217, Jurišićeva 4, 10000 Zagreb</item>
      <item>Vlatko Marušić, Bijenička cesta 17, 10000 Zagreb punomoćnik sudionika u postupku DIVA STIL d.o.o.</item>
    </derivirana_varijabla>
  </DomainObject.Predmet.OstaliListFormatedWithAdressOIB>
  <DomainObject.Predmet.OstaliListNazivFormated>
    <izvorni_sadrzaj>
      <item>DAVORIN HOJAN</item>
      <item>Addiko Bank dioničko društvo</item>
      <item>Raiffeisenbank Austria d.d.</item>
      <item>HRVATSKA POŠTANSKA BANKA, dioničko društvo</item>
      <item>Vlatko Marušić</item>
    </izvorni_sadrzaj>
    <derivirana_varijabla naziv="DomainObject.Predmet.OstaliListNazivFormated_1">
      <item>DAVORIN HOJAN</item>
      <item>Addiko Bank dioničko društvo</item>
      <item>Raiffeisenbank Austria d.d.</item>
      <item>HRVATSKA POŠTANSKA BANKA, dioničko društvo</item>
      <item>Vlatko Marušić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Raiffeisenbank Austria d.d., OIB 53056966535</item>
      <item>HRVATSKA POŠTANSKA BANKA, dioničko društvo, OIB 87939104217</item>
      <item>Vlatko Marušić</item>
    </izvorni_sadrzaj>
    <derivirana_varijabla naziv="DomainObject.Predmet.OstaliListNazivFormatedOIB_1">
      <item>DAVORIN HOJAN, OIB 29108703225</item>
      <item>Addiko Bank dioničko društvo, OIB 14036333877</item>
      <item>Raiffeisenbank Austria d.d., OIB 53056966535</item>
      <item>HRVATSKA POŠTANSKA BANKA, dioničko društvo, OIB 87939104217</item>
      <item>Vlatko Marušić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St-6616/2016-35</izvorni_sadrzaj>
    <derivirana_varijabla naziv="DomainObject.PoslovniBrojDokumenta_1">St-6616/2016-35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STIL d.o.o.</izvorni_sadrzaj>
    <derivirana_varijabla naziv="DomainObject.Predmet.ProtustrankaIDrugi_1">DIVA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 STIL d.o.o., OIB 97803799806, Miramarska 20, 10000 Zagreb</izvorni_sadrzaj>
    <derivirana_varijabla naziv="DomainObject.Predmet.ProtustrankaIDrugiAdressOIB_1">DIVA STIL d.o.o., OIB 97803799806, Miramarska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 STIL d.o.o.</item>
      <item>FINA Regionalni centar Zagreb</item>
      <item>DAVORIN HOJAN</item>
      <item>Addiko Bank dioničko društvo</item>
      <item>Raiffeisenbank Austria d.d.</item>
      <item>HRVATSKA POŠTANSKA BANKA, dioničko društvo</item>
      <item>Vlatko Marušić</item>
    </izvorni_sadrzaj>
    <derivirana_varijabla naziv="DomainObject.Predmet.SudioniciListNaziv_1">
      <item>DIVA STIL d.o.o.</item>
      <item>FINA Regionalni centar Zagreb</item>
      <item>DAVORIN HOJAN</item>
      <item>Addiko Bank dioničko društvo</item>
      <item>Raiffeisenbank Austria d.d.</item>
      <item>HRVATSKA POŠTANSKA BANKA, dioničko društvo</item>
      <item>Vlatko Marušić</item>
    </derivirana_varijabla>
  </DomainObject.Predmet.SudioniciListNaziv>
  <DomainObject.Predmet.SudioniciListAdressOIB>
    <izvorni_sadrzaj>
      <item>DIVA STIL d.o.o., OIB 97803799806, Miramarska 20,10000 Zagreb</item>
      <item>FINA Regionalni centar Zagreb, OIB 85821130368, Trg svibanjskih žrtava 1995. 1,10000 Zagreb</item>
      <item>DAVORIN HOJAN, OIB 29108703225, Trakošćanska ulica 4,10000 Zagreb</item>
      <item>Addiko Bank dioničko društvo, OIB 14036333877, Slavonska avenija 6,10000 Zagreb</item>
      <item>Raiffeisenbank Austria d.d., OIB 53056966535, Magazinska cesta 69,10000 Zagreb</item>
      <item>HRVATSKA POŠTANSKA BANKA, dioničko društvo, OIB 87939104217, Jurišićeva 4,10000 Zagreb</item>
      <item>Vlatko Marušić, Bijenička cesta 17,10000 Zagreb</item>
    </izvorni_sadrzaj>
    <derivirana_varijabla naziv="DomainObject.Predmet.SudioniciListAdressOIB_1">
      <item>DIVA STIL d.o.o., OIB 97803799806, Miramarska 20,10000 Zagreb</item>
      <item>FINA Regionalni centar Zagreb, OIB 85821130368, Trg svibanjskih žrtava 1995. 1,10000 Zagreb</item>
      <item>DAVORIN HOJAN, OIB 29108703225, Trakošćanska ulica 4,10000 Zagreb</item>
      <item>Addiko Bank dioničko društvo, OIB 14036333877, Slavonska avenija 6,10000 Zagreb</item>
      <item>Raiffeisenbank Austria d.d., OIB 53056966535, Magazinska cesta 69,10000 Zagreb</item>
      <item>HRVATSKA POŠTANSKA BANKA, dioničko društvo, OIB 87939104217, Jurišićeva 4,10000 Zagreb</item>
      <item>Vlatko Marušić, Bijenička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97803799806</item>
      <item>, OIB 85821130368</item>
      <item>, OIB 29108703225</item>
      <item>, OIB 14036333877</item>
      <item>, OIB 53056966535</item>
      <item>, OIB 87939104217</item>
      <item>, OIB null</item>
    </izvorni_sadrzaj>
    <derivirana_varijabla naziv="DomainObject.Predmet.SudioniciListNazivOIB_1">
      <item>, OIB 97803799806</item>
      <item>, OIB 85821130368</item>
      <item>, OIB 29108703225</item>
      <item>, OIB 14036333877</item>
      <item>, OIB 53056966535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193</properties:Words>
  <properties:Characters>986</properties:Characters>
  <properties:Lines>37</properties:Lines>
  <properties:Paragraphs>13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2017-08-21T12:58:00Z</dcterms:created>
  <dc:creator>Ante</dc:creator>
  <cp:lastModifiedBy>Natalija Perković</cp:lastModifiedBy>
  <cp:lastPrinted>2018-05-17T08:55:00Z</cp:lastPrinted>
  <dcterms:modified xmlns:xsi="http://www.w3.org/2001/XMLSchema-instance" xsi:type="dcterms:W3CDTF">2018-05-17T08:55:00Z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St-6616/2016-35 / Odluka - Zaključak (zaključak-stečajni_upravitelj_očitovanje_na_podnesak.docx)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