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6c8" w14:paraId="51d96c8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r w:rsidRPr="008E633F">
        <w:rPr>
          <w:b w:val="false"/>
        </w:rPr>
        <w:t>Turinina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1A3838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867586">
        <w:rPr>
          <w:noProof/>
        </w:rPr>
        <w:t xml:space="preserve">Tomislav Vlahović, </w:t>
      </w:r>
      <w:r w:rsidR="00D1782E">
        <w:rPr>
          <w:noProof/>
        </w:rPr>
        <w:t xml:space="preserve">OIB: </w:t>
      </w:r>
      <w:r w:rsidR="00867586">
        <w:rPr>
          <w:noProof/>
        </w:rPr>
        <w:t>02327977876</w:t>
      </w:r>
      <w:r w:rsidR="00CA43BE">
        <w:rPr>
          <w:noProof/>
        </w:rPr>
        <w:t>,</w:t>
      </w:r>
      <w:r w:rsidR="00867586">
        <w:rPr>
          <w:noProof/>
        </w:rPr>
        <w:t xml:space="preserve"> iz Zagreba, Milovana Kovačevića 4,</w:t>
      </w:r>
      <w:r w:rsidR="00CA43BE">
        <w:rPr>
          <w:noProof/>
        </w:rPr>
        <w:t xml:space="preserve"> </w:t>
      </w:r>
      <w:r w:rsidR="00867586">
        <w:rPr>
          <w:noProof/>
        </w:rPr>
        <w:t>dana 18</w:t>
      </w:r>
      <w:r w:rsidRPr="006179E9">
        <w:rPr>
          <w:noProof/>
        </w:rPr>
        <w:t>.</w:t>
      </w:r>
      <w:r w:rsidR="007A178A">
        <w:rPr>
          <w:noProof/>
        </w:rPr>
        <w:t xml:space="preserve"> kolovoza</w:t>
      </w:r>
      <w:r w:rsidR="00D1782E">
        <w:rPr>
          <w:noProof/>
        </w:rPr>
        <w:t xml:space="preserve"> </w:t>
      </w:r>
      <w:r>
        <w:rPr>
          <w:noProof/>
        </w:rPr>
        <w:t>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A17B76" w:rsidRPr="00A17B76">
        <w:t xml:space="preserve"> </w:t>
      </w:r>
      <w:r w:rsidR="00867586">
        <w:t xml:space="preserve">Tomislavu Vlahoviću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r w:rsidR="008006E5" w:rsidRPr="00A84691">
        <w:rPr>
          <w:rFonts w:eastAsia="Times New Roman"/>
        </w:rPr>
        <w:t>151-</w:t>
      </w:r>
      <w:r w:rsidR="00A84691" w:rsidRPr="00A84691">
        <w:rPr>
          <w:rFonts w:eastAsia="Times New Roman"/>
        </w:rPr>
        <w:t>34</w:t>
      </w:r>
      <w:r w:rsidR="008006E5" w:rsidRPr="00A84691">
        <w:rPr>
          <w:rFonts w:eastAsia="Times New Roman"/>
        </w:rPr>
        <w:t>-17</w:t>
      </w:r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Nakon neuspjelog pokušaja sklapanja izvansudskog sporazuma prema odredbama čl. 19. Zakona o stečaju potrošača („Narodne novine“ broj 100/15, dalje: ZSP), potrošač</w:t>
      </w:r>
      <w:r w:rsidR="00A17B76" w:rsidRPr="00A17B76">
        <w:t xml:space="preserve"> </w:t>
      </w:r>
      <w:r w:rsidR="00867586">
        <w:t xml:space="preserve">Tomislav Vlahović </w:t>
      </w:r>
      <w:r w:rsidR="00BF19AB">
        <w:rPr>
          <w:rFonts w:eastAsia="Times New Roman"/>
        </w:rPr>
        <w:t xml:space="preserve">je </w:t>
      </w:r>
      <w:r w:rsidR="00867586">
        <w:rPr>
          <w:rFonts w:eastAsia="Times New Roman"/>
        </w:rPr>
        <w:t>dana 10</w:t>
      </w:r>
      <w:r w:rsidRPr="006179E9">
        <w:rPr>
          <w:rFonts w:eastAsia="Times New Roman"/>
        </w:rPr>
        <w:t xml:space="preserve">. </w:t>
      </w:r>
      <w:r w:rsidR="00867586">
        <w:rPr>
          <w:rFonts w:eastAsia="Times New Roman"/>
        </w:rPr>
        <w:t xml:space="preserve">kolovoza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86758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867586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18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>kolovoza</w:t>
      </w:r>
      <w:r w:rsidR="00DC3838">
        <w:rPr>
          <w:rFonts w:eastAsia="Times New Roman"/>
        </w:rPr>
        <w:t xml:space="preserve">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A84691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2C52D4" w:rsidP="002C52D4" w:rsidR="002C52D4">
      <w:pPr>
        <w:keepNext/>
        <w:jc w:val="right"/>
        <w:rPr>
          <w:rFonts w:eastAsia="Times New Roman"/>
        </w:rPr>
      </w:pPr>
    </w:p>
    <w:p w:rsidRDefault="008A070F" w:rsidP="008A070F" w:rsidR="008A070F">
      <w:pPr>
        <w:keepNext/>
        <w:jc w:val="right"/>
        <w:rPr>
          <w:rFonts w:eastAsia="Times New Roman"/>
        </w:rPr>
      </w:pPr>
      <w:r>
        <w:rPr>
          <w:rFonts w:eastAsia="Times New Roman"/>
        </w:rPr>
        <w:t>Za točnost otpravka-ovlašteni službenik:</w:t>
      </w:r>
    </w:p>
    <w:p w:rsidRDefault="008A070F" w:rsidP="008A070F" w:rsidR="008A070F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 Gordana Milek</w:t>
      </w:r>
    </w:p>
    <w:p w:rsidRDefault="00B61178" w:rsidP="0089580E" w:rsidR="00B61178">
      <w:pPr>
        <w:keepNext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DCB" w:rsidP="0089580E" w:rsidR="00885DCB">
      <w:r>
        <w:separator/>
      </w:r>
    </w:p>
  </w:endnote>
  <w:endnote w:id="0" w:type="continuationSeparator">
    <w:p w:rsidRDefault="00885DCB" w:rsidP="0089580E" w:rsidR="0088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DCB" w:rsidP="0089580E" w:rsidR="00885DCB">
      <w:r>
        <w:separator/>
      </w:r>
    </w:p>
  </w:footnote>
  <w:footnote w:id="0" w:type="continuationSeparator">
    <w:p w:rsidRDefault="00885DCB" w:rsidP="0089580E" w:rsidR="00885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45D" w:rsidP="0089580E" w:rsidR="0089580E">
    <w:pPr>
      <w:pStyle w:val="Zaglavlje"/>
      <w:jc w:val="right"/>
    </w:pPr>
    <w:r>
      <w:t>Poslovni broj: 50 Sp-34</w:t>
    </w:r>
    <w:r w:rsidR="004267B7">
      <w:t>/2017-</w:t>
    </w:r>
    <w:r w:rsidR="00A84691">
      <w:t>3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5235"/>
    <w:rsid w:val="001871CD"/>
    <w:rsid w:val="001A3838"/>
    <w:rsid w:val="002C10CA"/>
    <w:rsid w:val="002C52D4"/>
    <w:rsid w:val="00300417"/>
    <w:rsid w:val="003330A2"/>
    <w:rsid w:val="00366A40"/>
    <w:rsid w:val="0036795B"/>
    <w:rsid w:val="00375B38"/>
    <w:rsid w:val="003C0401"/>
    <w:rsid w:val="0040203A"/>
    <w:rsid w:val="004267B7"/>
    <w:rsid w:val="0052445D"/>
    <w:rsid w:val="00553280"/>
    <w:rsid w:val="00593334"/>
    <w:rsid w:val="005A4C5D"/>
    <w:rsid w:val="005D1EE1"/>
    <w:rsid w:val="0066022F"/>
    <w:rsid w:val="0067077F"/>
    <w:rsid w:val="006779AA"/>
    <w:rsid w:val="006C7F06"/>
    <w:rsid w:val="00746CD2"/>
    <w:rsid w:val="007A178A"/>
    <w:rsid w:val="007B06DF"/>
    <w:rsid w:val="007D3030"/>
    <w:rsid w:val="008006E5"/>
    <w:rsid w:val="008027E4"/>
    <w:rsid w:val="00813AAA"/>
    <w:rsid w:val="00856D3E"/>
    <w:rsid w:val="00867586"/>
    <w:rsid w:val="0087369A"/>
    <w:rsid w:val="00885DCB"/>
    <w:rsid w:val="0089580E"/>
    <w:rsid w:val="008A070F"/>
    <w:rsid w:val="008C2D31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84691"/>
    <w:rsid w:val="00AA5A5D"/>
    <w:rsid w:val="00AE1F65"/>
    <w:rsid w:val="00AE35E4"/>
    <w:rsid w:val="00B43DE0"/>
    <w:rsid w:val="00B535AE"/>
    <w:rsid w:val="00B61178"/>
    <w:rsid w:val="00B6652A"/>
    <w:rsid w:val="00B80449"/>
    <w:rsid w:val="00BD57DD"/>
    <w:rsid w:val="00BF19AB"/>
    <w:rsid w:val="00BF2CB8"/>
    <w:rsid w:val="00C257AC"/>
    <w:rsid w:val="00C61732"/>
    <w:rsid w:val="00C82472"/>
    <w:rsid w:val="00C924CE"/>
    <w:rsid w:val="00CA43BE"/>
    <w:rsid w:val="00CA4F77"/>
    <w:rsid w:val="00D1782E"/>
    <w:rsid w:val="00D242A1"/>
    <w:rsid w:val="00D46A34"/>
    <w:rsid w:val="00DC3838"/>
    <w:rsid w:val="00DD01CB"/>
    <w:rsid w:val="00E51A70"/>
    <w:rsid w:val="00E63F1C"/>
    <w:rsid w:val="00EE16E5"/>
    <w:rsid w:val="00EE3CE4"/>
    <w:rsid w:val="00EE7075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178A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A1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8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178A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178A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A1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8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178A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865F78"/>
    <w:rsid w:val="00884C5B"/>
    <w:rsid w:val="008C00A8"/>
    <w:rsid w:val="008D7AAA"/>
    <w:rsid w:val="00AE7847"/>
    <w:rsid w:val="00BE60A4"/>
    <w:rsid w:val="00C23633"/>
    <w:rsid w:val="00CF5AE2"/>
    <w:rsid w:val="00D13FA3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Sp-34/2017</izvorni_sadrzaj>
    <derivirana_varijabla naziv="DomainObject.Predmet.OznakaBroj_1">Sp-34/2017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Vlahović</izvorni_sadrzaj>
    <derivirana_varijabla naziv="DomainObject.Predmet.StrankaFormated_1">  Tomislav Vlahović</derivirana_varijabla>
  </DomainObject.Predmet.StrankaFormated>
  <DomainObject.Predmet.StrankaFormatedOIB>
    <izvorni_sadrzaj>  Tomislav Vlahović, OIB 02327977876</izvorni_sadrzaj>
    <derivirana_varijabla naziv="DomainObject.Predmet.StrankaFormatedOIB_1">  Tomislav Vlahović, OIB 02327977876</derivirana_varijabla>
  </DomainObject.Predmet.StrankaFormatedOIB>
  <DomainObject.Predmet.StrankaFormatedWithAdress>
    <izvorni_sadrzaj> Tomislav Vlahović, Milovana Kovačevića 4, 10000 Zagreb</izvorni_sadrzaj>
    <derivirana_varijabla naziv="DomainObject.Predmet.StrankaFormatedWithAdress_1"> Tomislav Vlahović, Milovana Kovačevića 4, 10000 Zagreb</derivirana_varijabla>
  </DomainObject.Predmet.StrankaFormatedWithAdress>
  <DomainObject.Predmet.StrankaFormatedWithAdressOIB>
    <izvorni_sadrzaj> Tomislav Vlahović, OIB 02327977876, Milovana Kovačevića 4, 10000 Zagreb</izvorni_sadrzaj>
    <derivirana_varijabla naziv="DomainObject.Predmet.StrankaFormatedWithAdressOIB_1"> Tomislav Vlahović, OIB 02327977876, Milovana Kovačevića 4, 10000 Zagreb</derivirana_varijabla>
  </DomainObject.Predmet.StrankaFormatedWithAdressOIB>
  <DomainObject.Predmet.StrankaWithAdress>
    <izvorni_sadrzaj>Tomislav Vlahović Milovana Kovačevića 4,10000 Zagreb</izvorni_sadrzaj>
    <derivirana_varijabla naziv="DomainObject.Predmet.StrankaWithAdress_1">Tomislav Vlahović Milovana Kovačevića 4,10000 Zagreb</derivirana_varijabla>
  </DomainObject.Predmet.StrankaWithAdress>
  <DomainObject.Predmet.StrankaWithAdressOIB>
    <izvorni_sadrzaj>Tomislav Vlahović, OIB 02327977876, Milovana Kovačevića 4,10000 Zagreb</izvorni_sadrzaj>
    <derivirana_varijabla naziv="DomainObject.Predmet.StrankaWithAdressOIB_1">Tomislav Vlahović, OIB 02327977876, Milovana Kovačevića 4,10000 Zagreb</derivirana_varijabla>
  </DomainObject.Predmet.StrankaWithAdressOIB>
  <DomainObject.Predmet.StrankaNazivFormated>
    <izvorni_sadrzaj>Tomislav Vlahović</izvorni_sadrzaj>
    <derivirana_varijabla naziv="DomainObject.Predmet.StrankaNazivFormated_1">Tomislav Vlahović</derivirana_varijabla>
  </DomainObject.Predmet.StrankaNazivFormated>
  <DomainObject.Predmet.StrankaNazivFormatedOIB>
    <izvorni_sadrzaj>Tomislav Vlahović, OIB 02327977876</izvorni_sadrzaj>
    <derivirana_varijabla naziv="DomainObject.Predmet.StrankaNazivFormatedOIB_1">Tomislav Vlahović, OIB 02327977876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Tomislav Vlahović</item>
    </izvorni_sadrzaj>
    <derivirana_varijabla naziv="DomainObject.Predmet.StrankaListFormated_1">
      <item>Tomislav Vlahović</item>
    </derivirana_varijabla>
  </DomainObject.Predmet.StrankaListFormated>
  <DomainObject.Predmet.StrankaListFormatedOIB>
    <izvorni_sadrzaj>
      <item>Tomislav Vlahović, OIB 02327977876</item>
    </izvorni_sadrzaj>
    <derivirana_varijabla naziv="DomainObject.Predmet.StrankaListFormatedOIB_1">
      <item>Tomislav Vlahović, OIB 02327977876</item>
    </derivirana_varijabla>
  </DomainObject.Predmet.StrankaListFormatedOIB>
  <DomainObject.Predmet.StrankaListFormatedWithAdress>
    <izvorni_sadrzaj>
      <item>Tomislav Vlahović, Milovana Kovačevića 4, 10000 Zagreb</item>
    </izvorni_sadrzaj>
    <derivirana_varijabla naziv="DomainObject.Predmet.StrankaListFormatedWithAdress_1">
      <item>Tomislav Vlahović, Milovana Kovačevića 4, 10000 Zagreb</item>
    </derivirana_varijabla>
  </DomainObject.Predmet.StrankaListFormatedWithAdress>
  <DomainObject.Predmet.StrankaListFormatedWithAdressOIB>
    <izvorni_sadrzaj>
      <item>Tomislav Vlahović, OIB 02327977876, Milovana Kovačevića 4, 10000 Zagreb</item>
    </izvorni_sadrzaj>
    <derivirana_varijabla naziv="DomainObject.Predmet.StrankaListFormatedWithAdressOIB_1">
      <item>Tomislav Vlahović, OIB 02327977876, Milovana Kovačevića 4, 10000 Zagreb</item>
    </derivirana_varijabla>
  </DomainObject.Predmet.StrankaListFormatedWithAdressOIB>
  <DomainObject.Predmet.StrankaListNazivFormated>
    <izvorni_sadrzaj>
      <item>Tomislav Vlahović</item>
    </izvorni_sadrzaj>
    <derivirana_varijabla naziv="DomainObject.Predmet.StrankaListNazivFormated_1">
      <item>Tomislav Vlahović</item>
    </derivirana_varijabla>
  </DomainObject.Predmet.StrankaListNazivFormated>
  <DomainObject.Predmet.StrankaListNazivFormatedOIB>
    <izvorni_sadrzaj>
      <item>Tomislav Vlahović, OIB 02327977876</item>
    </izvorni_sadrzaj>
    <derivirana_varijabla naziv="DomainObject.Predmet.StrankaListNazivFormatedOIB_1">
      <item>Tomislav Vlahović, OIB 02327977876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Vlahović</izvorni_sadrzaj>
    <derivirana_varijabla naziv="DomainObject.Predmet.StrankaIDrugi_1">Tomislav Vlahović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Vlahović, OIB 02327977876, Milovana Kovačevića 4, 10000 Zagreb</izvorni_sadrzaj>
    <derivirana_varijabla naziv="DomainObject.Predmet.StrankaIDrugiAdressOIB_1">Tomislav Vlahović, OIB 02327977876, Milovana Kovačevića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Vlahović</item>
    </izvorni_sadrzaj>
    <derivirana_varijabla naziv="DomainObject.Predmet.SudioniciListNaziv_1">
      <item>Tomislav Vlahović</item>
    </derivirana_varijabla>
  </DomainObject.Predmet.SudioniciListNaziv>
  <DomainObject.Predmet.SudioniciListAdressOIB>
    <izvorni_sadrzaj>
      <item>Tomislav Vlahović, OIB 02327977876, Milovana Kovačevića 4,10000 Zagreb</item>
    </izvorni_sadrzaj>
    <derivirana_varijabla naziv="DomainObject.Predmet.SudioniciListAdressOIB_1">
      <item>Tomislav Vlahović, OIB 02327977876, Milovana Kovačevića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02327977876</item>
    </izvorni_sadrzaj>
    <derivirana_varijabla naziv="DomainObject.Predmet.SudioniciListNazivOIB_1">
      <item>, OIB 02327977876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1516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2017-08-18T06:39:00Z</dcterms:created>
  <dc:creator>Gordana Milek</dc:creator>
  <cp:lastModifiedBy>Gordana Milek</cp:lastModifiedBy>
  <cp:lastPrinted>2017-08-18T10:24:00Z</cp:lastPrinted>
  <dcterms:modified xmlns:xsi="http://www.w3.org/2001/XMLSchema-instance" xsi:type="dcterms:W3CDTF">2017-08-18T11:15:00Z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