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f5b1" w14:paraId="41ef5b1" w:rsidRDefault="00047A8F" w:rsidP="00047A8F" w:rsidR="00047A8F">
      <w:pPr>
        <w:jc w:val="both"/>
        <w15:collapsed w:val="false"/>
      </w:pP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2D244D">
        <w:t>376/17-3</w:t>
      </w:r>
    </w:p>
    <w:p w:rsidRDefault="00D922C1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2D244D">
        <w:t xml:space="preserve"> ILOK UGRADNJA j</w:t>
      </w:r>
      <w:r w:rsidR="009C75FF">
        <w:t>ednostavno društvo s ograničenom odgovornošću za trgovinu</w:t>
      </w:r>
      <w:r w:rsidR="002D244D">
        <w:t xml:space="preserve"> Ilok, Julija </w:t>
      </w:r>
      <w:proofErr w:type="spellStart"/>
      <w:r w:rsidR="002D244D">
        <w:t>Benešića</w:t>
      </w:r>
      <w:proofErr w:type="spellEnd"/>
      <w:r w:rsidR="002D244D">
        <w:t xml:space="preserve"> 34, OIB 67158986523, MBS 030154980</w:t>
      </w:r>
      <w:r w:rsidR="00F27A7F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2D244D">
        <w:t>2</w:t>
      </w:r>
      <w:r w:rsidR="009C75FF">
        <w:t>.</w:t>
      </w:r>
      <w:r w:rsidR="002D244D">
        <w:t xml:space="preserve"> ožujka</w:t>
      </w:r>
      <w:r w:rsidR="009C75FF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2D244D">
        <w:t xml:space="preserve">ILOK UGRADNJA jednostavno društvo s ograničenom odgovornošću za trgovinu Ilok, Julija </w:t>
      </w:r>
      <w:proofErr w:type="spellStart"/>
      <w:r w:rsidR="002D244D">
        <w:t>Benešića</w:t>
      </w:r>
      <w:proofErr w:type="spellEnd"/>
      <w:r w:rsidR="002D244D">
        <w:t xml:space="preserve"> 34, OIB 67158986523, MBS 030154980</w:t>
      </w:r>
      <w:r w:rsidR="002D244D">
        <w:t xml:space="preserve"> </w:t>
      </w:r>
      <w:r w:rsidR="009C75FF">
        <w:t xml:space="preserve">iznosi </w:t>
      </w:r>
      <w:r w:rsidR="002D244D">
        <w:t>8.936,25</w:t>
      </w:r>
      <w:r w:rsidR="009C75FF"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>osoba ovlaštena za zastupanje dužnika</w:t>
      </w:r>
      <w:r w:rsidR="009C75FF">
        <w:t xml:space="preserve">/direktor </w:t>
      </w:r>
      <w:r w:rsidR="0076077E">
        <w:t>da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2D244D">
        <w:t>376</w:t>
      </w:r>
      <w:r w:rsidR="009F4E50">
        <w:t>-17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2D244D">
        <w:t>2. ožujka</w:t>
      </w:r>
      <w:bookmarkStart w:name="_GoBack" w:id="0"/>
      <w:bookmarkEnd w:id="0"/>
      <w:r w:rsidR="009F4E50">
        <w:t xml:space="preserve"> 2017.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p w:rsidRDefault="00F77E84" w:rsidP="000222A5" w:rsidR="00F77E84"/>
    <w:p w:rsidRDefault="00F77E84" w:rsidP="000222A5" w:rsidR="00F77E84">
      <w:r>
        <w:t>DNA:</w:t>
      </w:r>
    </w:p>
    <w:p w:rsidRDefault="00F77E84" w:rsidP="00F77E84" w:rsidR="00F77E84">
      <w:pPr>
        <w:numPr>
          <w:ilvl w:val="0"/>
          <w:numId w:val="2"/>
        </w:numPr>
      </w:pPr>
      <w:r>
        <w:t>e-</w:t>
      </w:r>
      <w:proofErr w:type="spellStart"/>
      <w:r>
        <w:t>ogl</w:t>
      </w:r>
      <w:proofErr w:type="spellEnd"/>
      <w:r>
        <w:t xml:space="preserve">. ploča </w:t>
      </w:r>
    </w:p>
    <w:p w:rsidRDefault="00F77E84" w:rsidP="00F77E84" w:rsidR="00F77E84">
      <w:pPr>
        <w:numPr>
          <w:ilvl w:val="0"/>
          <w:numId w:val="2"/>
        </w:numPr>
      </w:pPr>
      <w:r>
        <w:t>e-</w:t>
      </w:r>
      <w:proofErr w:type="spellStart"/>
      <w:r>
        <w:t>ogl</w:t>
      </w:r>
      <w:proofErr w:type="spellEnd"/>
      <w:r>
        <w:t>. ploča zahtjev</w:t>
      </w:r>
    </w:p>
    <w:p w:rsidRDefault="00F77E84" w:rsidP="00F77E84" w:rsidR="00F77E84">
      <w:pPr>
        <w:numPr>
          <w:ilvl w:val="0"/>
          <w:numId w:val="2"/>
        </w:numPr>
      </w:pPr>
      <w:r>
        <w:t xml:space="preserve">kal.  </w:t>
      </w:r>
      <w:r w:rsidR="009F4E50">
        <w:t xml:space="preserve">45 dana  </w:t>
      </w: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9CC" w:rsidR="005159CC">
      <w:r>
        <w:separator/>
      </w:r>
    </w:p>
  </w:endnote>
  <w:endnote w:id="0" w:type="continuationSeparator">
    <w:p w:rsidRDefault="005159CC" w:rsidR="00515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9CC" w:rsidR="005159CC">
      <w:r>
        <w:separator/>
      </w:r>
    </w:p>
  </w:footnote>
  <w:footnote w:id="0" w:type="continuationSeparator">
    <w:p w:rsidRDefault="005159CC" w:rsidR="00515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44D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159CC"/>
    <w:rsid w:val="00532E0A"/>
    <w:rsid w:val="00534964"/>
    <w:rsid w:val="0053545A"/>
    <w:rsid w:val="00536526"/>
    <w:rsid w:val="0054259D"/>
    <w:rsid w:val="00542BC7"/>
    <w:rsid w:val="005437AE"/>
    <w:rsid w:val="00550133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C75FF"/>
    <w:rsid w:val="009E5D6D"/>
    <w:rsid w:val="009F4E50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2C1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D24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24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4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4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4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D24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2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4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4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4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St-376/2017</izvorni_sadrzaj>
    <derivirana_varijabla naziv="DomainObject.Predmet.OznakaBroj_1">St-376/2017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ILOK UGRADNJA jednostavno društvo s ograničenom odgovornošću za trgovinu</izvorni_sadrzaj>
    <derivirana_varijabla naziv="DomainObject.Predmet.ProtustrankaFormated_1">  ILOK UGRADNJA jednostavno društvo s ograničenom odgovornošću za trgovinu</derivirana_varijabla>
  </DomainObject.Predmet.ProtustrankaFormated>
  <DomainObject.Predmet.ProtustrankaFormatedOIB>
    <izvorni_sadrzaj>  ILOK UGRADNJA jednostavno društvo s ograničenom odgovornošću za trgovinu, OIB 67158986523</izvorni_sadrzaj>
    <derivirana_varijabla naziv="DomainObject.Predmet.ProtustrankaFormatedOIB_1">  ILOK UGRADNJA jednostavno društvo s ograničenom odgovornošću za trgovinu, OIB 67158986523</derivirana_varijabla>
  </DomainObject.Predmet.ProtustrankaFormatedOIB>
  <DomainObject.Predmet.ProtustrankaFormatedWithAdress>
    <izvorni_sadrzaj> ILOK UGRADNJA jednostavno društvo s ograničenom odgovornošću za trgovinu, Julija Benešića 34, 32236 Ilok</izvorni_sadrzaj>
    <derivirana_varijabla naziv="DomainObject.Predmet.ProtustrankaFormatedWithAdress_1"> ILOK UGRADNJA jednostavno društvo s ograničenom odgovornošću za trgovinu, Julija Benešića 34, 32236 Ilok</derivirana_varijabla>
  </DomainObject.Predmet.ProtustrankaFormatedWithAdress>
  <DomainObject.Predmet.ProtustrankaFormatedWithAdressOIB>
    <izvorni_sadrzaj> ILOK UGRADNJA jednostavno društvo s ograničenom odgovornošću za trgovinu, OIB 67158986523, Julija Benešića 34, 32236 Ilok</izvorni_sadrzaj>
    <derivirana_varijabla naziv="DomainObject.Predmet.ProtustrankaFormatedWithAdressOIB_1"> ILOK UGRADNJA jednostavno društvo s ograničenom odgovornošću za trgovinu, OIB 67158986523, Julija Benešića 34, 32236 Ilok</derivirana_varijabla>
  </DomainObject.Predmet.ProtustrankaFormatedWithAdressOIB>
  <DomainObject.Predmet.ProtustrankaWithAdress>
    <izvorni_sadrzaj>ILOK UGRADNJA jednostavno društvo s ograničenom odgovornošću za trgovinu Julija Benešića 34, 32236 Ilok</izvorni_sadrzaj>
    <derivirana_varijabla naziv="DomainObject.Predmet.ProtustrankaWithAdress_1">ILOK UGRADNJA jednostavno društvo s ograničenom odgovornošću za trgovinu Julija Benešića 34, 32236 Ilok</derivirana_varijabla>
  </DomainObject.Predmet.ProtustrankaWithAdress>
  <DomainObject.Predmet.ProtustrankaWithAdressOIB>
    <izvorni_sadrzaj>ILOK UGRADNJA jednostavno društvo s ograničenom odgovornošću za trgovinu, OIB 67158986523, Julija Benešića 34, 32236 Ilok</izvorni_sadrzaj>
    <derivirana_varijabla naziv="DomainObject.Predmet.ProtustrankaWithAdressOIB_1">ILOK UGRADNJA jednostavno društvo s ograničenom odgovornošću za trgovinu, OIB 67158986523, Julija Benešića 34, 32236 Ilok</derivirana_varijabla>
  </DomainObject.Predmet.ProtustrankaWithAdressOIB>
  <DomainObject.Predmet.ProtustrankaNazivFormated>
    <izvorni_sadrzaj>ILOK UGRADNJA jednostavno društvo s ograničenom odgovornošću za trgovinu</izvorni_sadrzaj>
    <derivirana_varijabla naziv="DomainObject.Predmet.ProtustrankaNazivFormated_1">ILOK UGRADNJA jednostavno društvo s ograničenom odgovornošću za trgovinu</derivirana_varijabla>
  </DomainObject.Predmet.ProtustrankaNazivFormated>
  <DomainObject.Predmet.ProtustrankaNazivFormatedOIB>
    <izvorni_sadrzaj>ILOK UGRADNJA jednostavno društvo s ograničenom odgovornošću za trgovinu, OIB 67158986523</izvorni_sadrzaj>
    <derivirana_varijabla naziv="DomainObject.Predmet.ProtustrankaNazivFormatedOIB_1">ILOK UGRADNJA jednostavno društvo s ograničenom odgovornošću za trgovinu, OIB 67158986523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ILOK UGRADNJA jednostavno društvo s ograničenom odgovornošću za trgovinu</item>
    </izvorni_sadrzaj>
    <derivirana_varijabla naziv="DomainObject.Predmet.ProtuStrankaListFormated_1">
      <item>ILOK UGRADNJA jednostavno društvo s ograničenom odgovornošću za trgovinu</item>
    </derivirana_varijabla>
  </DomainObject.Predmet.ProtuStrankaListFormated>
  <DomainObject.Predmet.ProtuStrankaListFormatedOIB>
    <izvorni_sadrzaj>
      <item>ILOK UGRADNJA jednostavno društvo s ograničenom odgovornošću za trgovinu, OIB 67158986523</item>
    </izvorni_sadrzaj>
    <derivirana_varijabla naziv="DomainObject.Predmet.ProtuStrankaListFormatedOIB_1">
      <item>ILOK UGRADNJA jednostavno društvo s ograničenom odgovornošću za trgovinu, OIB 67158986523</item>
    </derivirana_varijabla>
  </DomainObject.Predmet.ProtuStrankaListFormatedOIB>
  <DomainObject.Predmet.ProtuStrankaListFormatedWithAdress>
    <izvorni_sadrzaj>
      <item>ILOK UGRADNJA jednostavno društvo s ograničenom odgovornošću za trgovinu, Julija Benešića 34, 32236 Ilok</item>
    </izvorni_sadrzaj>
    <derivirana_varijabla naziv="DomainObject.Predmet.ProtuStrankaListFormatedWithAdress_1">
      <item>ILOK UGRADNJA jednostavno društvo s ograničenom odgovornošću za trgovinu, Julija Benešića 34, 32236 Ilok</item>
    </derivirana_varijabla>
  </DomainObject.Predmet.ProtuStrankaListFormatedWithAdress>
  <DomainObject.Predmet.ProtuStrankaListFormatedWithAdressOIB>
    <izvorni_sadrzaj>
      <item>ILOK UGRADNJA jednostavno društvo s ograničenom odgovornošću za trgovinu, OIB 67158986523, Julija Benešića 34, 32236 Ilok</item>
    </izvorni_sadrzaj>
    <derivirana_varijabla naziv="DomainObject.Predmet.ProtuStrankaListFormatedWithAdressOIB_1">
      <item>ILOK UGRADNJA jednostavno društvo s ograničenom odgovornošću za trgovinu, OIB 67158986523, Julija Benešića 34, 32236 Ilok</item>
    </derivirana_varijabla>
  </DomainObject.Predmet.ProtuStrankaListFormatedWithAdressOIB>
  <DomainObject.Predmet.ProtuStrankaListNazivFormated>
    <izvorni_sadrzaj>
      <item>ILOK UGRADNJA jednostavno društvo s ograničenom odgovornošću za trgovinu</item>
    </izvorni_sadrzaj>
    <derivirana_varijabla naziv="DomainObject.Predmet.ProtuStrankaListNazivFormated_1">
      <item>ILOK UGRADNJA jednostavno društvo s ograničenom odgovornošću za trgovinu</item>
    </derivirana_varijabla>
  </DomainObject.Predmet.ProtuStrankaListNazivFormated>
  <DomainObject.Predmet.ProtuStrankaListNazivFormatedOIB>
    <izvorni_sadrzaj>
      <item>ILOK UGRADNJA jednostavno društvo s ograničenom odgovornošću za trgovinu, OIB 67158986523</item>
    </izvorni_sadrzaj>
    <derivirana_varijabla naziv="DomainObject.Predmet.ProtuStrankaListNazivFormatedOIB_1">
      <item>ILOK UGRADNJA jednostavno društvo s ograničenom odgovornošću za trgovinu, OIB 67158986523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ILOK UGRADNJA jednostavno društvo s ograničenom odgovornošću za trgovinu</izvorni_sadrzaj>
    <derivirana_varijabla naziv="DomainObject.Predmet.ProtustrankaIDrugi_1">ILOK UGRADNJA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ILOK UGRADNJA jednostavno društvo s ograničenom odgovornošću za trgovinu, OIB 67158986523, Julija Benešića 34, 32236 Ilok</izvorni_sadrzaj>
    <derivirana_varijabla naziv="DomainObject.Predmet.ProtustrankaIDrugiAdressOIB_1">ILOK UGRADNJA jednostavno društvo s ograničenom odgovornošću za trgovinu, OIB 67158986523, Julija Benešića 34,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ILOK UGRADNJA jednostavno društvo s ograničenom odgovornošću za trgovinu</item>
    </izvorni_sadrzaj>
    <derivirana_varijabla naziv="DomainObject.Predmet.SudioniciListNaziv_1">
      <item>FINA RC OSIJEK</item>
      <item>ILOK UGRADNJA jednostavno društvo s ograničenom odgovornošću za trgovinu</item>
    </derivirana_varijabla>
  </DomainObject.Predmet.SudioniciListNaziv>
  <DomainObject.Predmet.SudioniciListAdressOIB>
    <izvorni_sadrzaj>
      <item>FINA RC OSIJEK, OIB 85821130368</item>
      <item>ILOK UGRADNJA jednostavno društvo s ograničenom odgovornošću za trgovinu, OIB 67158986523, Julija Benešića 34,32236 Ilok</item>
    </izvorni_sadrzaj>
    <derivirana_varijabla naziv="DomainObject.Predmet.SudioniciListAdressOIB_1">
      <item>FINA RC OSIJEK, OIB 85821130368</item>
      <item>ILOK UGRADNJA jednostavno društvo s ograničenom odgovornošću za trgovinu, OIB 67158986523, Julija Benešića 34,32236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67158986523</item>
    </izvorni_sadrzaj>
    <derivirana_varijabla naziv="DomainObject.Predmet.SudioniciListNazivOIB_1">
      <item>, OIB 85821130368</item>
      <item>, OIB 67158986523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C535E-5E43-4072-85D4-F0331C7F3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1888</properties:Characters>
  <properties:Lines>50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2017-02-06T08:31:00Z</dcterms:created>
  <dc:creator>Korisnik</dc:creator>
  <cp:lastModifiedBy>Darija Miličević</cp:lastModifiedBy>
  <cp:lastPrinted>2017-03-02T07:24:00Z</cp:lastPrinted>
  <dcterms:modified xmlns:xsi="http://www.w3.org/2001/XMLSchema-instance" xsi:type="dcterms:W3CDTF">2017-03-02T07:24:00Z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