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0f94925" w14:paraId="0f9492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6A2C38">
        <w:rPr>
          <w:rFonts w:hAnsi="Times New Roman" w:ascii="Times New Roman"/>
          <w:b/>
          <w:sz w:val="24"/>
          <w:szCs w:val="24"/>
        </w:rPr>
        <w:t>1870</w:t>
      </w:r>
      <w:r w:rsidR="003E3CF3" w:rsidRPr="00877D12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6A2C38">
        <w:rPr>
          <w:rFonts w:hAnsi="Times New Roman" w:ascii="Times New Roman"/>
          <w:sz w:val="24"/>
          <w:szCs w:val="24"/>
        </w:rPr>
        <w:t>1870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6A2C38" w:rsidRPr="006A2C38">
        <w:rPr>
          <w:rFonts w:hAnsi="Times New Roman" w:ascii="Times New Roman"/>
          <w:sz w:val="24"/>
          <w:szCs w:val="24"/>
        </w:rPr>
        <w:t>UDRUGA UDOVICA HRVATSKIH BRANITELJA IZ DOMOVINSKOG RATA - UDRUGA SISAK</w:t>
      </w:r>
      <w:r w:rsidR="00657E3E">
        <w:rPr>
          <w:rFonts w:hAnsi="Times New Roman" w:ascii="Times New Roman"/>
          <w:sz w:val="24"/>
          <w:szCs w:val="24"/>
        </w:rPr>
        <w:t>,</w:t>
      </w:r>
      <w:r w:rsidR="006A2C38">
        <w:rPr>
          <w:rFonts w:hAnsi="Times New Roman" w:ascii="Times New Roman"/>
          <w:sz w:val="24"/>
          <w:szCs w:val="24"/>
        </w:rPr>
        <w:t xml:space="preserve"> iz Siska</w:t>
      </w:r>
      <w:r w:rsidR="00DF6316">
        <w:rPr>
          <w:rFonts w:hAnsi="Times New Roman" w:ascii="Times New Roman"/>
          <w:sz w:val="24"/>
          <w:szCs w:val="24"/>
        </w:rPr>
        <w:t xml:space="preserve"> </w:t>
      </w:r>
      <w:r w:rsidR="00657E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6A2C38" w:rsidRPr="006A2C38">
        <w:rPr>
          <w:rFonts w:hAnsi="Times New Roman" w:ascii="Times New Roman"/>
          <w:sz w:val="24"/>
          <w:szCs w:val="24"/>
        </w:rPr>
        <w:t>94757845409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84DF6"/>
    <w:rsid w:val="00691066"/>
    <w:rsid w:val="00694FFE"/>
    <w:rsid w:val="006A2C38"/>
    <w:rsid w:val="006A7C49"/>
    <w:rsid w:val="006B32CB"/>
    <w:rsid w:val="006C1B75"/>
    <w:rsid w:val="006C1E4E"/>
    <w:rsid w:val="006F32D5"/>
    <w:rsid w:val="006F3D60"/>
    <w:rsid w:val="006F421C"/>
    <w:rsid w:val="00706249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4D96"/>
    <w:rsid w:val="008311CC"/>
    <w:rsid w:val="008468CA"/>
    <w:rsid w:val="0085663E"/>
    <w:rsid w:val="00877D12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97B09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B287B"/>
    <w:rsid w:val="00AD1679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D18B5"/>
    <w:rsid w:val="00DF6316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11DE"/>
    <w:rsid w:val="00F5385F"/>
    <w:rsid w:val="00F560D4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28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8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B287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B28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B28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28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8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B287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B28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B28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1870</izvorni_sadrzaj>
    <derivirana_varijabla naziv="DomainObject.Predmet.Broj_1">1870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St-1870/2016</izvorni_sadrzaj>
    <derivirana_varijabla naziv="DomainObject.Predmet.OznakaBroj_1">St-1870/2016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UDOVICA HRVATSKIH BRANITELJA IZ DOMOVINSKOG RATA - UDRUGA SISAK</izvorni_sadrzaj>
    <derivirana_varijabla naziv="DomainObject.Predmet.ProtustrankaFormated_1">  UDRUGA UDOVICA HRVATSKIH BRANITELJA IZ DOMOVINSKOG RATA - UDRUGA SISAK</derivirana_varijabla>
  </DomainObject.Predmet.ProtustrankaFormated>
  <DomainObject.Predmet.ProtustrankaFormatedOIB>
    <izvorni_sadrzaj>  UDRUGA UDOVICA HRVATSKIH BRANITELJA IZ DOMOVINSKOG RATA - UDRUGA SISAK, OIB 94757845409</izvorni_sadrzaj>
    <derivirana_varijabla naziv="DomainObject.Predmet.ProtustrankaFormatedOIB_1">  UDRUGA UDOVICA HRVATSKIH BRANITELJA IZ DOMOVINSKOG RATA - UDRUGA SISAK, OIB 94757845409</derivirana_varijabla>
  </DomainObject.Predmet.ProtustrankaFormatedOIB>
  <DomainObject.Predmet.ProtustrankaFormatedWithAdress>
    <izvorni_sadrzaj> UDRUGA UDOVICA HRVATSKIH BRANITELJA IZ DOMOVINSKOG RATA - UDRUGA SISAK, S. i A. Radića 20, 44000 Sisak</izvorni_sadrzaj>
    <derivirana_varijabla naziv="DomainObject.Predmet.ProtustrankaFormatedWithAdress_1"> UDRUGA UDOVICA HRVATSKIH BRANITELJA IZ DOMOVINSKOG RATA - UDRUGA SISAK, S. i A. Radića 20, 44000 Sisak</derivirana_varijabla>
  </DomainObject.Predmet.ProtustrankaFormatedWithAdress>
  <DomainObject.Predmet.ProtustrankaFormatedWithAdressOIB>
    <izvorni_sadrzaj> UDRUGA UDOVICA HRVATSKIH BRANITELJA IZ DOMOVINSKOG RATA - UDRUGA SISAK, OIB 94757845409, S. i A. Radića 20, 44000 Sisak</izvorni_sadrzaj>
    <derivirana_varijabla naziv="DomainObject.Predmet.ProtustrankaFormatedWithAdressOIB_1"> UDRUGA UDOVICA HRVATSKIH BRANITELJA IZ DOMOVINSKOG RATA - UDRUGA SISAK, OIB 94757845409, S. i A. Radića 20, 44000 Sisak</derivirana_varijabla>
  </DomainObject.Predmet.ProtustrankaFormatedWithAdressOIB>
  <DomainObject.Predmet.ProtustrankaWithAdress>
    <izvorni_sadrzaj>UDRUGA UDOVICA HRVATSKIH BRANITELJA IZ DOMOVINSKOG RATA - UDRUGA SISAK S. i A. Radića 20, 44000 Sisak</izvorni_sadrzaj>
    <derivirana_varijabla naziv="DomainObject.Predmet.ProtustrankaWithAdress_1">UDRUGA UDOVICA HRVATSKIH BRANITELJA IZ DOMOVINSKOG RATA - UDRUGA SISAK S. i A. Radića 20, 44000 Sisak</derivirana_varijabla>
  </DomainObject.Predmet.ProtustrankaWithAdress>
  <DomainObject.Predmet.ProtustrankaWithAdressOIB>
    <izvorni_sadrzaj>UDRUGA UDOVICA HRVATSKIH BRANITELJA IZ DOMOVINSKOG RATA - UDRUGA SISAK, OIB 94757845409, S. i A. Radića 20, 44000 Sisak</izvorni_sadrzaj>
    <derivirana_varijabla naziv="DomainObject.Predmet.ProtustrankaWithAdressOIB_1">UDRUGA UDOVICA HRVATSKIH BRANITELJA IZ DOMOVINSKOG RATA - UDRUGA SISAK, OIB 94757845409, S. i A. Radića 20, 44000 Sisak</derivirana_varijabla>
  </DomainObject.Predmet.ProtustrankaWithAdressOIB>
  <DomainObject.Predmet.ProtustrankaNazivFormated>
    <izvorni_sadrzaj>UDRUGA UDOVICA HRVATSKIH BRANITELJA IZ DOMOVINSKOG RATA - UDRUGA SISAK</izvorni_sadrzaj>
    <derivirana_varijabla naziv="DomainObject.Predmet.ProtustrankaNazivFormated_1">UDRUGA UDOVICA HRVATSKIH BRANITELJA IZ DOMOVINSKOG RATA - UDRUGA SISAK</derivirana_varijabla>
  </DomainObject.Predmet.ProtustrankaNazivFormated>
  <DomainObject.Predmet.ProtustrankaNazivFormatedOIB>
    <izvorni_sadrzaj>UDRUGA UDOVICA HRVATSKIH BRANITELJA IZ DOMOVINSKOG RATA - UDRUGA SISAK, OIB 94757845409</izvorni_sadrzaj>
    <derivirana_varijabla naziv="DomainObject.Predmet.ProtustrankaNazivFormatedOIB_1">UDRUGA UDOVICA HRVATSKIH BRANITELJA IZ DOMOVINSKOG RATA - UDRUGA SISAK, OIB 94757845409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UDOVICA HRVATSKIH BRANITELJA IZ DOMOVINSKOG RATA - UDRUGA SISAK</item>
    </izvorni_sadrzaj>
    <derivirana_varijabla naziv="DomainObject.Predmet.ProtuStrankaListFormated_1">
      <item>UDRUGA UDOVICA HRVATSKIH BRANITELJA IZ DOMOVINSKOG RATA - UDRUGA SISAK</item>
    </derivirana_varijabla>
  </DomainObject.Predmet.ProtuStrankaListFormated>
  <DomainObject.Predmet.ProtuStrankaListFormatedOIB>
    <izvorni_sadrzaj>
      <item>UDRUGA UDOVICA HRVATSKIH BRANITELJA IZ DOMOVINSKOG RATA - UDRUGA SISAK, OIB 94757845409</item>
    </izvorni_sadrzaj>
    <derivirana_varijabla naziv="DomainObject.Predmet.ProtuStrankaListFormatedOIB_1">
      <item>UDRUGA UDOVICA HRVATSKIH BRANITELJA IZ DOMOVINSKOG RATA - UDRUGA SISAK, OIB 94757845409</item>
    </derivirana_varijabla>
  </DomainObject.Predmet.ProtuStrankaListFormatedOIB>
  <DomainObject.Predmet.ProtuStrankaListFormatedWithAdress>
    <izvorni_sadrzaj>
      <item>UDRUGA UDOVICA HRVATSKIH BRANITELJA IZ DOMOVINSKOG RATA - UDRUGA SISAK, S. i A. Radića 20, 44000 Sisak</item>
    </izvorni_sadrzaj>
    <derivirana_varijabla naziv="DomainObject.Predmet.ProtuStrankaListFormatedWithAdress_1">
      <item>UDRUGA UDOVICA HRVATSKIH BRANITELJA IZ DOMOVINSKOG RATA - UDRUGA SISAK, S. i A. Radića 20, 44000 Sisak</item>
    </derivirana_varijabla>
  </DomainObject.Predmet.ProtuStrankaListFormatedWithAdress>
  <DomainObject.Predmet.ProtuStrankaListFormatedWithAdressOIB>
    <izvorni_sadrzaj>
      <item>UDRUGA UDOVICA HRVATSKIH BRANITELJA IZ DOMOVINSKOG RATA - UDRUGA SISAK, OIB 94757845409, S. i A. Radića 20, 44000 Sisak</item>
    </izvorni_sadrzaj>
    <derivirana_varijabla naziv="DomainObject.Predmet.ProtuStrankaListFormatedWithAdressOIB_1">
      <item>UDRUGA UDOVICA HRVATSKIH BRANITELJA IZ DOMOVINSKOG RATA - UDRUGA SISAK, OIB 94757845409, S. i A. Radića 20, 44000 Sisak</item>
    </derivirana_varijabla>
  </DomainObject.Predmet.ProtuStrankaListFormatedWithAdressOIB>
  <DomainObject.Predmet.ProtuStrankaListNazivFormated>
    <izvorni_sadrzaj>
      <item>UDRUGA UDOVICA HRVATSKIH BRANITELJA IZ DOMOVINSKOG RATA - UDRUGA SISAK</item>
    </izvorni_sadrzaj>
    <derivirana_varijabla naziv="DomainObject.Predmet.ProtuStrankaListNazivFormated_1">
      <item>UDRUGA UDOVICA HRVATSKIH BRANITELJA IZ DOMOVINSKOG RATA - UDRUGA SISAK</item>
    </derivirana_varijabla>
  </DomainObject.Predmet.ProtuStrankaListNazivFormated>
  <DomainObject.Predmet.ProtuStrankaListNazivFormatedOIB>
    <izvorni_sadrzaj>
      <item>UDRUGA UDOVICA HRVATSKIH BRANITELJA IZ DOMOVINSKOG RATA - UDRUGA SISAK, OIB 94757845409</item>
    </izvorni_sadrzaj>
    <derivirana_varijabla naziv="DomainObject.Predmet.ProtuStrankaListNazivFormatedOIB_1">
      <item>UDRUGA UDOVICA HRVATSKIH BRANITELJA IZ DOMOVINSKOG RATA - UDRUGA SISAK, OIB 94757845409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UDOVICA HRVATSKIH BRANITELJA IZ DOMOVINSKOG RATA - UDRUGA SISAK</izvorni_sadrzaj>
    <derivirana_varijabla naziv="DomainObject.Predmet.ProtustrankaIDrugi_1">UDRUGA UDOVICA HRVATSKIH BRANITELJA IZ DOMOVINSKOG RATA - UDRUGA SISAK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UDOVICA HRVATSKIH BRANITELJA IZ DOMOVINSKOG RATA - UDRUGA SISAK, OIB 94757845409, S. i A. Radića 20, 44000 Sisak</izvorni_sadrzaj>
    <derivirana_varijabla naziv="DomainObject.Predmet.ProtustrankaIDrugiAdressOIB_1">UDRUGA UDOVICA HRVATSKIH BRANITELJA IZ DOMOVINSKOG RATA - UDRUGA SISAK, OIB 94757845409, S. i A. Radića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UDOVICA HRVATSKIH BRANITELJA IZ DOMOVINSKOG RATA - UDRUGA SISAK</item>
    </izvorni_sadrzaj>
    <derivirana_varijabla naziv="DomainObject.Predmet.SudioniciListNaziv_1">
      <item>FINA Regionalni centar Zagreb</item>
      <item>UDRUGA UDOVICA HRVATSKIH BRANITELJA IZ DOMOVINSKOG RATA - UDRUGA SISAK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UDOVICA HRVATSKIH BRANITELJA IZ DOMOVINSKOG RATA - UDRUGA SISAK, OIB 94757845409, S. i A. Radića 20,44000 Sisak</item>
    </izvorni_sadrzaj>
    <derivirana_varijabla naziv="DomainObject.Predmet.SudioniciListAdressOIB_1">
      <item>FINA Regionalni centar Zagreb, OIB 85821130368, Trg svibanjskih žrtava 1995. br. 1,10000 Zagreb</item>
      <item>UDRUGA UDOVICA HRVATSKIH BRANITELJA IZ DOMOVINSKOG RATA - UDRUGA SISAK, OIB 94757845409, S. i A. Radića 20,44000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94757845409</item>
    </izvorni_sadrzaj>
    <derivirana_varijabla naziv="DomainObject.Predmet.SudioniciListNazivOIB_1">
      <item>, OIB 85821130368</item>
      <item>, OIB 94757845409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822</properties:Characters>
  <properties:Lines>45</properties:Lines>
  <properties:Paragraphs>21</properties:Paragraphs>
  <properties:TotalTime>440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2016-04-18T13:21:00Z</cp:lastPrinted>
  <dcterms:modified xmlns:xsi="http://www.w3.org/2001/XMLSchema-instance" xsi:type="dcterms:W3CDTF">2016-04-18T13:23:00Z</dcterms:modified>
  <cp:revision>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