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0ec0" w14:paraId="e200ec0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B0432C">
        <w:t>338</w:t>
      </w:r>
      <w:r w:rsidR="006D254D">
        <w:t>/16</w:t>
      </w:r>
      <w:r w:rsidR="00B0432C">
        <w:t>-9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B0432C">
        <w:rPr>
          <w:color w:val="000000"/>
        </w:rPr>
        <w:t>u stečajnom postupku predlagatelja-vjerovnika: H-ABDUCO d.o.o. Zagreb, Slavonska avenija 6a, OIB: 13667298928 za otvaranje stečajnog postupka nad dužnikom AUTO NEVIO d.o.o. Vukovar, Kudeljarska 4, OIB: 54435591322, MBS: 030107207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6D254D">
        <w:t>18</w:t>
      </w:r>
      <w:r w:rsidR="005868BA">
        <w:t xml:space="preserve">. siječnja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B0432C">
        <w:rPr>
          <w:color w:val="000000"/>
        </w:rPr>
        <w:t>AUTO NEVIO d.o.o. Vukovar, Kudeljarska 4, OIB: 54435591322, MBS: 030107207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B0432C">
        <w:rPr>
          <w:b/>
        </w:rPr>
        <w:t>2. ožujka</w:t>
      </w:r>
      <w:r w:rsidR="0037616B">
        <w:rPr>
          <w:b/>
        </w:rPr>
        <w:t xml:space="preserve"> 2017. u 10</w:t>
      </w:r>
      <w:r w:rsidR="0037616B">
        <w:t>:</w:t>
      </w:r>
      <w:r w:rsidR="00B0432C">
        <w:rPr>
          <w:b/>
        </w:rPr>
        <w:t>0</w:t>
      </w:r>
      <w:r w:rsidR="006D254D">
        <w:rPr>
          <w:b/>
        </w:rPr>
        <w:t>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4B741D" w:rsidP="00615950" w:rsidR="006C2276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B0432C">
        <w:t>Jadranka Šeput iz Osijeka, Dalmatinska 17, OIB: 56729601545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B0432C">
        <w:t xml:space="preserve">vjerovnik </w:t>
      </w:r>
      <w:r w:rsidR="00B0432C">
        <w:rPr>
          <w:color w:val="000000"/>
        </w:rPr>
        <w:t>H-ABDUCO d.o.o. Zagreb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B0432C">
        <w:t>12. veljače</w:t>
      </w:r>
      <w:r w:rsidR="005868BA">
        <w:t xml:space="preserve"> 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B0432C">
        <w:rPr>
          <w:color w:val="000000"/>
        </w:rPr>
        <w:t>AUTO NEVIO d.o.o. Vukovar, Kudeljarska 4, OIB: 54435591322, MBS: 030107207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tab/>
      </w:r>
    </w:p>
    <w:p w:rsidRDefault="00A0258F" w:rsidP="005A7923" w:rsidR="00A0258F">
      <w:pPr>
        <w:pStyle w:val="Tijeloteksta"/>
      </w:pPr>
    </w:p>
    <w:p w:rsidRDefault="005F4420" w:rsidP="005F4420" w:rsidR="005F4420">
      <w:pPr>
        <w:jc w:val="right"/>
      </w:pPr>
      <w:r>
        <w:t>Broj: St-</w:t>
      </w:r>
      <w:r w:rsidR="00B0432C">
        <w:t>338</w:t>
      </w:r>
      <w:r w:rsidR="006D254D">
        <w:t>/16</w:t>
      </w:r>
      <w:r w:rsidR="00B0432C">
        <w:t>-9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1160A4" w:rsidR="00214478">
      <w:pPr>
        <w:pStyle w:val="Tijeloteksta"/>
        <w:ind w:firstLine="708"/>
      </w:pPr>
      <w:r>
        <w:t xml:space="preserve">U prijedlogu </w:t>
      </w:r>
      <w:r w:rsidR="00B0432C">
        <w:t>H-ABDUCO d.o.o. Zagreb</w:t>
      </w:r>
      <w:r>
        <w:t xml:space="preserve"> navodi da dužnik na dan </w:t>
      </w:r>
      <w:r w:rsidR="00B0432C">
        <w:t>8.2.2016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B0432C">
        <w:t>942</w:t>
      </w:r>
      <w:r w:rsidR="00C11CA2">
        <w:t xml:space="preserve"> dana, a da vjerovnik ima tražbinu prema dužniku u iznosu od 21.212.530,75</w:t>
      </w:r>
      <w:r>
        <w:t>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C11CA2">
        <w:t xml:space="preserve">Jadranka Šeput iz Osijeka, Dalmatinska 17, OIB: 56729601545 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D254D">
        <w:t>18</w:t>
      </w:r>
      <w:r w:rsidR="005868BA">
        <w:t>. siječnja 2017.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5868BA" w:rsidP="004B741D" w:rsidR="007242CD">
      <w:pPr>
        <w:pStyle w:val="Tijeloteksta"/>
        <w:jc w:val="left"/>
      </w:pPr>
      <w:r>
        <w:t>Žana Bem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5868BA">
      <w:pPr>
        <w:pStyle w:val="Tijeloteksta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C11CA2" w:rsidP="004B741D" w:rsidR="003E3A0B">
      <w:pPr>
        <w:pStyle w:val="Tijeloteksta"/>
        <w:numPr>
          <w:ilvl w:val="0"/>
          <w:numId w:val="3"/>
        </w:numPr>
        <w:jc w:val="left"/>
      </w:pPr>
      <w:r>
        <w:t>predlagatelj</w:t>
      </w:r>
      <w:r w:rsidR="00214478">
        <w:t xml:space="preserve"> 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C11CA2">
        <w:t>Vukovar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Tijeloteksta"/>
        <w:numPr>
          <w:ilvl w:val="0"/>
          <w:numId w:val="3"/>
        </w:numPr>
        <w:jc w:val="left"/>
      </w:pPr>
      <w:r>
        <w:t>R.</w:t>
      </w:r>
      <w:r w:rsidR="00C11CA2">
        <w:t>2/3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B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11B8E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0432C"/>
    <w:rsid w:val="00B32D98"/>
    <w:rsid w:val="00B94A89"/>
    <w:rsid w:val="00BC33DE"/>
    <w:rsid w:val="00BF5580"/>
    <w:rsid w:val="00C008D6"/>
    <w:rsid w:val="00C11CA2"/>
    <w:rsid w:val="00C15361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1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1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444D7-5887-4FD4-9E92-AE22A1FA6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2462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2017-01-18T08:21:00Z</dcterms:created>
  <dc:creator>hermanj</dc:creator>
  <cp:lastModifiedBy>Žana Bem</cp:lastModifiedBy>
  <cp:lastPrinted>2016-09-28T10:13:00Z</cp:lastPrinted>
  <dcterms:modified xmlns:xsi="http://www.w3.org/2001/XMLSchema-instance" xsi:type="dcterms:W3CDTF">2017-01-18T08:24:00Z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