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1302" w14:paraId="c2c1302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3A6194" w:rsidP="00EF020D" w:rsidR="00F75262">
      <w:pPr>
        <w:ind w:firstLine="708"/>
        <w:jc w:val="both"/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D11407">
        <w:t>KANAL j.d.o.o. UMAG, Babići, Kanal 205 A, OIB: 92519853726</w:t>
      </w:r>
      <w:r w:rsidR="00F75262">
        <w:t>,</w:t>
      </w:r>
    </w:p>
    <w:p w:rsidRDefault="0006087B" w:rsidP="00EF020D" w:rsidR="0006087B">
      <w:pPr>
        <w:ind w:firstLine="708"/>
        <w:jc w:val="both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>dužnikom</w:t>
      </w:r>
      <w:r w:rsidR="00666187">
        <w:rPr>
          <w:sz w:val="23"/>
          <w:szCs w:val="23"/>
        </w:rPr>
        <w:t xml:space="preserve">  </w:t>
      </w:r>
      <w:r w:rsidR="00D11407">
        <w:t>KANAL j.d.o.o. UMAG, Babići, Kanal 205 A, OIB: 92519853726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D11407">
        <w:rPr>
          <w:sz w:val="23"/>
          <w:szCs w:val="23"/>
        </w:rPr>
        <w:t>848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2410CA">
        <w:rPr>
          <w:sz w:val="23"/>
          <w:szCs w:val="23"/>
          <w:lang w:val="pl-PL"/>
        </w:rPr>
        <w:t>dužnikom.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2410CA">
        <w:rPr>
          <w:sz w:val="23"/>
          <w:szCs w:val="23"/>
        </w:rPr>
        <w:t>22</w:t>
      </w:r>
      <w:r w:rsidR="0076088E">
        <w:rPr>
          <w:sz w:val="23"/>
          <w:szCs w:val="23"/>
        </w:rPr>
        <w:t>. studenog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A433D1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2410CA">
        <w:t>22</w:t>
      </w:r>
      <w:r>
        <w:t xml:space="preserve">. </w:t>
      </w:r>
      <w:r w:rsidR="0076088E">
        <w:t>studenog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r w:rsidR="00020723">
      <w:t>Posl.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D11407">
      <w:t>848/2016-12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5B5C"/>
    <w:rsid w:val="00027B6D"/>
    <w:rsid w:val="0004403C"/>
    <w:rsid w:val="0006087B"/>
    <w:rsid w:val="000721E3"/>
    <w:rsid w:val="000934CA"/>
    <w:rsid w:val="000A1A48"/>
    <w:rsid w:val="000A52AA"/>
    <w:rsid w:val="000C513B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1691"/>
    <w:rsid w:val="00165DE9"/>
    <w:rsid w:val="00177317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410CA"/>
    <w:rsid w:val="00250309"/>
    <w:rsid w:val="002607AA"/>
    <w:rsid w:val="002839AE"/>
    <w:rsid w:val="00286170"/>
    <w:rsid w:val="00296ECD"/>
    <w:rsid w:val="002A0BB8"/>
    <w:rsid w:val="002D3AE9"/>
    <w:rsid w:val="002F451E"/>
    <w:rsid w:val="00310AE5"/>
    <w:rsid w:val="00332A50"/>
    <w:rsid w:val="00341D5B"/>
    <w:rsid w:val="0034279C"/>
    <w:rsid w:val="00384337"/>
    <w:rsid w:val="00384593"/>
    <w:rsid w:val="00393CD9"/>
    <w:rsid w:val="003A1AA1"/>
    <w:rsid w:val="003A6194"/>
    <w:rsid w:val="003C3AB0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70DAD"/>
    <w:rsid w:val="00476109"/>
    <w:rsid w:val="004A1868"/>
    <w:rsid w:val="004A7024"/>
    <w:rsid w:val="004B169A"/>
    <w:rsid w:val="004D2367"/>
    <w:rsid w:val="004E02CA"/>
    <w:rsid w:val="005044EB"/>
    <w:rsid w:val="00506AE9"/>
    <w:rsid w:val="005166DC"/>
    <w:rsid w:val="005221D7"/>
    <w:rsid w:val="0053080A"/>
    <w:rsid w:val="005571E6"/>
    <w:rsid w:val="00587477"/>
    <w:rsid w:val="005A2783"/>
    <w:rsid w:val="005B0FB3"/>
    <w:rsid w:val="005B40B5"/>
    <w:rsid w:val="005B5B1E"/>
    <w:rsid w:val="005B6024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3215F"/>
    <w:rsid w:val="00645281"/>
    <w:rsid w:val="00651927"/>
    <w:rsid w:val="00657D46"/>
    <w:rsid w:val="00664DC7"/>
    <w:rsid w:val="00666187"/>
    <w:rsid w:val="00674902"/>
    <w:rsid w:val="00682F5F"/>
    <w:rsid w:val="00694525"/>
    <w:rsid w:val="006B46E3"/>
    <w:rsid w:val="006C1F1C"/>
    <w:rsid w:val="006C2557"/>
    <w:rsid w:val="006D5D90"/>
    <w:rsid w:val="006F5A21"/>
    <w:rsid w:val="00706A0B"/>
    <w:rsid w:val="007124A9"/>
    <w:rsid w:val="0071533C"/>
    <w:rsid w:val="0072668D"/>
    <w:rsid w:val="0076088E"/>
    <w:rsid w:val="007A0862"/>
    <w:rsid w:val="007A19EF"/>
    <w:rsid w:val="007C449E"/>
    <w:rsid w:val="007D34DC"/>
    <w:rsid w:val="007D6242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87119"/>
    <w:rsid w:val="00894AAE"/>
    <w:rsid w:val="008B366A"/>
    <w:rsid w:val="008C1386"/>
    <w:rsid w:val="008D1BB7"/>
    <w:rsid w:val="008D3D8F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814D1"/>
    <w:rsid w:val="009945A0"/>
    <w:rsid w:val="009B0035"/>
    <w:rsid w:val="009B30FB"/>
    <w:rsid w:val="009D1839"/>
    <w:rsid w:val="009D5DC9"/>
    <w:rsid w:val="009D7F32"/>
    <w:rsid w:val="009E63F4"/>
    <w:rsid w:val="009F4E70"/>
    <w:rsid w:val="00A01E1E"/>
    <w:rsid w:val="00A03E43"/>
    <w:rsid w:val="00A0500F"/>
    <w:rsid w:val="00A1177A"/>
    <w:rsid w:val="00A16E85"/>
    <w:rsid w:val="00A346E7"/>
    <w:rsid w:val="00A433D1"/>
    <w:rsid w:val="00A85A09"/>
    <w:rsid w:val="00AD12EB"/>
    <w:rsid w:val="00AD1C96"/>
    <w:rsid w:val="00AF1067"/>
    <w:rsid w:val="00B10A75"/>
    <w:rsid w:val="00B3377A"/>
    <w:rsid w:val="00B3422D"/>
    <w:rsid w:val="00B36494"/>
    <w:rsid w:val="00B46D53"/>
    <w:rsid w:val="00B5650C"/>
    <w:rsid w:val="00B8368A"/>
    <w:rsid w:val="00BA4749"/>
    <w:rsid w:val="00BC3E5F"/>
    <w:rsid w:val="00BC44AE"/>
    <w:rsid w:val="00BD0AE2"/>
    <w:rsid w:val="00BD23FB"/>
    <w:rsid w:val="00C00E5C"/>
    <w:rsid w:val="00C0370D"/>
    <w:rsid w:val="00C03A3E"/>
    <w:rsid w:val="00C25E8F"/>
    <w:rsid w:val="00C45CA2"/>
    <w:rsid w:val="00C466EB"/>
    <w:rsid w:val="00C4779B"/>
    <w:rsid w:val="00C5215F"/>
    <w:rsid w:val="00C546F4"/>
    <w:rsid w:val="00C63E85"/>
    <w:rsid w:val="00C70DCB"/>
    <w:rsid w:val="00C74498"/>
    <w:rsid w:val="00C925E6"/>
    <w:rsid w:val="00CB30DA"/>
    <w:rsid w:val="00CB3F31"/>
    <w:rsid w:val="00CB71F5"/>
    <w:rsid w:val="00CC1D07"/>
    <w:rsid w:val="00CC3C4F"/>
    <w:rsid w:val="00D11407"/>
    <w:rsid w:val="00D17AFF"/>
    <w:rsid w:val="00D4139A"/>
    <w:rsid w:val="00D62015"/>
    <w:rsid w:val="00D66536"/>
    <w:rsid w:val="00D944BD"/>
    <w:rsid w:val="00DC645B"/>
    <w:rsid w:val="00DD550B"/>
    <w:rsid w:val="00DE4F1B"/>
    <w:rsid w:val="00DF7255"/>
    <w:rsid w:val="00E05425"/>
    <w:rsid w:val="00E05707"/>
    <w:rsid w:val="00E45B6D"/>
    <w:rsid w:val="00E50CB4"/>
    <w:rsid w:val="00E64C48"/>
    <w:rsid w:val="00E74F3A"/>
    <w:rsid w:val="00E757E3"/>
    <w:rsid w:val="00E77F0C"/>
    <w:rsid w:val="00EC1EF3"/>
    <w:rsid w:val="00EC4F42"/>
    <w:rsid w:val="00ED465B"/>
    <w:rsid w:val="00EE4FE6"/>
    <w:rsid w:val="00EF020D"/>
    <w:rsid w:val="00F00921"/>
    <w:rsid w:val="00F032CF"/>
    <w:rsid w:val="00F2200B"/>
    <w:rsid w:val="00F32AF8"/>
    <w:rsid w:val="00F36669"/>
    <w:rsid w:val="00F41244"/>
    <w:rsid w:val="00F4362D"/>
    <w:rsid w:val="00F43BB1"/>
    <w:rsid w:val="00F45EDC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02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02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02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02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02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02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02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02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89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KANAL j.d.o.o. UMAG</izvorni_sadrzaj>
    <derivirana_varijabla naziv="DomainObject.Predmet.ProtustrankaFormated_1">  KANAL j.d.o.o. UMAG</derivirana_varijabla>
  </DomainObject.Predmet.ProtustrankaFormated>
  <DomainObject.Predmet.ProtustrankaFormatedOIB>
    <izvorni_sadrzaj>  KANAL j.d.o.o. UMAG, OIB 92519853726</izvorni_sadrzaj>
    <derivirana_varijabla naziv="DomainObject.Predmet.ProtustrankaFormatedOIB_1">  KANAL j.d.o.o. UMAG, OIB 92519853726</derivirana_varijabla>
  </DomainObject.Predmet.ProtustrankaFormatedOIB>
  <DomainObject.Predmet.ProtustrankaFormatedWithAdress>
    <izvorni_sadrzaj> KANAL j.d.o.o. UMAG, Babići, Kanal 205 A, 52470 Umag</izvorni_sadrzaj>
    <derivirana_varijabla naziv="DomainObject.Predmet.ProtustrankaFormatedWithAdress_1"> KANAL j.d.o.o. UMAG, Babići, Kanal 205 A, 52470 Umag</derivirana_varijabla>
  </DomainObject.Predmet.ProtustrankaFormatedWithAdress>
  <DomainObject.Predmet.ProtustrankaFormatedWithAdressOIB>
    <izvorni_sadrzaj> KANAL j.d.o.o. UMAG, OIB 92519853726, Babići, Kanal 205 A, 52470 Umag</izvorni_sadrzaj>
    <derivirana_varijabla naziv="DomainObject.Predmet.ProtustrankaFormatedWithAdressOIB_1"> KANAL j.d.o.o. UMAG, OIB 92519853726, Babići, Kanal 205 A, 52470 Umag</derivirana_varijabla>
  </DomainObject.Predmet.ProtustrankaFormatedWithAdressOIB>
  <DomainObject.Predmet.ProtustrankaWithAdress>
    <izvorni_sadrzaj>KANAL j.d.o.o. UMAG Babići, Kanal 205 A, 52470 Umag</izvorni_sadrzaj>
    <derivirana_varijabla naziv="DomainObject.Predmet.ProtustrankaWithAdress_1">KANAL j.d.o.o. UMAG Babići, Kanal 205 A, 52470 Umag</derivirana_varijabla>
  </DomainObject.Predmet.ProtustrankaWithAdress>
  <DomainObject.Predmet.ProtustrankaWithAdressOIB>
    <izvorni_sadrzaj>KANAL j.d.o.o. UMAG, OIB 92519853726, Babići, Kanal 205 A, 52470 Umag</izvorni_sadrzaj>
    <derivirana_varijabla naziv="DomainObject.Predmet.ProtustrankaWithAdressOIB_1">KANAL j.d.o.o. UMAG, OIB 92519853726, Babići, Kanal 205 A, 52470 Umag</derivirana_varijabla>
  </DomainObject.Predmet.ProtustrankaWithAdressOIB>
  <DomainObject.Predmet.ProtustrankaNazivFormated>
    <izvorni_sadrzaj>KANAL j.d.o.o. UMAG</izvorni_sadrzaj>
    <derivirana_varijabla naziv="DomainObject.Predmet.ProtustrankaNazivFormated_1">KANAL j.d.o.o. UMAG</derivirana_varijabla>
  </DomainObject.Predmet.ProtustrankaNazivFormated>
  <DomainObject.Predmet.ProtustrankaNazivFormatedOIB>
    <izvorni_sadrzaj>KANAL j.d.o.o. UMAG, OIB 92519853726</izvorni_sadrzaj>
    <derivirana_varijabla naziv="DomainObject.Predmet.ProtustrankaNazivFormatedOIB_1">KANAL j.d.o.o. UMAG, OIB 92519853726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22312.74</izvorni_sadrzaj>
    <derivirana_varijabla naziv="DomainObject.Predmet.TrenutnaVrijednost_1">22312.74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KANAL j.d.o.o. UMAG</item>
    </izvorni_sadrzaj>
    <derivirana_varijabla naziv="DomainObject.Predmet.ProtuStrankaListFormated_1">
      <item>KANAL j.d.o.o. UMAG</item>
    </derivirana_varijabla>
  </DomainObject.Predmet.ProtuStrankaListFormated>
  <DomainObject.Predmet.ProtuStrankaListFormatedOIB>
    <izvorni_sadrzaj>
      <item>KANAL j.d.o.o. UMAG, OIB 92519853726</item>
    </izvorni_sadrzaj>
    <derivirana_varijabla naziv="DomainObject.Predmet.ProtuStrankaListFormatedOIB_1">
      <item>KANAL j.d.o.o. UMAG, OIB 92519853726</item>
    </derivirana_varijabla>
  </DomainObject.Predmet.ProtuStrankaListFormatedOIB>
  <DomainObject.Predmet.ProtuStrankaListFormatedWithAdress>
    <izvorni_sadrzaj>
      <item>KANAL j.d.o.o. UMAG, Babići, Kanal 205 A, 52470 Umag</item>
    </izvorni_sadrzaj>
    <derivirana_varijabla naziv="DomainObject.Predmet.ProtuStrankaListFormatedWithAdress_1">
      <item>KANAL j.d.o.o. UMAG, Babići, Kanal 205 A, 52470 Umag</item>
    </derivirana_varijabla>
  </DomainObject.Predmet.ProtuStrankaListFormatedWithAdress>
  <DomainObject.Predmet.ProtuStrankaListFormatedWithAdressOIB>
    <izvorni_sadrzaj>
      <item>KANAL j.d.o.o. UMAG, OIB 92519853726, Babići, Kanal 205 A, 52470 Umag</item>
    </izvorni_sadrzaj>
    <derivirana_varijabla naziv="DomainObject.Predmet.ProtuStrankaListFormatedWithAdressOIB_1">
      <item>KANAL j.d.o.o. UMAG, OIB 92519853726, Babići, Kanal 205 A, 52470 Umag</item>
    </derivirana_varijabla>
  </DomainObject.Predmet.ProtuStrankaListFormatedWithAdressOIB>
  <DomainObject.Predmet.ProtuStrankaListNazivFormated>
    <izvorni_sadrzaj>
      <item>KANAL j.d.o.o. UMAG</item>
    </izvorni_sadrzaj>
    <derivirana_varijabla naziv="DomainObject.Predmet.ProtuStrankaListNazivFormated_1">
      <item>KANAL j.d.o.o. UMAG</item>
    </derivirana_varijabla>
  </DomainObject.Predmet.ProtuStrankaListNazivFormated>
  <DomainObject.Predmet.ProtuStrankaListNazivFormatedOIB>
    <izvorni_sadrzaj>
      <item>KANAL j.d.o.o. UMAG, OIB 92519853726</item>
    </izvorni_sadrzaj>
    <derivirana_varijabla naziv="DomainObject.Predmet.ProtuStrankaListNazivFormatedOIB_1">
      <item>KANAL j.d.o.o. UMAG, OIB 92519853726</item>
    </derivirana_varijabla>
  </DomainObject.Predmet.ProtuStrankaListNazivFormatedOIB>
  <DomainObject.Predmet.OstaliListFormated>
    <izvorni_sadrzaj>
      <item>Zlatko Novačić</item>
    </izvorni_sadrzaj>
    <derivirana_varijabla naziv="DomainObject.Predmet.OstaliListFormated_1">
      <item>Zlatko Novačić</item>
    </derivirana_varijabla>
  </DomainObject.Predmet.OstaliListFormated>
  <DomainObject.Predmet.OstaliListFormatedOIB>
    <izvorni_sadrzaj>
      <item>Zlatko Novačić, OIB 90013239111</item>
    </izvorni_sadrzaj>
    <derivirana_varijabla naziv="DomainObject.Predmet.OstaliListFormatedOIB_1">
      <item>Zlatko Novačić, OIB 90013239111</item>
    </derivirana_varijabla>
  </DomainObject.Predmet.OstaliListFormatedOIB>
  <DomainObject.Predmet.OstaliListFormatedWithAdress>
    <izvorni_sadrzaj>
      <item>Zlatko Novačić, Križine 49 A, 52470 Križine</item>
    </izvorni_sadrzaj>
    <derivirana_varijabla naziv="DomainObject.Predmet.OstaliListFormatedWithAdress_1">
      <item>Zlatko Novačić, Križine 49 A, 52470 Križine</item>
    </derivirana_varijabla>
  </DomainObject.Predmet.OstaliListFormatedWithAdress>
  <DomainObject.Predmet.OstaliListFormatedWithAdressOIB>
    <izvorni_sadrzaj>
      <item>Zlatko Novačić, OIB 90013239111, Križine 49 A, 52470 Križine</item>
    </izvorni_sadrzaj>
    <derivirana_varijabla naziv="DomainObject.Predmet.OstaliListFormatedWithAdressOIB_1">
      <item>Zlatko Novačić, OIB 90013239111, Križine 49 A, 52470 Križine</item>
    </derivirana_varijabla>
  </DomainObject.Predmet.OstaliListFormatedWithAdressOIB>
  <DomainObject.Predmet.OstaliListNazivFormated>
    <izvorni_sadrzaj>
      <item>Zlatko Novačić</item>
    </izvorni_sadrzaj>
    <derivirana_varijabla naziv="DomainObject.Predmet.OstaliListNazivFormated_1">
      <item>Zlatko Novačić</item>
    </derivirana_varijabla>
  </DomainObject.Predmet.OstaliListNazivFormated>
  <DomainObject.Predmet.OstaliListNazivFormatedOIB>
    <izvorni_sadrzaj>
      <item>Zlatko Novačić, OIB 90013239111</item>
    </izvorni_sadrzaj>
    <derivirana_varijabla naziv="DomainObject.Predmet.OstaliListNazivFormatedOIB_1">
      <item>Zlatko Novačić, OIB 90013239111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KANAL j.d.o.o. UMAG</izvorni_sadrzaj>
    <derivirana_varijabla naziv="DomainObject.Predmet.ProtustrankaIDrugi_1">KANAL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KANAL j.d.o.o. UMAG, OIB 92519853726, Babići, Kanal 205 A, 52470 Umag</izvorni_sadrzaj>
    <derivirana_varijabla naziv="DomainObject.Predmet.ProtustrankaIDrugiAdressOIB_1">KANAL j.d.o.o. UMAG, OIB 92519853726, Babići, Kanal 205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KANAL j.d.o.o. UMAG</item>
      <item>Zlatko Novačić</item>
    </izvorni_sadrzaj>
    <derivirana_varijabla naziv="DomainObject.Predmet.SudioniciListNaziv_1">
      <item>FINANCIJSKA AGENCIJA, RC RIJEKA, PODRUŽNICA PULA, PULA</item>
      <item>KANAL j.d.o.o. UMAG</item>
      <item>Zlatko Novačić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KANAL j.d.o.o. UMAG, OIB 92519853726, Babići, Kanal 205 A,52470 Umag</item>
      <item>Zlatko Novačić, OIB 90013239111, Križine 49 A,52470 Križine</item>
    </izvorni_sadrzaj>
    <derivirana_varijabla naziv="DomainObject.Predmet.SudioniciListAdressOIB_1">
      <item>FINANCIJSKA AGENCIJA, RC RIJEKA, PODRUŽNICA PULA, PULA, OIB 85821130368, Giardini 5,52100 Pula</item>
      <item>KANAL j.d.o.o. UMAG, OIB 92519853726, Babići, Kanal 205 A,52470 Umag</item>
      <item>Zlatko Novačić, OIB 90013239111, Križine 49 A,52470 Križine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92519853726</item>
      <item>, OIB 90013239111</item>
    </izvorni_sadrzaj>
    <derivirana_varijabla naziv="DomainObject.Predmet.SudioniciListNazivOIB_1">
      <item>, OIB 85821130368</item>
      <item>, OIB 92519853726</item>
      <item>, OIB 90013239111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403</properties:Words>
  <properties:Characters>2077</properties:Characters>
  <properties:Lines>54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2016-11-21T11:24:00Z</dcterms:created>
  <dc:creator>Jasmina Matika</dc:creator>
  <cp:lastModifiedBy>Sanja Prodan</cp:lastModifiedBy>
  <cp:lastPrinted>2016-11-21T11:25:00Z</cp:lastPrinted>
  <dcterms:modified xmlns:xsi="http://www.w3.org/2001/XMLSchema-instance" xsi:type="dcterms:W3CDTF">2016-11-22T07:30:00Z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