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427e" w14:paraId="b3f427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D376B">
        <w:t>FENECH d.o.o. Split, Put Firula bb, Bobanovi dvori, OIB: 77531401615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D376B" w:rsidRPr="003D376B">
        <w:t>FENECH d.o.o. Split, Put Firula bb, Bobanovi dvori, OIB: 77531401615,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3D376B">
        <w:t>12.782,55</w:t>
      </w:r>
      <w:r w:rsidR="004F5A6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67951">
      <w:t>9</w:t>
    </w:r>
    <w:r w:rsidR="003D376B">
      <w:t>49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175B5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FENECH društvo s ograničenom odgovornošću za kupnju i prodaju nekretnina</izvorni_sadrzaj>
    <derivirana_varijabla naziv="DomainObject.Predmet.ProtustrankaFormated_1">  FENECH društvo s ograničenom odgovornošću za kupnju i prodaju nekretnina</derivirana_varijabla>
  </DomainObject.Predmet.ProtustrankaFormated>
  <DomainObject.Predmet.ProtustrankaFormatedOIB>
    <izvorni_sadrzaj>  FENECH društvo s ograničenom odgovornošću za kupnju i prodaju nekretnina, OIB 77531401615</izvorni_sadrzaj>
    <derivirana_varijabla naziv="DomainObject.Predmet.ProtustrankaFormatedOIB_1">  FENECH društvo s ograničenom odgovornošću za kupnju i prodaju nekretnina, OIB 77531401615</derivirana_varijabla>
  </DomainObject.Predmet.ProtustrankaFormatedOIB>
  <DomainObject.Predmet.ProtustrankaFormatedWithAdress>
    <izvorni_sadrzaj> FENECH društvo s ograničenom odgovornošću za kupnju i prodaju nekretnina, Put Firula bb, Bobanovi dvori, 21000 Split</izvorni_sadrzaj>
    <derivirana_varijabla naziv="DomainObject.Predmet.ProtustrankaFormatedWithAdress_1"> FENECH društvo s ograničenom odgovornošću za kupnju i prodaju nekretnina, Put Firula bb, Bobanovi dvori, 21000 Split</derivirana_varijabla>
  </DomainObject.Predmet.ProtustrankaFormatedWithAdress>
  <DomainObject.Predmet.ProtustrankaFormatedWithAdressOIB>
    <izvorni_sadrzaj> FENECH društvo s ograničenom odgovornošću za kupnju i prodaju nekretnina, OIB 77531401615, Put Firula bb, Bobanovi dvori, 21000 Split</izvorni_sadrzaj>
    <derivirana_varijabla naziv="DomainObject.Predmet.ProtustrankaFormatedWithAdressOIB_1"> FENECH društvo s ograničenom odgovornošću za kupnju i prodaju nekretnina, OIB 77531401615, Put Firula bb, Bobanovi dvori, 21000 Split</derivirana_varijabla>
  </DomainObject.Predmet.ProtustrankaFormatedWithAdressOIB>
  <DomainObject.Predmet.ProtustrankaWithAdress>
    <izvorni_sadrzaj>FENECH društvo s ograničenom odgovornošću za kupnju i prodaju nekretnina Put Firula bb, Bobanovi dvori, 21000 Split</izvorni_sadrzaj>
    <derivirana_varijabla naziv="DomainObject.Predmet.ProtustrankaWithAdress_1">FENECH društvo s ograničenom odgovornošću za kupnju i prodaju nekretnina Put Firula bb, Bobanovi dvori, 21000 Split</derivirana_varijabla>
  </DomainObject.Predmet.ProtustrankaWithAdress>
  <DomainObject.Predmet.ProtustrankaWithAdressOIB>
    <izvorni_sadrzaj>FENECH društvo s ograničenom odgovornošću za kupnju i prodaju nekretnina, OIB 77531401615, Put Firula bb, Bobanovi dvori, 21000 Split</izvorni_sadrzaj>
    <derivirana_varijabla naziv="DomainObject.Predmet.ProtustrankaWithAdressOIB_1">FENECH društvo s ograničenom odgovornošću za kupnju i prodaju nekretnina, OIB 77531401615, Put Firula bb, Bobanovi dvori, 21000 Split</derivirana_varijabla>
  </DomainObject.Predmet.ProtustrankaWithAdressOIB>
  <DomainObject.Predmet.ProtustrankaNazivFormated>
    <izvorni_sadrzaj>FENECH društvo s ograničenom odgovornošću za kupnju i prodaju nekretnina</izvorni_sadrzaj>
    <derivirana_varijabla naziv="DomainObject.Predmet.ProtustrankaNazivFormated_1">FENECH društvo s ograničenom odgovornošću za kupnju i prodaju nekretnina</derivirana_varijabla>
  </DomainObject.Predmet.ProtustrankaNazivFormated>
  <DomainObject.Predmet.ProtustrankaNazivFormatedOIB>
    <izvorni_sadrzaj>FENECH društvo s ograničenom odgovornošću za kupnju i prodaju nekretnina, OIB 77531401615</izvorni_sadrzaj>
    <derivirana_varijabla naziv="DomainObject.Predmet.ProtustrankaNazivFormatedOIB_1">FENECH društvo s ograničenom odgovornošću za kupnju i prodaju nekretnina, OIB 77531401615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12782.55</izvorni_sadrzaj>
    <derivirana_varijabla naziv="DomainObject.Predmet.TrenutnaVrijednost_1">12782.55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FENECH društvo s ograničenom odgovornošću za kupnju i prodaju nekretnina</item>
    </izvorni_sadrzaj>
    <derivirana_varijabla naziv="DomainObject.Predmet.ProtuStrankaListFormated_1">
      <item>FENECH društvo s ograničenom odgovornošću za kupnju i prodaju nekretnina</item>
    </derivirana_varijabla>
  </DomainObject.Predmet.ProtuStrankaListFormated>
  <DomainObject.Predmet.ProtuStrankaListFormatedOIB>
    <izvorni_sadrzaj>
      <item>FENECH društvo s ograničenom odgovornošću za kupnju i prodaju nekretnina, OIB 77531401615</item>
    </izvorni_sadrzaj>
    <derivirana_varijabla naziv="DomainObject.Predmet.ProtuStrankaListFormatedOIB_1">
      <item>FENECH društvo s ograničenom odgovornošću za kupnju i prodaju nekretnina, OIB 77531401615</item>
    </derivirana_varijabla>
  </DomainObject.Predmet.ProtuStrankaListFormatedOIB>
  <DomainObject.Predmet.ProtuStrankaListFormatedWithAdress>
    <izvorni_sadrzaj>
      <item>FENECH društvo s ograničenom odgovornošću za kupnju i prodaju nekretnina, Put Firula bb, Bobanovi dvori, 21000 Split</item>
    </izvorni_sadrzaj>
    <derivirana_varijabla naziv="DomainObject.Predmet.ProtuStrankaListFormatedWithAdress_1">
      <item>FENECH društvo s ograničenom odgovornošću za kupnju i prodaju nekretnina, Put Firula bb, Bobanovi dvori, 21000 Split</item>
    </derivirana_varijabla>
  </DomainObject.Predmet.ProtuStrankaListFormatedWithAdress>
  <DomainObject.Predmet.ProtuStrankaListFormatedWithAdressOIB>
    <izvorni_sadrzaj>
      <item>FENECH društvo s ograničenom odgovornošću za kupnju i prodaju nekretnina, OIB 77531401615, Put Firula bb, Bobanovi dvori, 21000 Split</item>
    </izvorni_sadrzaj>
    <derivirana_varijabla naziv="DomainObject.Predmet.ProtuStrankaListFormatedWithAdressOIB_1">
      <item>FENECH društvo s ograničenom odgovornošću za kupnju i prodaju nekretnina, OIB 77531401615, Put Firula bb, Bobanovi dvori, 21000 Split</item>
    </derivirana_varijabla>
  </DomainObject.Predmet.ProtuStrankaListFormatedWithAdressOIB>
  <DomainObject.Predmet.ProtuStrankaListNazivFormated>
    <izvorni_sadrzaj>
      <item>FENECH društvo s ograničenom odgovornošću za kupnju i prodaju nekretnina</item>
    </izvorni_sadrzaj>
    <derivirana_varijabla naziv="DomainObject.Predmet.ProtuStrankaListNazivFormated_1">
      <item>FENECH društvo s ograničenom odgovornošću za kupnju i prodaju nekretnina</item>
    </derivirana_varijabla>
  </DomainObject.Predmet.ProtuStrankaListNazivFormated>
  <DomainObject.Predmet.ProtuStrankaListNazivFormatedOIB>
    <izvorni_sadrzaj>
      <item>FENECH društvo s ograničenom odgovornošću za kupnju i prodaju nekretnina, OIB 77531401615</item>
    </izvorni_sadrzaj>
    <derivirana_varijabla naziv="DomainObject.Predmet.ProtuStrankaListNazivFormatedOIB_1">
      <item>FENECH društvo s ograničenom odgovornošću za kupnju i prodaju nekretnina, OIB 77531401615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FENECH društvo s ograničenom odgovornošću za kupnju i prodaju nekretnina</izvorni_sadrzaj>
    <derivirana_varijabla naziv="DomainObject.Predmet.ProtustrankaIDrugi_1">FENECH društvo s ograničenom odgovornošću za kupnju i prodaju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FENECH društvo s ograničenom odgovornošću za kupnju i prodaju nekretnina, OIB 77531401615, Put Firula bb, Bobanovi dvori, 21000 Split</izvorni_sadrzaj>
    <derivirana_varijabla naziv="DomainObject.Predmet.ProtustrankaIDrugiAdressOIB_1">FENECH društvo s ograničenom odgovornošću za kupnju i prodaju nekretnina, OIB 77531401615,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FENECH društvo s ograničenom odgovornošću za kupnju i prodaju nekretnina</item>
      <item>FINANCIJSKA AGENCIJA, RC SPLIT</item>
    </izvorni_sadrzaj>
    <derivirana_varijabla naziv="DomainObject.Predmet.SudioniciListNaziv_1">
      <item>FENECH društvo s ograničenom odgovornošću za kupnju i prodaju nekretnina</item>
      <item>FINANCIJSKA AGENCIJA, RC SPLIT</item>
    </derivirana_varijabla>
  </DomainObject.Predmet.SudioniciListNaziv>
  <DomainObject.Predmet.SudioniciListAdressOIB>
    <izvorni_sadrzaj>
      <item>FENECH društvo s ograničenom odgovornošću za kupnju i prodaju nekretnina, OIB 77531401615, Put Firula bb, Bobanovi dvori,21000 Split</item>
      <item>FINANCIJSKA AGENCIJA, RC SPLIT, OIB 85821130368, Mažuranićevo šetalište 24 b,21000 Split</item>
    </izvorni_sadrzaj>
    <derivirana_varijabla naziv="DomainObject.Predmet.SudioniciListAdressOIB_1">
      <item>FENECH društvo s ograničenom odgovornošću za kupnju i prodaju nekretnina, OIB 77531401615,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77531401615</item>
      <item>, OIB 85821130368</item>
    </izvorni_sadrzaj>
    <derivirana_varijabla naziv="DomainObject.Predmet.SudioniciListNazivOIB_1">
      <item>, OIB 77531401615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7C326-EFFB-4F08-A562-0DF62EA76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1985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2016-01-28T13:48:00Z</dcterms:created>
  <dc:creator>nmarkovic</dc:creator>
  <cp:lastModifiedBy>Ana Golub Gruić</cp:lastModifiedBy>
  <cp:lastPrinted>2016-01-28T13:48:00Z</cp:lastPrinted>
  <dcterms:modified xmlns:xsi="http://www.w3.org/2001/XMLSchema-instance" xsi:type="dcterms:W3CDTF">2016-01-29T13:04:00Z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