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a85b8" w14:paraId="84a85b8" w:rsidRDefault="00831336" w:rsidP="00831336" w:rsidR="00831336" w:rsidRPr="0083133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831336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831336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              Posl.br.: 2 St-909/16-</w:t>
      </w:r>
      <w:r w:rsidR="00DF07E0">
        <w:rPr>
          <w:rFonts w:hAnsi="Times New Roman" w:ascii="Times New Roman"/>
          <w:b w:val="false"/>
          <w:lang w:val="hr-HR"/>
        </w:rPr>
        <w:t>32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Trgovački sud u Pazinu, po stečajnom sucu Adrijani Labinjan Skok, u stečajnom postupku nad dužnikom J. V. D. d. o. o.</w:t>
      </w:r>
      <w:r w:rsidR="00DA1E33">
        <w:rPr>
          <w:rFonts w:hAnsi="Times New Roman" w:ascii="Times New Roman"/>
          <w:b w:val="false"/>
          <w:lang w:val="hr-HR"/>
        </w:rPr>
        <w:t xml:space="preserve"> u stečaju</w:t>
      </w:r>
      <w:r w:rsidRPr="00831336">
        <w:rPr>
          <w:rFonts w:hAnsi="Times New Roman" w:ascii="Times New Roman"/>
          <w:b w:val="false"/>
          <w:lang w:val="hr-HR"/>
        </w:rPr>
        <w:t>, Umag, Petrovija, Uljarska 10, OIB 01431851919, MBS 040062155, na temelju odredbe čl. 247. st. 3. Stečajnog zakona (Narodne Novine br. 71/15</w:t>
      </w:r>
      <w:r w:rsidRPr="00DF07E0">
        <w:rPr>
          <w:rFonts w:hAnsi="Times New Roman" w:ascii="Times New Roman"/>
          <w:b w:val="false"/>
          <w:lang w:val="hr-HR"/>
        </w:rPr>
        <w:t xml:space="preserve">), </w:t>
      </w:r>
      <w:r w:rsidR="00DF07E0" w:rsidRPr="00DF07E0">
        <w:rPr>
          <w:rFonts w:hAnsi="Times New Roman" w:ascii="Times New Roman"/>
          <w:b w:val="false"/>
          <w:lang w:val="hr-HR"/>
        </w:rPr>
        <w:t>5. srpnja</w:t>
      </w:r>
      <w:r w:rsidRPr="00DF07E0">
        <w:rPr>
          <w:rFonts w:hAnsi="Times New Roman" w:ascii="Times New Roman"/>
          <w:b w:val="false"/>
          <w:lang w:val="hr-HR"/>
        </w:rPr>
        <w:t xml:space="preserve"> 2017. d</w:t>
      </w:r>
      <w:r w:rsidRPr="00831336">
        <w:rPr>
          <w:rFonts w:hAnsi="Times New Roman" w:ascii="Times New Roman"/>
          <w:b w:val="false"/>
          <w:lang w:val="hr-HR"/>
        </w:rPr>
        <w:t>onio je slijedeći</w:t>
      </w:r>
    </w:p>
    <w:p w:rsidRDefault="00831336" w:rsidP="00831336" w:rsidR="00831336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jc w:val="center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Z A K L J U Č A K</w:t>
      </w:r>
    </w:p>
    <w:p w:rsidRDefault="00831336" w:rsidP="00831336" w:rsidR="00831336" w:rsidRPr="00831336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I.</w:t>
      </w:r>
      <w:r w:rsidRPr="00831336">
        <w:rPr>
          <w:rFonts w:hAnsi="Times New Roman" w:ascii="Times New Roman"/>
          <w:b w:val="false"/>
          <w:lang w:val="hr-HR"/>
        </w:rPr>
        <w:tab/>
        <w:t>Utvrđuje se da vrijednost nekretnine k.č.br. 2480 upisane u zk.ul. 1505 k.o. Umag, suvlasnički dio s neodređenim omjerom, etažno vlasništvo (E-29), dio zgrade označen u planu posebnih dijelova zgrade narančastom bojom koji se sastoji od: na prvom katu prodajni prostor označen brojem 72 E, površine 81,58 m2, stečajnog dužnika J. V. D. d. o. o.</w:t>
      </w:r>
      <w:r w:rsidR="00DA1E33">
        <w:rPr>
          <w:rFonts w:hAnsi="Times New Roman" w:ascii="Times New Roman"/>
          <w:b w:val="false"/>
          <w:lang w:val="hr-HR"/>
        </w:rPr>
        <w:t xml:space="preserve"> u stečaju</w:t>
      </w:r>
      <w:r w:rsidRPr="00831336">
        <w:rPr>
          <w:rFonts w:hAnsi="Times New Roman" w:ascii="Times New Roman"/>
          <w:b w:val="false"/>
          <w:lang w:val="hr-HR"/>
        </w:rPr>
        <w:t>, Umag, Petrovija, Uljarska 10, OIB 01431851919, MBS 04006215</w:t>
      </w:r>
      <w:r w:rsidRPr="00010AE5">
        <w:rPr>
          <w:rFonts w:hAnsi="Times New Roman" w:ascii="Times New Roman"/>
          <w:b w:val="false"/>
          <w:lang w:val="hr-HR"/>
        </w:rPr>
        <w:t xml:space="preserve">5, iznosi </w:t>
      </w:r>
      <w:r w:rsidR="00DA1E33" w:rsidRPr="00010AE5">
        <w:rPr>
          <w:rFonts w:hAnsi="Times New Roman" w:ascii="Times New Roman"/>
          <w:b w:val="false"/>
          <w:lang w:val="hr-HR"/>
        </w:rPr>
        <w:t>962.520,00</w:t>
      </w:r>
      <w:r w:rsidRPr="00010AE5">
        <w:rPr>
          <w:rFonts w:hAnsi="Times New Roman" w:ascii="Times New Roman"/>
          <w:b w:val="false"/>
          <w:lang w:val="hr-HR"/>
        </w:rPr>
        <w:t xml:space="preserve"> kn. </w:t>
      </w:r>
    </w:p>
    <w:p w:rsidRDefault="00831336" w:rsidP="00831336" w:rsidR="00831336" w:rsidRPr="00831336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II.</w:t>
      </w:r>
      <w:r w:rsidRPr="00831336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831336" w:rsidP="00831336" w:rsidR="00831336" w:rsidRPr="00831336">
      <w:pPr>
        <w:jc w:val="center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III.</w:t>
      </w:r>
      <w:r w:rsidRPr="00831336">
        <w:rPr>
          <w:rFonts w:hAnsi="Times New Roman" w:ascii="Times New Roman"/>
          <w:b w:val="false"/>
          <w:lang w:val="hr-HR"/>
        </w:rPr>
        <w:tab/>
        <w:t>Uvjeti prodaje:</w:t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prodaje se</w:t>
      </w:r>
      <w:r w:rsidR="00DA1E33">
        <w:rPr>
          <w:rFonts w:hAnsi="Times New Roman" w:ascii="Times New Roman"/>
          <w:b w:val="false"/>
          <w:lang w:val="hr-HR"/>
        </w:rPr>
        <w:t xml:space="preserve"> nekretnina k.č.br. 2480 upisana</w:t>
      </w:r>
      <w:r w:rsidRPr="00831336">
        <w:rPr>
          <w:rFonts w:hAnsi="Times New Roman" w:ascii="Times New Roman"/>
          <w:b w:val="false"/>
          <w:lang w:val="hr-HR"/>
        </w:rPr>
        <w:t xml:space="preserve"> u zk.ul. 1505 k.o. Umag, suvlasnički dio s neodređenim omjerom, etažno vlasništvo (E-29), dio zgrade označen u planu posebnih dijelova zgrade narančastom bojom koji se sastoji od: na prvom katu prodajni prostor označen brojem 72 E, površine 81,58 m2;</w:t>
      </w:r>
      <w:r w:rsidRPr="00831336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831336" w:rsidP="00831336" w:rsidR="00831336" w:rsidRPr="00010AE5">
      <w:pPr>
        <w:jc w:val="both"/>
        <w:rPr>
          <w:rFonts w:hAnsi="Times New Roman" w:ascii="Times New Roman"/>
          <w:b w:val="false"/>
          <w:lang w:val="hr-HR"/>
        </w:rPr>
      </w:pPr>
      <w:r w:rsidRPr="00010AE5">
        <w:rPr>
          <w:rFonts w:hAnsi="Times New Roman" w:ascii="Times New Roman"/>
          <w:b w:val="false"/>
          <w:lang w:val="hr-HR"/>
        </w:rPr>
        <w:tab/>
        <w:t xml:space="preserve">- utvrđena </w:t>
      </w:r>
      <w:r w:rsidR="00010AE5" w:rsidRPr="00010AE5">
        <w:rPr>
          <w:rFonts w:hAnsi="Times New Roman" w:ascii="Times New Roman"/>
          <w:b w:val="false"/>
          <w:lang w:val="hr-HR"/>
        </w:rPr>
        <w:t>vrijednost nekretnine označene</w:t>
      </w:r>
      <w:r w:rsidRPr="00010AE5">
        <w:rPr>
          <w:rFonts w:hAnsi="Times New Roman" w:ascii="Times New Roman"/>
          <w:b w:val="false"/>
          <w:lang w:val="hr-HR"/>
        </w:rPr>
        <w:t xml:space="preserve"> pod točkom I. zaključka iznosi </w:t>
      </w:r>
      <w:r w:rsidR="00DA1E33" w:rsidRPr="00010AE5">
        <w:rPr>
          <w:rFonts w:hAnsi="Times New Roman" w:ascii="Times New Roman"/>
          <w:b w:val="false"/>
          <w:lang w:val="hr-HR"/>
        </w:rPr>
        <w:t xml:space="preserve">962.520,00 </w:t>
      </w:r>
      <w:r w:rsidRPr="00010AE5">
        <w:rPr>
          <w:rFonts w:hAnsi="Times New Roman" w:ascii="Times New Roman"/>
          <w:b w:val="false"/>
          <w:lang w:val="hr-HR"/>
        </w:rPr>
        <w:t xml:space="preserve"> kn;</w:t>
      </w:r>
    </w:p>
    <w:p w:rsidRDefault="00010AE5" w:rsidP="00831336" w:rsidR="00831336" w:rsidRPr="00010AE5">
      <w:pPr>
        <w:jc w:val="both"/>
        <w:rPr>
          <w:rFonts w:hAnsi="Times New Roman" w:ascii="Times New Roman"/>
          <w:b w:val="false"/>
          <w:lang w:val="hr-HR"/>
        </w:rPr>
      </w:pPr>
      <w:r w:rsidRPr="00010AE5">
        <w:rPr>
          <w:rFonts w:hAnsi="Times New Roman" w:ascii="Times New Roman"/>
          <w:b w:val="false"/>
          <w:lang w:val="hr-HR"/>
        </w:rPr>
        <w:tab/>
        <w:t>- nekretnina se ne može</w:t>
      </w:r>
      <w:r w:rsidR="00831336" w:rsidRPr="00010AE5">
        <w:rPr>
          <w:rFonts w:hAnsi="Times New Roman" w:ascii="Times New Roman"/>
          <w:b w:val="false"/>
          <w:lang w:val="hr-HR"/>
        </w:rPr>
        <w:t xml:space="preserve"> prodati: </w:t>
      </w:r>
    </w:p>
    <w:p w:rsidRDefault="00831336" w:rsidP="00831336" w:rsidR="00831336" w:rsidRPr="00010AE5">
      <w:pPr>
        <w:jc w:val="both"/>
        <w:rPr>
          <w:rFonts w:hAnsi="Times New Roman" w:ascii="Times New Roman"/>
          <w:b w:val="false"/>
          <w:lang w:val="hr-HR"/>
        </w:rPr>
      </w:pPr>
      <w:r w:rsidRPr="00010AE5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DA1E33" w:rsidRPr="00010AE5">
        <w:rPr>
          <w:rFonts w:hAnsi="Times New Roman" w:ascii="Times New Roman"/>
          <w:b w:val="false"/>
          <w:lang w:val="hr-HR"/>
        </w:rPr>
        <w:t>721.890,00</w:t>
      </w:r>
      <w:r w:rsidRPr="00010AE5">
        <w:rPr>
          <w:rFonts w:hAnsi="Times New Roman" w:ascii="Times New Roman"/>
          <w:b w:val="false"/>
          <w:lang w:val="hr-HR"/>
        </w:rPr>
        <w:t xml:space="preserve"> kn, odnosno ispod tri četvrtine</w:t>
      </w:r>
      <w:r w:rsidR="00010AE5" w:rsidRPr="00010AE5"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010AE5">
        <w:rPr>
          <w:rFonts w:hAnsi="Times New Roman" w:ascii="Times New Roman"/>
          <w:b w:val="false"/>
          <w:lang w:val="hr-HR"/>
        </w:rPr>
        <w:t xml:space="preserve">  </w:t>
      </w:r>
    </w:p>
    <w:p w:rsidRDefault="00831336" w:rsidP="00831336" w:rsidR="00831336" w:rsidRPr="00010AE5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010AE5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DA1E33" w:rsidRPr="00010AE5">
        <w:rPr>
          <w:rFonts w:hAnsi="Times New Roman" w:ascii="Times New Roman"/>
          <w:b w:val="false"/>
          <w:lang w:val="hr-HR"/>
        </w:rPr>
        <w:t>481.260,00</w:t>
      </w:r>
      <w:r w:rsidRPr="00010AE5">
        <w:rPr>
          <w:rFonts w:hAnsi="Times New Roman" w:ascii="Times New Roman"/>
          <w:b w:val="false"/>
          <w:lang w:val="hr-HR"/>
        </w:rPr>
        <w:t xml:space="preserve"> kn, odnosno ispod jedne polovine utvrđene vrijednosti nekretnin</w:t>
      </w:r>
      <w:r w:rsidR="00010AE5" w:rsidRPr="00010AE5">
        <w:rPr>
          <w:rFonts w:hAnsi="Times New Roman" w:ascii="Times New Roman"/>
          <w:b w:val="false"/>
          <w:lang w:val="hr-HR"/>
        </w:rPr>
        <w:t>e</w:t>
      </w:r>
    </w:p>
    <w:p w:rsidRDefault="00831336" w:rsidP="00831336" w:rsidR="00831336" w:rsidRPr="00010AE5">
      <w:pPr>
        <w:jc w:val="both"/>
        <w:rPr>
          <w:rFonts w:hAnsi="Times New Roman" w:ascii="Times New Roman"/>
          <w:b w:val="false"/>
          <w:lang w:val="hr-HR"/>
        </w:rPr>
      </w:pPr>
      <w:r w:rsidRPr="00010AE5">
        <w:rPr>
          <w:rFonts w:hAnsi="Times New Roman" w:ascii="Times New Roman"/>
          <w:b w:val="false"/>
          <w:lang w:val="hr-HR"/>
        </w:rPr>
        <w:t xml:space="preserve">  </w:t>
      </w:r>
      <w:r w:rsidRPr="00010AE5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DA1E33" w:rsidRPr="00010AE5">
        <w:rPr>
          <w:rFonts w:hAnsi="Times New Roman" w:ascii="Times New Roman"/>
          <w:b w:val="false"/>
          <w:lang w:val="hr-HR"/>
        </w:rPr>
        <w:t>240.630,00</w:t>
      </w:r>
      <w:r w:rsidRPr="00010AE5">
        <w:rPr>
          <w:rFonts w:hAnsi="Times New Roman" w:ascii="Times New Roman"/>
          <w:b w:val="false"/>
          <w:lang w:val="hr-HR"/>
        </w:rPr>
        <w:t xml:space="preserve"> kn, odnosno ispod jedne četvrtine</w:t>
      </w:r>
      <w:r w:rsidR="00010AE5" w:rsidRPr="00010AE5"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010AE5">
        <w:rPr>
          <w:rFonts w:hAnsi="Times New Roman" w:ascii="Times New Roman"/>
          <w:b w:val="false"/>
          <w:lang w:val="hr-HR"/>
        </w:rPr>
        <w:t xml:space="preserve"> </w:t>
      </w:r>
    </w:p>
    <w:p w:rsidRDefault="00831336" w:rsidP="00831336" w:rsidR="00831336" w:rsidRPr="00010AE5">
      <w:pPr>
        <w:jc w:val="both"/>
        <w:rPr>
          <w:rFonts w:hAnsi="Times New Roman" w:ascii="Times New Roman"/>
          <w:b w:val="false"/>
          <w:lang w:val="hr-HR"/>
        </w:rPr>
      </w:pPr>
      <w:r w:rsidRPr="00010AE5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</w:t>
      </w:r>
      <w:r w:rsidRPr="00831336">
        <w:rPr>
          <w:rFonts w:hAnsi="Times New Roman" w:ascii="Times New Roman"/>
          <w:b w:val="false"/>
          <w:lang w:val="hr-HR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831336" w:rsidP="00831336" w:rsidR="00831336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>U Pazi</w:t>
      </w:r>
      <w:r w:rsidRPr="00DF07E0">
        <w:rPr>
          <w:rFonts w:hAnsi="Times New Roman" w:ascii="Times New Roman"/>
          <w:b w:val="false"/>
          <w:lang w:val="hr-HR"/>
        </w:rPr>
        <w:t xml:space="preserve">nu </w:t>
      </w:r>
      <w:r w:rsidR="00DF07E0" w:rsidRPr="00DF07E0">
        <w:rPr>
          <w:rFonts w:hAnsi="Times New Roman" w:ascii="Times New Roman"/>
          <w:b w:val="false"/>
          <w:lang w:val="hr-HR"/>
        </w:rPr>
        <w:t xml:space="preserve">5. srpnja </w:t>
      </w:r>
      <w:r w:rsidRPr="00DF07E0">
        <w:rPr>
          <w:rFonts w:hAnsi="Times New Roman" w:ascii="Times New Roman"/>
          <w:b w:val="false"/>
          <w:lang w:val="hr-HR"/>
        </w:rPr>
        <w:t>2017</w:t>
      </w:r>
      <w:r w:rsidRPr="00831336">
        <w:rPr>
          <w:rFonts w:hAnsi="Times New Roman" w:ascii="Times New Roman"/>
          <w:b w:val="false"/>
          <w:lang w:val="hr-HR"/>
        </w:rPr>
        <w:t>.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ind w:firstLine="708" w:left="4956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</w:t>
      </w:r>
      <w:r w:rsidRPr="00831336">
        <w:rPr>
          <w:rFonts w:hAnsi="Times New Roman" w:ascii="Times New Roman"/>
          <w:b w:val="false"/>
          <w:lang w:val="hr-HR"/>
        </w:rPr>
        <w:tab/>
        <w:t>Stečajni sudac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831336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831336" w:rsidP="00831336" w:rsidR="00831336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UPUTA O PRAVNOM LIJEKU:</w:t>
      </w:r>
    </w:p>
    <w:p w:rsidRDefault="00831336" w:rsidP="00831336" w:rsidR="00831336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pStyle w:val="Bezproreda"/>
        <w:rPr>
          <w:szCs w:val="24"/>
        </w:rPr>
      </w:pPr>
      <w:r w:rsidRPr="00831336">
        <w:rPr>
          <w:szCs w:val="24"/>
        </w:rPr>
        <w:t>DNA:</w:t>
      </w:r>
    </w:p>
    <w:p w:rsidRDefault="00831336" w:rsidP="00831336" w:rsid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- stečajni upravitelj Gordana Štifter Draščić, Jurdani, Obadi 90c</w:t>
      </w:r>
    </w:p>
    <w:p w:rsidRDefault="00010AE5" w:rsidP="00831336" w:rsidR="00010AE5" w:rsidRPr="0083133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ISTARSKA KREDITNA BANKA UMAG d.d., Umag, Ernesta Miloša 1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- e-Oglasna ploča sudova (8 dana)</w:t>
      </w: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831336" w:rsidP="00831336" w:rsidR="00831336" w:rsidRPr="00831336">
      <w:pPr>
        <w:rPr>
          <w:rFonts w:hAnsi="Times New Roman" w:ascii="Times New Roman"/>
          <w:b w:val="false"/>
          <w:lang w:val="hr-HR"/>
        </w:rPr>
      </w:pPr>
    </w:p>
    <w:p w:rsidRDefault="00951827" w:rsidR="00500701" w:rsidRPr="00831336">
      <w:pPr>
        <w:rPr>
          <w:rFonts w:hAnsi="Times New Roman" w:ascii="Times New Roman"/>
          <w:b w:val="false"/>
          <w:lang w:val="hr-HR"/>
        </w:rPr>
      </w:pPr>
    </w:p>
    <w:sectPr w:rsidSect="00744CD8" w:rsidR="00500701" w:rsidRPr="00831336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336" w:rsidP="00831336" w:rsidR="00831336">
      <w:r>
        <w:separator/>
      </w:r>
    </w:p>
  </w:endnote>
  <w:endnote w:id="0" w:type="continuationSeparator">
    <w:p w:rsidRDefault="00831336" w:rsidP="00831336" w:rsidR="008313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4E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1827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827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51827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336" w:rsidP="00831336" w:rsidR="00831336">
      <w:r>
        <w:separator/>
      </w:r>
    </w:p>
  </w:footnote>
  <w:footnote w:id="0" w:type="continuationSeparator">
    <w:p w:rsidRDefault="00831336" w:rsidP="00831336" w:rsidR="008313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7644E5" w:rsidP="00B02316" w:rsidR="00B02316" w:rsidRPr="00442215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51827" w:rsidRPr="00951827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>
          <w:rPr>
            <w:rFonts w:hAnsi="Times New Roman" w:ascii="Times New Roman"/>
            <w:b w:val="false"/>
          </w:rPr>
          <w:tab/>
          <w:t xml:space="preserve">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 w:rsidR="00831336">
          <w:rPr>
            <w:rFonts w:hAnsi="Times New Roman" w:ascii="Times New Roman"/>
            <w:b w:val="false"/>
            <w:lang w:val="hr-HR"/>
          </w:rPr>
          <w:t>909</w:t>
        </w:r>
        <w:r>
          <w:rPr>
            <w:rFonts w:hAnsi="Times New Roman" w:ascii="Times New Roman"/>
            <w:b w:val="false"/>
            <w:lang w:val="hr-HR"/>
          </w:rPr>
          <w:t>/16</w:t>
        </w:r>
        <w:r w:rsidRPr="003A0E7E">
          <w:rPr>
            <w:rFonts w:hAnsi="Times New Roman" w:ascii="Times New Roman"/>
            <w:b w:val="false"/>
            <w:lang w:val="hr-HR"/>
          </w:rPr>
          <w:t>-</w:t>
        </w:r>
        <w:r w:rsidR="00DF07E0">
          <w:rPr>
            <w:rFonts w:hAnsi="Times New Roman" w:ascii="Times New Roman"/>
            <w:b w:val="false"/>
            <w:lang w:val="hr-HR"/>
          </w:rPr>
          <w:t>32</w:t>
        </w:r>
      </w:p>
      <w:p w:rsidRDefault="00951827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951827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1336"/>
    <w:rsid w:val="00010AE5"/>
    <w:rsid w:val="00554328"/>
    <w:rsid w:val="007644E5"/>
    <w:rsid w:val="00831336"/>
    <w:rsid w:val="00951827"/>
    <w:rsid w:val="00985388"/>
    <w:rsid w:val="00DA1E33"/>
    <w:rsid w:val="00D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1336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3133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83133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31336"/>
  </w:style>
  <w:style w:styleId="Zaglavlje" w:type="paragraph">
    <w:name w:val="header"/>
    <w:basedOn w:val="Normal"/>
    <w:link w:val="ZaglavljeChar"/>
    <w:uiPriority w:val="99"/>
    <w:rsid w:val="0083133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1336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31336"/>
    <w:pPr>
      <w:ind w:left="708"/>
    </w:pPr>
  </w:style>
  <w:style w:styleId="Bezproreda" w:type="paragraph">
    <w:name w:val="No Spacing"/>
    <w:uiPriority w:val="1"/>
    <w:qFormat/>
    <w:rsid w:val="00831336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3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1336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51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82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827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82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82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1336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83133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83133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31336"/>
  </w:style>
  <w:style w:styleId="Zaglavlje" w:type="paragraph">
    <w:name w:val="header"/>
    <w:basedOn w:val="Normal"/>
    <w:link w:val="ZaglavljeChar"/>
    <w:uiPriority w:val="99"/>
    <w:rsid w:val="00831336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1336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831336"/>
    <w:pPr>
      <w:ind w:left="708"/>
    </w:pPr>
  </w:style>
  <w:style w:styleId="Bezproreda" w:type="paragraph">
    <w:name w:val="No Spacing"/>
    <w:uiPriority w:val="1"/>
    <w:qFormat/>
    <w:rsid w:val="00831336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13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1336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51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82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827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82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82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2787</properties:Characters>
  <properties:Lines>76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2017-06-02T08:48:00Z</dcterms:created>
  <dc:creator>Jasmina Matika</dc:creator>
  <cp:lastModifiedBy>Jasmina Matika</cp:lastModifiedBy>
  <dcterms:modified xmlns:xsi="http://www.w3.org/2001/XMLSchema-instance" xsi:type="dcterms:W3CDTF">2017-07-05T12:24:00Z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