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f177" w14:paraId="675f17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86BF0">
        <w:rPr>
          <w:rFonts w:cstheme="majorBidi" w:hAnsiTheme="majorBidi" w:asciiTheme="majorBidi"/>
          <w:szCs w:val="24"/>
          <w:lang w:val="hr-HR"/>
        </w:rPr>
        <w:t>2752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3B2831">
        <w:rPr>
          <w:rFonts w:cstheme="majorBidi" w:hAnsiTheme="majorBidi" w:asciiTheme="majorBidi"/>
          <w:szCs w:val="24"/>
          <w:lang w:val="hr-HR"/>
        </w:rPr>
        <w:t>"Omladinska nogometna škola Radnik 2001", Velika Gorica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3B2831">
        <w:rPr>
          <w:rFonts w:cstheme="majorBidi" w:hAnsiTheme="majorBidi" w:asciiTheme="majorBidi"/>
          <w:szCs w:val="24"/>
          <w:lang w:val="hr-HR"/>
        </w:rPr>
        <w:t>Hrvatske bratske zajednice 80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OIB</w:t>
      </w:r>
      <w:r w:rsidR="004C44E7">
        <w:rPr>
          <w:rFonts w:cstheme="majorBidi" w:hAnsiTheme="majorBidi" w:asciiTheme="majorBidi"/>
          <w:szCs w:val="24"/>
          <w:lang w:val="hr-HR"/>
        </w:rPr>
        <w:t xml:space="preserve">: </w:t>
      </w:r>
      <w:r w:rsidR="003B2831">
        <w:rPr>
          <w:rFonts w:cstheme="majorBidi" w:hAnsiTheme="majorBidi" w:asciiTheme="majorBidi"/>
          <w:szCs w:val="24"/>
          <w:lang w:val="hr-HR"/>
        </w:rPr>
        <w:t>46660462980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B2831">
        <w:rPr>
          <w:rFonts w:cstheme="majorBidi" w:hAnsiTheme="majorBidi" w:asciiTheme="majorBidi"/>
          <w:szCs w:val="24"/>
          <w:lang w:val="hr-HR"/>
        </w:rPr>
        <w:t>dana 13.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B2831">
        <w:rPr>
          <w:rFonts w:cstheme="majorBidi" w:hAnsiTheme="majorBidi" w:asciiTheme="majorBidi"/>
          <w:szCs w:val="24"/>
        </w:rPr>
        <w:t xml:space="preserve"> </w:t>
      </w:r>
      <w:r w:rsidR="003B2831" w:rsidRPr="003B2831">
        <w:rPr>
          <w:rFonts w:cstheme="majorBidi" w:hAnsiTheme="majorBidi" w:asciiTheme="majorBidi"/>
          <w:szCs w:val="24"/>
        </w:rPr>
        <w:t>"Omladinska nogometna škola Radnik 2001", Velika Gorica, Hrvatske bratske zajednice 80, OIB: 46660462980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C5257">
        <w:rPr>
          <w:rFonts w:cstheme="majorBidi" w:hAnsiTheme="majorBidi" w:asciiTheme="majorBidi"/>
          <w:szCs w:val="24"/>
        </w:rPr>
        <w:t>13.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9C5257">
        <w:rPr>
          <w:rFonts w:cstheme="majorBidi" w:hAnsiTheme="majorBidi" w:asciiTheme="majorBidi"/>
          <w:szCs w:val="24"/>
        </w:rPr>
        <w:t xml:space="preserve">u </w:t>
      </w:r>
      <w:r w:rsidR="00D02D21">
        <w:rPr>
          <w:rFonts w:cstheme="majorBidi" w:hAnsiTheme="majorBidi" w:asciiTheme="majorBidi"/>
          <w:szCs w:val="24"/>
        </w:rPr>
        <w:t>9:35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F36553">
        <w:rPr>
          <w:rFonts w:hAnsi="Times New Roman" w:ascii="Times New Roman"/>
          <w:szCs w:val="24"/>
        </w:rPr>
        <w:t xml:space="preserve"> Jugoslav Puran, Josipa Jelačića 12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F36553">
        <w:rPr>
          <w:rFonts w:hAnsi="Times New Roman" w:ascii="Times New Roman"/>
          <w:szCs w:val="24"/>
        </w:rPr>
        <w:t>Bjelovar, OIB: 70582689973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C5257" w:rsidRPr="009C5257">
        <w:rPr>
          <w:rFonts w:cstheme="majorBidi" w:hAnsiTheme="majorBidi" w:asciiTheme="majorBidi"/>
          <w:szCs w:val="24"/>
          <w:lang w:val="hr-HR"/>
        </w:rPr>
        <w:t>"Omladinska nogometna škola Radnik 2001", Velika Gorica, Hrvatske bratske zajednice 80, OIB: 46660462980</w:t>
      </w:r>
      <w:r w:rsidR="009C525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>brisati iz</w:t>
      </w:r>
      <w:r w:rsidR="009C5257">
        <w:rPr>
          <w:rFonts w:cstheme="majorBidi" w:hAnsiTheme="majorBidi" w:asciiTheme="majorBidi"/>
          <w:szCs w:val="24"/>
          <w:lang w:val="hr-HR"/>
        </w:rPr>
        <w:t xml:space="preserve"> nadležnog</w:t>
      </w:r>
      <w:r w:rsidRPr="00F87B16">
        <w:rPr>
          <w:rFonts w:cstheme="majorBidi" w:hAnsiTheme="majorBidi" w:asciiTheme="majorBidi"/>
          <w:szCs w:val="24"/>
          <w:lang w:val="hr-HR"/>
        </w:rPr>
        <w:t xml:space="preserve"> registra</w:t>
      </w:r>
      <w:r w:rsidR="009C5257">
        <w:rPr>
          <w:rFonts w:cstheme="majorBidi" w:hAnsiTheme="majorBidi" w:asciiTheme="majorBidi"/>
          <w:szCs w:val="24"/>
          <w:lang w:val="hr-HR"/>
        </w:rPr>
        <w:t xml:space="preserve"> udruga</w:t>
      </w:r>
      <w:r w:rsidRPr="00F87B1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C5257">
        <w:rPr>
          <w:rFonts w:hAnsi="Times New Roman" w:ascii="Times New Roman"/>
          <w:szCs w:val="24"/>
          <w:lang w:val="hr-HR"/>
        </w:rPr>
        <w:t>13.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D02D21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02D21" w:rsidP="00720C69" w:rsidR="00D02D21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D02D21" w:rsidP="00720C69" w:rsidR="00D02D21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3F4" w:rsidP="00DB4528" w:rsidR="005333F4">
      <w:r>
        <w:separator/>
      </w:r>
    </w:p>
  </w:endnote>
  <w:endnote w:id="0" w:type="continuationSeparator">
    <w:p w:rsidRDefault="005333F4" w:rsidP="00DB4528" w:rsidR="0053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3F4" w:rsidP="00DB4528" w:rsidR="005333F4">
      <w:r>
        <w:separator/>
      </w:r>
    </w:p>
  </w:footnote>
  <w:footnote w:id="0" w:type="continuationSeparator">
    <w:p w:rsidRDefault="005333F4" w:rsidP="00DB4528" w:rsidR="00533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9C5257">
          <w:rPr>
            <w:rFonts w:hAnsi="Times New Roman" w:ascii="Times New Roman"/>
          </w:rPr>
          <w:t>2752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3F8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283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333F4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86BF0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E6BAE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5257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57480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2D21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8373A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36553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02D2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02D2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St-2752/2015</izvorni_sadrzaj>
    <derivirana_varijabla naziv="DomainObject.Predmet.OznakaBroj_1">St-2752/2015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OMLADINSKA NOGOMETNA ŠKOLA RADNIK 2001</izvorni_sadrzaj>
    <derivirana_varijabla naziv="DomainObject.Predmet.ProtustrankaFormated_1">  OMLADINSKA NOGOMETNA ŠKOLA RADNIK 2001</derivirana_varijabla>
  </DomainObject.Predmet.ProtustrankaFormated>
  <DomainObject.Predmet.ProtustrankaFormatedOIB>
    <izvorni_sadrzaj>  OMLADINSKA NOGOMETNA ŠKOLA RADNIK 2001, OIB 46660462980</izvorni_sadrzaj>
    <derivirana_varijabla naziv="DomainObject.Predmet.ProtustrankaFormatedOIB_1">  OMLADINSKA NOGOMETNA ŠKOLA RADNIK 2001, OIB 46660462980</derivirana_varijabla>
  </DomainObject.Predmet.ProtustrankaFormatedOIB>
  <DomainObject.Predmet.ProtustrankaFormatedWithAdress>
    <izvorni_sadrzaj> OMLADINSKA NOGOMETNA ŠKOLA RADNIK 2001, HRVATSKE BRATSKE ZAJEDNICE 80, 10410 Velika Gorica</izvorni_sadrzaj>
    <derivirana_varijabla naziv="DomainObject.Predmet.ProtustrankaFormatedWithAdress_1"> OMLADINSKA NOGOMETNA ŠKOLA RADNIK 2001, HRVATSKE BRATSKE ZAJEDNICE 80, 10410 Velika Gorica</derivirana_varijabla>
  </DomainObject.Predmet.ProtustrankaFormatedWithAdress>
  <DomainObject.Predmet.ProtustrankaFormatedWithAdressOIB>
    <izvorni_sadrzaj> OMLADINSKA NOGOMETNA ŠKOLA RADNIK 2001, OIB 46660462980, HRVATSKE BRATSKE ZAJEDNICE 80, 10410 Velika Gorica</izvorni_sadrzaj>
    <derivirana_varijabla naziv="DomainObject.Predmet.ProtustrankaFormatedWithAdressOIB_1"> OMLADINSKA NOGOMETNA ŠKOLA RADNIK 2001, OIB 46660462980, HRVATSKE BRATSKE ZAJEDNICE 80, 10410 Velika Gorica</derivirana_varijabla>
  </DomainObject.Predmet.ProtustrankaFormatedWithAdressOIB>
  <DomainObject.Predmet.ProtustrankaWithAdress>
    <izvorni_sadrzaj>OMLADINSKA NOGOMETNA ŠKOLA RADNIK 2001 HRVATSKE BRATSKE ZAJEDNICE 80, 10410 Velika Gorica</izvorni_sadrzaj>
    <derivirana_varijabla naziv="DomainObject.Predmet.ProtustrankaWithAdress_1">OMLADINSKA NOGOMETNA ŠKOLA RADNIK 2001 HRVATSKE BRATSKE ZAJEDNICE 80, 10410 Velika Gorica</derivirana_varijabla>
  </DomainObject.Predmet.ProtustrankaWithAdress>
  <DomainObject.Predmet.ProtustrankaWithAdressOIB>
    <izvorni_sadrzaj>OMLADINSKA NOGOMETNA ŠKOLA RADNIK 2001, OIB 46660462980, HRVATSKE BRATSKE ZAJEDNICE 80, 10410 Velika Gorica</izvorni_sadrzaj>
    <derivirana_varijabla naziv="DomainObject.Predmet.ProtustrankaWithAdressOIB_1">OMLADINSKA NOGOMETNA ŠKOLA RADNIK 2001, OIB 46660462980, HRVATSKE BRATSKE ZAJEDNICE 80, 10410 Velika Gorica</derivirana_varijabla>
  </DomainObject.Predmet.ProtustrankaWithAdressOIB>
  <DomainObject.Predmet.ProtustrankaNazivFormated>
    <izvorni_sadrzaj>OMLADINSKA NOGOMETNA ŠKOLA RADNIK 2001</izvorni_sadrzaj>
    <derivirana_varijabla naziv="DomainObject.Predmet.ProtustrankaNazivFormated_1">OMLADINSKA NOGOMETNA ŠKOLA RADNIK 2001</derivirana_varijabla>
  </DomainObject.Predmet.ProtustrankaNazivFormated>
  <DomainObject.Predmet.ProtustrankaNazivFormatedOIB>
    <izvorni_sadrzaj>OMLADINSKA NOGOMETNA ŠKOLA RADNIK 2001, OIB 46660462980</izvorni_sadrzaj>
    <derivirana_varijabla naziv="DomainObject.Predmet.ProtustrankaNazivFormatedOIB_1">OMLADINSKA NOGOMETNA ŠKOLA RADNIK 2001, OIB 46660462980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OMLADINSKA NOGOMETNA ŠKOLA RADNIK 2001</item>
    </izvorni_sadrzaj>
    <derivirana_varijabla naziv="DomainObject.Predmet.ProtuStrankaListFormated_1">
      <item>OMLADINSKA NOGOMETNA ŠKOLA RADNIK 2001</item>
    </derivirana_varijabla>
  </DomainObject.Predmet.ProtuStrankaListFormated>
  <DomainObject.Predmet.ProtuStrankaListFormatedOIB>
    <izvorni_sadrzaj>
      <item>OMLADINSKA NOGOMETNA ŠKOLA RADNIK 2001, OIB 46660462980</item>
    </izvorni_sadrzaj>
    <derivirana_varijabla naziv="DomainObject.Predmet.ProtuStrankaListFormatedOIB_1">
      <item>OMLADINSKA NOGOMETNA ŠKOLA RADNIK 2001, OIB 46660462980</item>
    </derivirana_varijabla>
  </DomainObject.Predmet.ProtuStrankaListFormatedOIB>
  <DomainObject.Predmet.ProtuStrankaListFormatedWithAdress>
    <izvorni_sadrzaj>
      <item>OMLADINSKA NOGOMETNA ŠKOLA RADNIK 2001, HRVATSKE BRATSKE ZAJEDNICE 80, 10410 Velika Gorica</item>
    </izvorni_sadrzaj>
    <derivirana_varijabla naziv="DomainObject.Predmet.ProtuStrankaListFormatedWithAdress_1">
      <item>OMLADINSKA NOGOMETNA ŠKOLA RADNIK 2001, HRVATSKE BRATSKE ZAJEDNICE 80, 10410 Velika Gorica</item>
    </derivirana_varijabla>
  </DomainObject.Predmet.ProtuStrankaListFormatedWithAdress>
  <DomainObject.Predmet.ProtuStrankaListFormatedWithAdressOIB>
    <izvorni_sadrzaj>
      <item>OMLADINSKA NOGOMETNA ŠKOLA RADNIK 2001, OIB 46660462980, HRVATSKE BRATSKE ZAJEDNICE 80, 10410 Velika Gorica</item>
    </izvorni_sadrzaj>
    <derivirana_varijabla naziv="DomainObject.Predmet.ProtuStrankaListFormatedWithAdressOIB_1">
      <item>OMLADINSKA NOGOMETNA ŠKOLA RADNIK 2001, OIB 46660462980, HRVATSKE BRATSKE ZAJEDNICE 80, 10410 Velika Gorica</item>
    </derivirana_varijabla>
  </DomainObject.Predmet.ProtuStrankaListFormatedWithAdressOIB>
  <DomainObject.Predmet.ProtuStrankaListNazivFormated>
    <izvorni_sadrzaj>
      <item>OMLADINSKA NOGOMETNA ŠKOLA RADNIK 2001</item>
    </izvorni_sadrzaj>
    <derivirana_varijabla naziv="DomainObject.Predmet.ProtuStrankaListNazivFormated_1">
      <item>OMLADINSKA NOGOMETNA ŠKOLA RADNIK 2001</item>
    </derivirana_varijabla>
  </DomainObject.Predmet.ProtuStrankaListNazivFormated>
  <DomainObject.Predmet.ProtuStrankaListNazivFormatedOIB>
    <izvorni_sadrzaj>
      <item>OMLADINSKA NOGOMETNA ŠKOLA RADNIK 2001, OIB 46660462980</item>
    </izvorni_sadrzaj>
    <derivirana_varijabla naziv="DomainObject.Predmet.ProtuStrankaListNazivFormatedOIB_1">
      <item>OMLADINSKA NOGOMETNA ŠKOLA RADNIK 2001, OIB 46660462980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OMLADINSKA NOGOMETNA ŠKOLA RADNIK 2001</izvorni_sadrzaj>
    <derivirana_varijabla naziv="DomainObject.Predmet.ProtustrankaIDrugi_1">OMLADINSKA NOGOMETNA ŠKOLA RADNIK 2001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OMLADINSKA NOGOMETNA ŠKOLA RADNIK 2001, OIB 46660462980, HRVATSKE BRATSKE ZAJEDNICE 80, 10410 Velika Gorica</izvorni_sadrzaj>
    <derivirana_varijabla naziv="DomainObject.Predmet.ProtustrankaIDrugiAdressOIB_1">OMLADINSKA NOGOMETNA ŠKOLA RADNIK 2001, OIB 46660462980,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OMLADINSKA NOGOMETNA ŠKOLA RADNIK 2001</item>
    </izvorni_sadrzaj>
    <derivirana_varijabla naziv="DomainObject.Predmet.SudioniciListNaziv_1">
      <item>FINA Regionalni centar Zagreb</item>
      <item>OMLADINSKA NOGOMETNA ŠKOLA RADNIK 2001</item>
    </derivirana_varijabla>
  </DomainObject.Predmet.SudioniciListNaziv>
  <DomainObject.Predmet.SudioniciListAdressOIB>
    <izvorni_sadrzaj>
      <item>FINA Regionalni centar Zagreb, OIB 85821130368, FINA Regionalni centar Zagreb,10000 Zagreb</item>
      <item>OMLADINSKA NOGOMETNA ŠKOLA RADNIK 2001, OIB 46660462980, HRVATSKE BRATSKE ZAJEDNICE 80,10410 Velika Gorica</item>
    </izvorni_sadrzaj>
    <derivirana_varijabla naziv="DomainObject.Predmet.SudioniciListAdressOIB_1">
      <item>FINA Regionalni centar Zagreb, OIB 85821130368, FINA Regionalni centar Zagreb,10000 Zagreb</item>
      <item>OMLADINSKA NOGOMETNA ŠKOLA RADNIK 2001, OIB 46660462980, HRVATSKE BRATSKE ZAJEDNICE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46660462980</item>
    </izvorni_sadrzaj>
    <derivirana_varijabla naziv="DomainObject.Predmet.SudioniciListNazivOIB_1">
      <item>, OIB 85821130368</item>
      <item>, OIB 46660462980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E078E-0992-41F1-BEE4-B45F48940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2293</properties:Characters>
  <properties:Lines>71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2017-04-13T07:36:00Z</cp:lastPrinted>
  <dcterms:modified xmlns:xsi="http://www.w3.org/2001/XMLSchema-instance" xsi:type="dcterms:W3CDTF">2017-04-13T07:37:00Z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