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7318" w14:paraId="19c7318" w:rsidRDefault="00573295" w:rsidP="00573295" w:rsidR="00573295">
      <w:pPr>
        <w:pStyle w:val="Zaglavlje"/>
        <w:jc w:val="right"/>
        <w15:collapsed w:val="false"/>
      </w:pPr>
      <w:bookmarkStart w:name="_GoBack" w:id="0"/>
      <w:bookmarkEnd w:id="0"/>
      <w:r>
        <w:t xml:space="preserve">                                 </w:t>
      </w:r>
      <w:r w:rsidR="004C5205">
        <w:t xml:space="preserve">                 </w:t>
      </w:r>
      <w:proofErr w:type="spellStart"/>
      <w:r w:rsidR="004C5205">
        <w:t>13</w:t>
      </w:r>
      <w:proofErr w:type="spellEnd"/>
      <w:r w:rsidR="004C5205">
        <w:t xml:space="preserve"> St-</w:t>
      </w:r>
      <w:proofErr w:type="spellStart"/>
      <w:r w:rsidR="004C5205">
        <w:t>23</w:t>
      </w:r>
      <w:proofErr w:type="spellEnd"/>
      <w:r w:rsidR="004C5205">
        <w:t>/</w:t>
      </w:r>
      <w:proofErr w:type="spellStart"/>
      <w:r w:rsidR="004C5205">
        <w:t>14</w:t>
      </w:r>
      <w:proofErr w:type="spellEnd"/>
      <w:r w:rsidR="004C5205">
        <w:t>-</w:t>
      </w:r>
      <w:proofErr w:type="spellStart"/>
      <w:r w:rsidR="004C5205">
        <w:t>112</w:t>
      </w:r>
      <w:proofErr w:type="spellEnd"/>
    </w:p>
    <w:p w:rsidRDefault="004C5205" w:rsidP="004C5205" w:rsidR="004C520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205" w:rsidP="004C5205" w:rsidR="004C5205" w:rsidRPr="00D21A2C"/>
    <w:p w:rsidRDefault="004C5205" w:rsidP="004C5205" w:rsidR="004C520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C5205" w:rsidP="004C5205" w:rsidR="004C520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36E08" w:rsidP="00636E08" w:rsidR="00636E08">
      <w:pPr>
        <w:jc w:val="right"/>
      </w:pPr>
    </w:p>
    <w:p w:rsidRDefault="007F73C7" w:rsidP="00636E08" w:rsidR="007F73C7">
      <w:pPr>
        <w:jc w:val="right"/>
      </w:pPr>
    </w:p>
    <w:p w:rsidRDefault="00636E08" w:rsidP="00636E08" w:rsidR="00636E08"/>
    <w:p w:rsidRDefault="00E948F0" w:rsidP="00E948F0" w:rsidR="00AE6D59">
      <w:pPr>
        <w:jc w:val="center"/>
      </w:pPr>
      <w:r>
        <w:t>R</w:t>
      </w:r>
      <w:r w:rsidR="004C5205">
        <w:t xml:space="preserve"> </w:t>
      </w:r>
      <w:r>
        <w:t>E</w:t>
      </w:r>
      <w:r w:rsidR="004C5205">
        <w:t xml:space="preserve"> </w:t>
      </w:r>
      <w:r>
        <w:t>P</w:t>
      </w:r>
      <w:r w:rsidR="004C5205">
        <w:t xml:space="preserve"> </w:t>
      </w:r>
      <w:r>
        <w:t>U</w:t>
      </w:r>
      <w:r w:rsidR="004C5205">
        <w:t xml:space="preserve"> </w:t>
      </w:r>
      <w:r>
        <w:t>B</w:t>
      </w:r>
      <w:r w:rsidR="004C5205">
        <w:t xml:space="preserve"> </w:t>
      </w:r>
      <w:r>
        <w:t>L</w:t>
      </w:r>
      <w:r w:rsidR="004C5205">
        <w:t xml:space="preserve"> </w:t>
      </w:r>
      <w:r>
        <w:t>I</w:t>
      </w:r>
      <w:r w:rsidR="004C5205">
        <w:t xml:space="preserve"> </w:t>
      </w:r>
      <w:r>
        <w:t>K</w:t>
      </w:r>
      <w:r w:rsidR="004C5205">
        <w:t xml:space="preserve"> </w:t>
      </w:r>
      <w:r>
        <w:t>A</w:t>
      </w:r>
      <w:r w:rsidR="004C5205">
        <w:t xml:space="preserve">  </w:t>
      </w:r>
      <w:r>
        <w:t xml:space="preserve"> H</w:t>
      </w:r>
      <w:r w:rsidR="004C5205">
        <w:t xml:space="preserve"> </w:t>
      </w:r>
      <w:r>
        <w:t>R</w:t>
      </w:r>
      <w:r w:rsidR="004C5205">
        <w:t xml:space="preserve"> </w:t>
      </w:r>
      <w:r>
        <w:t>V</w:t>
      </w:r>
      <w:r w:rsidR="004C5205">
        <w:t xml:space="preserve"> </w:t>
      </w:r>
      <w:r>
        <w:t>A</w:t>
      </w:r>
      <w:r w:rsidR="004C5205">
        <w:t xml:space="preserve"> </w:t>
      </w:r>
      <w:r>
        <w:t>T</w:t>
      </w:r>
      <w:r w:rsidR="004C5205">
        <w:t xml:space="preserve"> </w:t>
      </w:r>
      <w:r>
        <w:t>S</w:t>
      </w:r>
      <w:r w:rsidR="004C5205">
        <w:t xml:space="preserve"> </w:t>
      </w:r>
      <w:r>
        <w:t>K</w:t>
      </w:r>
      <w:r w:rsidR="004C5205">
        <w:t xml:space="preserve"> </w:t>
      </w:r>
      <w:r>
        <w:t>A</w:t>
      </w:r>
      <w:r w:rsidR="004C5205">
        <w:t xml:space="preserve"> </w:t>
      </w:r>
    </w:p>
    <w:p w:rsidRDefault="00636E08" w:rsidP="00636E08" w:rsidR="00636E08" w:rsidRPr="00E948F0">
      <w:pPr>
        <w:pStyle w:val="Naslov1"/>
        <w:rPr>
          <w:b w:val="false"/>
          <w:sz w:val="24"/>
        </w:rPr>
      </w:pPr>
      <w:r w:rsidRPr="00E948F0">
        <w:rPr>
          <w:b w:val="false"/>
          <w:sz w:val="24"/>
        </w:rPr>
        <w:t>R J E Š E N J E</w:t>
      </w:r>
    </w:p>
    <w:p w:rsidRDefault="00636E08" w:rsidP="00636E08" w:rsidR="00636E08">
      <w:pPr>
        <w:jc w:val="center"/>
      </w:pPr>
    </w:p>
    <w:p w:rsidRDefault="00636E08" w:rsidP="00636E08" w:rsidR="00636E08">
      <w:pPr>
        <w:jc w:val="center"/>
      </w:pPr>
    </w:p>
    <w:p w:rsidRDefault="004C5205" w:rsidP="004C5205" w:rsidR="00636E08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proofErr w:type="spellStart"/>
      <w:r>
        <w:t>EUROVOĆE</w:t>
      </w:r>
      <w:proofErr w:type="spellEnd"/>
      <w:r>
        <w:t xml:space="preserve"> ZADRUGA, u stečaju, Donji Miholjac, Industrijska zona Janjevci 6,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010049225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81184729207</w:t>
      </w:r>
      <w:proofErr w:type="spellEnd"/>
      <w:r>
        <w:t xml:space="preserve">, </w:t>
      </w:r>
      <w:r w:rsidRPr="00F870B7">
        <w:t>nakon</w:t>
      </w:r>
      <w:r>
        <w:t xml:space="preserve"> ročišta za ispitivanje naknadno prispjelih tražbina,</w:t>
      </w:r>
      <w:r w:rsidRPr="00F870B7">
        <w:t xml:space="preserve"> održanog dana </w:t>
      </w:r>
      <w:proofErr w:type="spellStart"/>
      <w:r>
        <w:t>12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 xml:space="preserve">. </w:t>
      </w:r>
    </w:p>
    <w:p w:rsidRDefault="004C5205" w:rsidP="004C5205" w:rsidR="004C5205">
      <w:pPr>
        <w:ind w:firstLine="708"/>
        <w:jc w:val="both"/>
      </w:pPr>
    </w:p>
    <w:p w:rsidRDefault="004C5205" w:rsidP="004C5205" w:rsidR="004C5205">
      <w:pPr>
        <w:ind w:firstLine="708"/>
        <w:jc w:val="both"/>
      </w:pPr>
    </w:p>
    <w:p w:rsidRDefault="00636E08" w:rsidP="00636E08" w:rsidR="00636E08" w:rsidRPr="00573295">
      <w:pPr>
        <w:jc w:val="center"/>
        <w:rPr>
          <w:bCs/>
        </w:rPr>
      </w:pPr>
      <w:r w:rsidRPr="00573295">
        <w:rPr>
          <w:bCs/>
        </w:rPr>
        <w:t>r i j e š i o   j e</w:t>
      </w:r>
    </w:p>
    <w:p w:rsidRDefault="00636E08" w:rsidP="00636E08" w:rsidR="00636E08" w:rsidRPr="00573295">
      <w:pPr>
        <w:ind w:left="360"/>
        <w:jc w:val="both"/>
      </w:pPr>
    </w:p>
    <w:p w:rsidRDefault="00BA2157" w:rsidP="00636E08" w:rsidR="00BA2157">
      <w:pPr>
        <w:ind w:left="360"/>
        <w:jc w:val="both"/>
      </w:pPr>
    </w:p>
    <w:p w:rsidRDefault="00636E08" w:rsidP="00636E08" w:rsidR="00636E08">
      <w:pPr>
        <w:numPr>
          <w:ilvl w:val="0"/>
          <w:numId w:val="1"/>
        </w:numPr>
        <w:jc w:val="both"/>
      </w:pPr>
      <w:r>
        <w:t>Utvrđuju se slijedeće tražbine viših isplatnih redova:</w:t>
      </w:r>
    </w:p>
    <w:p w:rsidRDefault="00BA2157" w:rsidP="00636E08" w:rsidR="00BA2157">
      <w:pPr>
        <w:rPr>
          <w:b/>
        </w:rPr>
      </w:pPr>
    </w:p>
    <w:p w:rsidRDefault="00BA2157" w:rsidP="00636E08" w:rsidR="00BA2157">
      <w:pPr>
        <w:rPr>
          <w:b/>
        </w:rPr>
      </w:pPr>
    </w:p>
    <w:p w:rsidRDefault="00AE6D59" w:rsidP="00A020D5" w:rsidR="00636E08">
      <w:pPr>
        <w:jc w:val="center"/>
      </w:pPr>
      <w:r w:rsidRPr="00573295">
        <w:t>II</w:t>
      </w:r>
      <w:r w:rsidR="009E3B45" w:rsidRPr="00573295">
        <w:t xml:space="preserve"> VIŠI</w:t>
      </w:r>
      <w:r w:rsidR="00A020D5" w:rsidRPr="00573295">
        <w:t xml:space="preserve">  ISPLATNI  RED</w:t>
      </w:r>
    </w:p>
    <w:p w:rsidRDefault="00064C84" w:rsidP="00A020D5" w:rsidR="00064C84">
      <w:pPr>
        <w:jc w:val="center"/>
      </w:pPr>
    </w:p>
    <w:p w:rsidRDefault="00064C84" w:rsidP="00A020D5" w:rsidR="00064C84">
      <w:pPr>
        <w:jc w:val="center"/>
      </w:pPr>
    </w:p>
    <w:p w:rsidRDefault="007F73C7" w:rsidP="00A020D5" w:rsidR="007F73C7" w:rsidRPr="00573295">
      <w:pPr>
        <w:jc w:val="center"/>
      </w:pPr>
    </w:p>
    <w:tbl>
      <w:tblPr>
        <w:tblW w:type="dxa" w:w="9923"/>
        <w:jc w:val="center"/>
        <w:tblInd w:type="dxa" w:w="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92"/>
        <w:gridCol w:w="4394"/>
        <w:gridCol w:w="1728"/>
        <w:gridCol w:w="1559"/>
        <w:gridCol w:w="1550"/>
      </w:tblGrid>
      <w:tr w:rsidTr="000C1D98" w:rsidR="000C1D98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6A3D60" w:rsidR="000C1D98">
            <w:pPr>
              <w:jc w:val="right"/>
            </w:pPr>
            <w:r>
              <w:t>Red.</w:t>
            </w:r>
          </w:p>
          <w:p w:rsidRDefault="000C1D98" w:rsidP="006A3D60" w:rsidR="000C1D98">
            <w:pPr>
              <w:jc w:val="right"/>
            </w:pPr>
            <w:r>
              <w:t>br.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6A3D60" w:rsidR="000C1D98" w:rsidRPr="00573295">
            <w:pPr>
              <w:rPr>
                <w:bCs/>
              </w:rPr>
            </w:pPr>
            <w:r w:rsidRPr="00573295">
              <w:rPr>
                <w:bCs/>
              </w:rPr>
              <w:t>STEČAJNI   VJEROVNIK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1D98" w:rsidP="006A3D60" w:rsidR="000C1D98">
            <w:pPr>
              <w:jc w:val="center"/>
            </w:pPr>
            <w:r>
              <w:t>Prijavljeno</w:t>
            </w:r>
          </w:p>
          <w:p w:rsidRDefault="000C1D98" w:rsidP="006A3D60" w:rsidR="000C1D98">
            <w:pPr>
              <w:jc w:val="center"/>
            </w:pPr>
            <w: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1D98" w:rsidP="006A3D60" w:rsidR="000C1D98">
            <w:pPr>
              <w:jc w:val="center"/>
            </w:pPr>
            <w:r>
              <w:t>Priznato</w:t>
            </w:r>
          </w:p>
          <w:p w:rsidRDefault="000C1D98" w:rsidP="006A3D60" w:rsidR="000C1D98">
            <w:pPr>
              <w:jc w:val="center"/>
            </w:pPr>
            <w:r>
              <w:t>u kn</w:t>
            </w:r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1D98" w:rsidP="006A3D60" w:rsidR="000C1D98">
            <w:pPr>
              <w:jc w:val="center"/>
            </w:pPr>
            <w:r>
              <w:t>Osporeno</w:t>
            </w:r>
          </w:p>
          <w:p w:rsidRDefault="000C1D98" w:rsidP="006A3D60" w:rsidR="000C1D98">
            <w:pPr>
              <w:jc w:val="center"/>
            </w:pPr>
            <w:r>
              <w:t>u kn</w:t>
            </w:r>
          </w:p>
        </w:tc>
      </w:tr>
      <w:tr w:rsidTr="000C1D98" w:rsidR="000C1D98" w:rsidRPr="00656A13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0C1D98" w:rsidR="000C1D98" w:rsidRPr="00656A13">
            <w:pPr>
              <w:jc w:val="right"/>
            </w:pPr>
            <w:r w:rsidRPr="00656A13">
              <w:t>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0C1D98" w:rsidR="000C1D98">
            <w:pPr>
              <w:rPr>
                <w:bCs/>
              </w:rPr>
            </w:pPr>
            <w:proofErr w:type="spellStart"/>
            <w:r w:rsidRPr="000C1D98">
              <w:rPr>
                <w:bCs/>
              </w:rPr>
              <w:t>MA</w:t>
            </w:r>
            <w:r w:rsidR="00C97A10">
              <w:rPr>
                <w:bCs/>
              </w:rPr>
              <w:t>NDIS</w:t>
            </w:r>
            <w:proofErr w:type="spellEnd"/>
            <w:r w:rsidR="00C97A10">
              <w:rPr>
                <w:bCs/>
              </w:rPr>
              <w:t xml:space="preserve"> d.o.o. Z</w:t>
            </w:r>
            <w:r>
              <w:rPr>
                <w:bCs/>
              </w:rPr>
              <w:t xml:space="preserve">agreb, Selska </w:t>
            </w:r>
            <w:proofErr w:type="spellStart"/>
            <w:r>
              <w:rPr>
                <w:bCs/>
              </w:rPr>
              <w:t>90</w:t>
            </w:r>
            <w:proofErr w:type="spellEnd"/>
          </w:p>
          <w:p w:rsidRDefault="000C1D98" w:rsidP="000C1D98" w:rsidR="000C1D98" w:rsidRPr="000C1D98">
            <w:pPr>
              <w:rPr>
                <w:bCs/>
              </w:rPr>
            </w:pPr>
            <w:proofErr w:type="spellStart"/>
            <w:r w:rsidRPr="000C1D98">
              <w:rPr>
                <w:bCs/>
              </w:rPr>
              <w:t>OIB</w:t>
            </w:r>
            <w:proofErr w:type="spellEnd"/>
            <w:r w:rsidRPr="000C1D98">
              <w:rPr>
                <w:bCs/>
              </w:rPr>
              <w:t xml:space="preserve"> </w:t>
            </w:r>
            <w:proofErr w:type="spellStart"/>
            <w:r w:rsidRPr="000C1D98">
              <w:rPr>
                <w:bCs/>
              </w:rPr>
              <w:t>61598631570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7A10" w:rsidP="000C1D98" w:rsidR="000C1D98" w:rsidRPr="00656A13">
            <w:pPr>
              <w:jc w:val="center"/>
            </w:pPr>
            <w:proofErr w:type="spellStart"/>
            <w:r>
              <w:t>1.691</w:t>
            </w:r>
            <w:proofErr w:type="spellEnd"/>
            <w:r>
              <w:t>,</w:t>
            </w:r>
            <w:proofErr w:type="spellStart"/>
            <w:r>
              <w:t>66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1D98" w:rsidP="000C1D98" w:rsidR="000C1D98" w:rsidRPr="00656A13">
            <w:pPr>
              <w:jc w:val="center"/>
            </w:pPr>
            <w:proofErr w:type="spellStart"/>
            <w:r>
              <w:t>1.691</w:t>
            </w:r>
            <w:proofErr w:type="spellEnd"/>
            <w:r>
              <w:t>,</w:t>
            </w:r>
            <w:proofErr w:type="spellStart"/>
            <w:r>
              <w:t>66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1D98" w:rsidP="000C1D98" w:rsidR="000C1D98">
            <w:pPr>
              <w:jc w:val="center"/>
            </w:pPr>
          </w:p>
          <w:p w:rsidRDefault="00C97A10" w:rsidP="000C1D98" w:rsidR="00C97A10" w:rsidRPr="00656A13">
            <w:pPr>
              <w:jc w:val="center"/>
            </w:pPr>
            <w:r>
              <w:t>-</w:t>
            </w:r>
          </w:p>
        </w:tc>
      </w:tr>
      <w:tr w:rsidTr="000C1D98" w:rsidR="000C1D98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0C1D98" w:rsidR="000C1D98" w:rsidRPr="00656A13">
            <w:pPr>
              <w:jc w:val="right"/>
            </w:pPr>
            <w:r>
              <w:t>2.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64C84" w:rsidP="006A3D60" w:rsidR="000C1D98" w:rsidRPr="000C1D98">
            <w:pPr>
              <w:rPr>
                <w:bCs/>
              </w:rPr>
            </w:pPr>
            <w:proofErr w:type="spellStart"/>
            <w:r>
              <w:rPr>
                <w:bCs/>
              </w:rPr>
              <w:t>CROATIA</w:t>
            </w:r>
            <w:proofErr w:type="spellEnd"/>
            <w:r>
              <w:rPr>
                <w:bCs/>
              </w:rPr>
              <w:t xml:space="preserve"> OSIGURANJE d.d.</w:t>
            </w:r>
            <w:r w:rsidR="000C1D98" w:rsidRPr="000C1D98">
              <w:rPr>
                <w:bCs/>
              </w:rPr>
              <w:t xml:space="preserve"> Zagreb, </w:t>
            </w:r>
            <w:proofErr w:type="spellStart"/>
            <w:r w:rsidR="000C1D98" w:rsidRPr="000C1D98">
              <w:rPr>
                <w:bCs/>
              </w:rPr>
              <w:t>Miramarska</w:t>
            </w:r>
            <w:proofErr w:type="spellEnd"/>
            <w:r w:rsidR="000C1D98" w:rsidRPr="000C1D98">
              <w:rPr>
                <w:bCs/>
              </w:rPr>
              <w:t xml:space="preserve"> </w:t>
            </w:r>
            <w:proofErr w:type="spellStart"/>
            <w:r w:rsidR="000C1D98" w:rsidRPr="000C1D98">
              <w:rPr>
                <w:bCs/>
              </w:rPr>
              <w:t>22</w:t>
            </w:r>
            <w:proofErr w:type="spellEnd"/>
            <w:r w:rsidR="000C1D98" w:rsidRPr="000C1D98">
              <w:rPr>
                <w:bCs/>
              </w:rPr>
              <w:t xml:space="preserve">, </w:t>
            </w:r>
            <w:proofErr w:type="spellStart"/>
            <w:r w:rsidR="000C1D98" w:rsidRPr="000C1D98">
              <w:rPr>
                <w:bCs/>
              </w:rPr>
              <w:t>OIB</w:t>
            </w:r>
            <w:proofErr w:type="spellEnd"/>
            <w:r w:rsidR="000C1D98" w:rsidRPr="000C1D98">
              <w:rPr>
                <w:bCs/>
              </w:rPr>
              <w:t xml:space="preserve"> </w:t>
            </w:r>
            <w:proofErr w:type="spellStart"/>
            <w:r w:rsidR="000C1D98" w:rsidRPr="000C1D98">
              <w:rPr>
                <w:bCs/>
              </w:rPr>
              <w:t>26187994862</w:t>
            </w:r>
            <w:proofErr w:type="spellEnd"/>
            <w:r w:rsidR="000C1D98" w:rsidRPr="000C1D98">
              <w:rPr>
                <w:bCs/>
              </w:rPr>
              <w:t xml:space="preserve"> </w:t>
            </w:r>
          </w:p>
          <w:p w:rsidRDefault="000C1D98" w:rsidP="006A3D60" w:rsidR="000C1D98" w:rsidRPr="000C1D98">
            <w:pPr>
              <w:rPr>
                <w:bCs/>
              </w:rPr>
            </w:pPr>
            <w:r w:rsidRPr="000C1D98">
              <w:rPr>
                <w:bCs/>
              </w:rPr>
              <w:t xml:space="preserve">Filijala Kutina, Školska 4 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7A10" w:rsidP="000C1D98" w:rsidR="000C1D98">
            <w:pPr>
              <w:jc w:val="center"/>
            </w:pPr>
            <w:proofErr w:type="spellStart"/>
            <w:r>
              <w:t>344.864</w:t>
            </w:r>
            <w:proofErr w:type="spellEnd"/>
            <w:r>
              <w:t>,</w:t>
            </w:r>
            <w:proofErr w:type="spellStart"/>
            <w:r>
              <w:t>85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1D98" w:rsidP="000C1D98" w:rsidR="000C1D98">
            <w:pPr>
              <w:jc w:val="center"/>
            </w:pPr>
            <w:proofErr w:type="spellStart"/>
            <w:r>
              <w:t>344.864</w:t>
            </w:r>
            <w:proofErr w:type="spellEnd"/>
            <w:r>
              <w:t>,</w:t>
            </w:r>
            <w:proofErr w:type="spellStart"/>
            <w:r>
              <w:t>85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1D98" w:rsidP="000C1D98" w:rsidR="000C1D98">
            <w:pPr>
              <w:jc w:val="center"/>
            </w:pPr>
          </w:p>
          <w:p w:rsidRDefault="00C97A10" w:rsidP="000C1D98" w:rsidR="00C97A10">
            <w:pPr>
              <w:jc w:val="center"/>
            </w:pPr>
            <w:r>
              <w:t>-</w:t>
            </w:r>
          </w:p>
        </w:tc>
      </w:tr>
      <w:tr w:rsidTr="000C1D98" w:rsidR="000C1D98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0C1D98" w:rsidR="000C1D98">
            <w:pPr>
              <w:jc w:val="right"/>
            </w:pPr>
            <w:r>
              <w:t>3.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6A3D60" w:rsidR="000C1D98" w:rsidRPr="000C1D98">
            <w:pPr>
              <w:rPr>
                <w:bCs/>
              </w:rPr>
            </w:pPr>
            <w:r w:rsidRPr="000C1D98">
              <w:rPr>
                <w:bCs/>
              </w:rPr>
              <w:t xml:space="preserve">HRVATSKA RADIOTELEVIZIJA, </w:t>
            </w:r>
          </w:p>
          <w:p w:rsidRDefault="000C1D98" w:rsidP="006A3D60" w:rsidR="00064C84">
            <w:pPr>
              <w:rPr>
                <w:bCs/>
              </w:rPr>
            </w:pPr>
            <w:r w:rsidRPr="000C1D98">
              <w:rPr>
                <w:bCs/>
              </w:rPr>
              <w:t xml:space="preserve">javna ustanova, Zagreb, Prisavlje 3 </w:t>
            </w:r>
          </w:p>
          <w:p w:rsidRDefault="000C1D98" w:rsidP="006A3D60" w:rsidR="000C1D98" w:rsidRPr="000C1D98">
            <w:pPr>
              <w:rPr>
                <w:bCs/>
              </w:rPr>
            </w:pPr>
            <w:proofErr w:type="spellStart"/>
            <w:r w:rsidRPr="000C1D98">
              <w:rPr>
                <w:bCs/>
              </w:rPr>
              <w:t>OIB</w:t>
            </w:r>
            <w:proofErr w:type="spellEnd"/>
            <w:r w:rsidRPr="000C1D98">
              <w:rPr>
                <w:bCs/>
              </w:rPr>
              <w:t xml:space="preserve"> </w:t>
            </w:r>
            <w:proofErr w:type="spellStart"/>
            <w:r w:rsidRPr="000C1D98">
              <w:rPr>
                <w:bCs/>
              </w:rPr>
              <w:t>68419124305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7A10" w:rsidP="000C1D98" w:rsidR="000C1D98">
            <w:pPr>
              <w:jc w:val="center"/>
            </w:pPr>
            <w:proofErr w:type="spellStart"/>
            <w:r>
              <w:t>9.893</w:t>
            </w:r>
            <w:proofErr w:type="spellEnd"/>
            <w:r>
              <w:t>,</w:t>
            </w:r>
            <w:proofErr w:type="spellStart"/>
            <w:r w:rsidR="00064C84">
              <w:t>88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1D98" w:rsidP="000C1D98" w:rsidR="000C1D98">
            <w:pPr>
              <w:jc w:val="center"/>
            </w:pPr>
            <w:proofErr w:type="spellStart"/>
            <w:r>
              <w:t>9.893</w:t>
            </w:r>
            <w:proofErr w:type="spellEnd"/>
            <w:r>
              <w:t>,</w:t>
            </w:r>
            <w:proofErr w:type="spellStart"/>
            <w:r>
              <w:t>88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1D98" w:rsidP="00C97A10" w:rsidR="000C1D98">
            <w:pPr>
              <w:jc w:val="center"/>
            </w:pPr>
          </w:p>
          <w:p w:rsidRDefault="00C97A10" w:rsidP="00C97A10" w:rsidR="00C97A10">
            <w:pPr>
              <w:jc w:val="center"/>
            </w:pPr>
            <w:r>
              <w:t>-</w:t>
            </w:r>
          </w:p>
        </w:tc>
      </w:tr>
      <w:tr w:rsidTr="000C1D98" w:rsidR="000C1D98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0C1D98" w:rsidR="000C1D98">
            <w:pPr>
              <w:jc w:val="right"/>
            </w:pPr>
            <w:r>
              <w:t>4.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6A3D60" w:rsidR="000C1D98" w:rsidRPr="000C1D98">
            <w:pPr>
              <w:rPr>
                <w:bCs/>
              </w:rPr>
            </w:pPr>
            <w:r w:rsidRPr="000C1D98">
              <w:rPr>
                <w:bCs/>
              </w:rPr>
              <w:t xml:space="preserve">Agencija za poljoprivredno zemljište, Zagreb, Ulica grada Vukovara </w:t>
            </w:r>
            <w:proofErr w:type="spellStart"/>
            <w:r w:rsidRPr="000C1D98">
              <w:rPr>
                <w:bCs/>
              </w:rPr>
              <w:t>78</w:t>
            </w:r>
            <w:proofErr w:type="spellEnd"/>
            <w:r w:rsidRPr="000C1D98">
              <w:rPr>
                <w:bCs/>
              </w:rPr>
              <w:t xml:space="preserve"> </w:t>
            </w:r>
          </w:p>
          <w:p w:rsidRDefault="000C1D98" w:rsidP="006A3D60" w:rsidR="000C1D98" w:rsidRPr="000C1D98">
            <w:pPr>
              <w:rPr>
                <w:bCs/>
              </w:rPr>
            </w:pPr>
            <w:proofErr w:type="spellStart"/>
            <w:r w:rsidRPr="000C1D98">
              <w:rPr>
                <w:bCs/>
              </w:rPr>
              <w:t>OIB</w:t>
            </w:r>
            <w:proofErr w:type="spellEnd"/>
            <w:r w:rsidRPr="000C1D98">
              <w:rPr>
                <w:bCs/>
              </w:rPr>
              <w:t xml:space="preserve"> </w:t>
            </w:r>
            <w:proofErr w:type="spellStart"/>
            <w:r w:rsidRPr="000C1D98">
              <w:rPr>
                <w:bCs/>
              </w:rPr>
              <w:t>48339869626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7A10" w:rsidP="000C1D98" w:rsidR="000C1D98">
            <w:pPr>
              <w:jc w:val="center"/>
            </w:pPr>
            <w:proofErr w:type="spellStart"/>
            <w:r>
              <w:t>118.370</w:t>
            </w:r>
            <w:proofErr w:type="spellEnd"/>
            <w:r>
              <w:t>,</w:t>
            </w:r>
            <w:proofErr w:type="spellStart"/>
            <w:r>
              <w:t>59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1D98" w:rsidP="000C1D98" w:rsidR="000C1D98">
            <w:pPr>
              <w:jc w:val="center"/>
            </w:pPr>
            <w:proofErr w:type="spellStart"/>
            <w:r>
              <w:t>118.370</w:t>
            </w:r>
            <w:proofErr w:type="spellEnd"/>
            <w:r>
              <w:t>,</w:t>
            </w:r>
            <w:proofErr w:type="spellStart"/>
            <w:r>
              <w:t>59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1D98" w:rsidP="000C1D98" w:rsidR="000C1D98">
            <w:pPr>
              <w:jc w:val="center"/>
            </w:pPr>
          </w:p>
          <w:p w:rsidRDefault="00C97A10" w:rsidP="000C1D98" w:rsidR="00C97A10">
            <w:pPr>
              <w:jc w:val="center"/>
            </w:pPr>
            <w:r>
              <w:t>-</w:t>
            </w:r>
          </w:p>
        </w:tc>
      </w:tr>
      <w:tr w:rsidTr="000C1D98" w:rsidR="000C1D98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0C1D98" w:rsidR="000C1D98">
            <w:pPr>
              <w:jc w:val="right"/>
            </w:pPr>
            <w:r>
              <w:t>5.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1D98" w:rsidP="006A3D60" w:rsidR="000C1D98" w:rsidRPr="000C1D98">
            <w:pPr>
              <w:rPr>
                <w:bCs/>
              </w:rPr>
            </w:pPr>
            <w:proofErr w:type="spellStart"/>
            <w:r w:rsidRPr="000C1D98">
              <w:rPr>
                <w:bCs/>
              </w:rPr>
              <w:t>AGROFRUCTUS</w:t>
            </w:r>
            <w:proofErr w:type="spellEnd"/>
            <w:r w:rsidRPr="000C1D98">
              <w:rPr>
                <w:bCs/>
              </w:rPr>
              <w:t xml:space="preserve"> d.o.o., Donji Miholjac, Industrijska zona Janjevci 6 </w:t>
            </w:r>
          </w:p>
          <w:p w:rsidRDefault="000C1D98" w:rsidP="00C97A10" w:rsidR="000C1D98" w:rsidRPr="000C1D98">
            <w:pPr>
              <w:rPr>
                <w:bCs/>
              </w:rPr>
            </w:pPr>
            <w:proofErr w:type="spellStart"/>
            <w:r w:rsidRPr="000C1D98">
              <w:rPr>
                <w:bCs/>
              </w:rPr>
              <w:t>OIB</w:t>
            </w:r>
            <w:proofErr w:type="spellEnd"/>
            <w:r w:rsidRPr="000C1D98">
              <w:rPr>
                <w:bCs/>
              </w:rPr>
              <w:t xml:space="preserve"> </w:t>
            </w:r>
            <w:proofErr w:type="spellStart"/>
            <w:r w:rsidRPr="000C1D98">
              <w:rPr>
                <w:bCs/>
              </w:rPr>
              <w:t>07350499058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7A10" w:rsidP="000C1D98" w:rsidR="000C1D98">
            <w:pPr>
              <w:jc w:val="center"/>
            </w:pPr>
            <w:r>
              <w:t>7.503.452,</w:t>
            </w:r>
            <w:proofErr w:type="spellStart"/>
            <w:r>
              <w:t>41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1D98" w:rsidP="000C1D98" w:rsidR="000C1D98">
            <w:pPr>
              <w:jc w:val="center"/>
            </w:pPr>
            <w:r>
              <w:t>7.503.452,</w:t>
            </w:r>
            <w:proofErr w:type="spellStart"/>
            <w:r>
              <w:t>41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1D98" w:rsidP="000C1D98" w:rsidR="000C1D98">
            <w:pPr>
              <w:jc w:val="center"/>
            </w:pPr>
          </w:p>
          <w:p w:rsidRDefault="00C97A10" w:rsidP="000C1D98" w:rsidR="00C97A10">
            <w:pPr>
              <w:jc w:val="center"/>
            </w:pPr>
            <w:r>
              <w:t>-</w:t>
            </w:r>
          </w:p>
        </w:tc>
      </w:tr>
    </w:tbl>
    <w:p w:rsidRDefault="00636E08" w:rsidP="00243DA9" w:rsidR="00636E08">
      <w:pPr>
        <w:pStyle w:val="Tijeloteksta"/>
        <w:rPr>
          <w:bCs/>
        </w:rPr>
      </w:pPr>
    </w:p>
    <w:p w:rsidRDefault="007F73C7" w:rsidP="007F73C7" w:rsidR="007F73C7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7F73C7" w:rsidP="007F73C7" w:rsidR="007F73C7">
      <w:pPr>
        <w:pStyle w:val="Zaglavlje"/>
        <w:jc w:val="right"/>
      </w:pPr>
      <w:r>
        <w:t xml:space="preserve">                                              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112</w:t>
      </w:r>
      <w:proofErr w:type="spellEnd"/>
    </w:p>
    <w:p w:rsidRDefault="007F73C7" w:rsidP="007F73C7" w:rsidR="007F73C7">
      <w:pPr>
        <w:pStyle w:val="Tijeloteksta"/>
        <w:jc w:val="center"/>
        <w:rPr>
          <w:bCs/>
        </w:rPr>
      </w:pPr>
    </w:p>
    <w:p w:rsidRDefault="007F73C7" w:rsidP="007F73C7" w:rsidR="007F73C7">
      <w:pPr>
        <w:pStyle w:val="Tijeloteksta"/>
        <w:jc w:val="center"/>
        <w:rPr>
          <w:bCs/>
        </w:rPr>
      </w:pPr>
    </w:p>
    <w:p w:rsidRDefault="007F73C7" w:rsidP="007F73C7" w:rsidR="007F73C7">
      <w:pPr>
        <w:pStyle w:val="Tijeloteksta"/>
        <w:jc w:val="center"/>
        <w:rPr>
          <w:bCs/>
        </w:rPr>
      </w:pPr>
    </w:p>
    <w:p w:rsidRDefault="007F73C7" w:rsidP="00243DA9" w:rsidR="007F73C7" w:rsidRPr="00790453">
      <w:pPr>
        <w:pStyle w:val="Tijeloteksta"/>
        <w:rPr>
          <w:bCs/>
        </w:rPr>
      </w:pPr>
    </w:p>
    <w:p w:rsidRDefault="00636E08" w:rsidP="00636E08" w:rsidR="00636E08" w:rsidRPr="00573295">
      <w:pPr>
        <w:pStyle w:val="Tijeloteksta"/>
        <w:jc w:val="center"/>
        <w:rPr>
          <w:bCs/>
        </w:rPr>
      </w:pPr>
      <w:r w:rsidRPr="00573295">
        <w:rPr>
          <w:bCs/>
        </w:rPr>
        <w:t>Obrazloženje</w:t>
      </w:r>
    </w:p>
    <w:p w:rsidRDefault="00636E08" w:rsidP="00636E08" w:rsidR="00636E08">
      <w:pPr>
        <w:pStyle w:val="Tijeloteksta"/>
      </w:pPr>
    </w:p>
    <w:p w:rsidRDefault="00F31BCE" w:rsidP="00636E08" w:rsidR="00F31BCE">
      <w:pPr>
        <w:pStyle w:val="Tijeloteksta"/>
      </w:pPr>
    </w:p>
    <w:p w:rsidRDefault="00573295" w:rsidP="00573295" w:rsidR="00573295">
      <w:pPr>
        <w:pStyle w:val="Tijeloteksta"/>
        <w:jc w:val="center"/>
        <w:rPr>
          <w:b/>
          <w:bCs/>
        </w:rPr>
      </w:pPr>
    </w:p>
    <w:p w:rsidRDefault="00474B51" w:rsidP="00573295" w:rsidR="00573295">
      <w:pPr>
        <w:pStyle w:val="Tijeloteksta"/>
      </w:pPr>
      <w:r>
        <w:tab/>
        <w:t xml:space="preserve">Dana </w:t>
      </w:r>
      <w:proofErr w:type="spellStart"/>
      <w:r>
        <w:t>12</w:t>
      </w:r>
      <w:proofErr w:type="spellEnd"/>
      <w:r>
        <w:t xml:space="preserve">. prosinca  </w:t>
      </w:r>
      <w:proofErr w:type="spellStart"/>
      <w:r>
        <w:t>2017</w:t>
      </w:r>
      <w:proofErr w:type="spellEnd"/>
      <w:r w:rsidR="00573295">
        <w:t xml:space="preserve">. godine održano je ročište za ispitivanje naknadno prispjelih tražbina (naknadno ispitno ročište) na kojem se stečajni upravitelj izjasnio pojedinačno o svakoj prijavljenoj tražbini prema njenom iznosu i isplatnom redu. </w:t>
      </w:r>
    </w:p>
    <w:p w:rsidRDefault="00573295" w:rsidP="00573295" w:rsidR="00573295">
      <w:pPr>
        <w:pStyle w:val="Tijeloteksta"/>
      </w:pPr>
    </w:p>
    <w:p w:rsidRDefault="00573295" w:rsidP="00573295" w:rsidR="00573295">
      <w:pPr>
        <w:pStyle w:val="Tijeloteksta"/>
      </w:pPr>
      <w:r>
        <w:tab/>
        <w:t>Budući je stečajni upravitelj priznao navedene tražbine, a iste nije  osporio niti jedan od vjerovnika, iste se</w:t>
      </w:r>
      <w:r w:rsidR="00474B51">
        <w:t xml:space="preserve"> smatraju utvrđenim temeljem članka </w:t>
      </w:r>
      <w:proofErr w:type="spellStart"/>
      <w:r w:rsidR="00474B51">
        <w:t>177</w:t>
      </w:r>
      <w:proofErr w:type="spellEnd"/>
      <w:r w:rsidR="00474B51">
        <w:t xml:space="preserve">. stav </w:t>
      </w:r>
      <w:r>
        <w:t>1. Stečajnog zakona</w:t>
      </w:r>
      <w:r w:rsidR="00474B51">
        <w:t xml:space="preserve"> (Narodne novine broj  </w:t>
      </w:r>
      <w:proofErr w:type="spellStart"/>
      <w:r w:rsidR="00474B51">
        <w:t>44</w:t>
      </w:r>
      <w:proofErr w:type="spellEnd"/>
      <w:r w:rsidR="00474B51">
        <w:t>/</w:t>
      </w:r>
      <w:proofErr w:type="spellStart"/>
      <w:r w:rsidR="00474B51">
        <w:t>96</w:t>
      </w:r>
      <w:proofErr w:type="spellEnd"/>
      <w:r w:rsidR="00474B51">
        <w:t xml:space="preserve">, </w:t>
      </w:r>
      <w:proofErr w:type="spellStart"/>
      <w:r w:rsidR="00474B51">
        <w:t>29</w:t>
      </w:r>
      <w:proofErr w:type="spellEnd"/>
      <w:r w:rsidR="00474B51">
        <w:t>/</w:t>
      </w:r>
      <w:proofErr w:type="spellStart"/>
      <w:r w:rsidR="00474B51">
        <w:t>99</w:t>
      </w:r>
      <w:proofErr w:type="spellEnd"/>
      <w:r w:rsidR="00474B51">
        <w:t xml:space="preserve">, </w:t>
      </w:r>
      <w:proofErr w:type="spellStart"/>
      <w:r w:rsidR="00474B51">
        <w:t>129</w:t>
      </w:r>
      <w:proofErr w:type="spellEnd"/>
      <w:r w:rsidR="00474B51">
        <w:t>/</w:t>
      </w:r>
      <w:proofErr w:type="spellStart"/>
      <w:r w:rsidR="00474B51">
        <w:t>00</w:t>
      </w:r>
      <w:proofErr w:type="spellEnd"/>
      <w:r w:rsidR="00474B51">
        <w:t xml:space="preserve">, </w:t>
      </w:r>
      <w:proofErr w:type="spellStart"/>
      <w:r w:rsidR="00474B51">
        <w:t>123</w:t>
      </w:r>
      <w:proofErr w:type="spellEnd"/>
      <w:r w:rsidR="00474B51">
        <w:t>/</w:t>
      </w:r>
      <w:proofErr w:type="spellStart"/>
      <w:r w:rsidR="00474B51">
        <w:t>03</w:t>
      </w:r>
      <w:proofErr w:type="spellEnd"/>
      <w:r w:rsidR="00474B51">
        <w:t xml:space="preserve">, </w:t>
      </w:r>
      <w:proofErr w:type="spellStart"/>
      <w:r w:rsidR="00474B51">
        <w:t>82</w:t>
      </w:r>
      <w:proofErr w:type="spellEnd"/>
      <w:r w:rsidR="00474B51">
        <w:t>/</w:t>
      </w:r>
      <w:proofErr w:type="spellStart"/>
      <w:r w:rsidR="00474B51">
        <w:t>06</w:t>
      </w:r>
      <w:proofErr w:type="spellEnd"/>
      <w:r w:rsidR="00474B51">
        <w:t xml:space="preserve">, </w:t>
      </w:r>
      <w:proofErr w:type="spellStart"/>
      <w:r w:rsidR="00474B51">
        <w:t>116</w:t>
      </w:r>
      <w:proofErr w:type="spellEnd"/>
      <w:r w:rsidR="00474B51">
        <w:t>/</w:t>
      </w:r>
      <w:proofErr w:type="spellStart"/>
      <w:r w:rsidR="00474B51">
        <w:t>10</w:t>
      </w:r>
      <w:proofErr w:type="spellEnd"/>
      <w:r w:rsidR="00474B51">
        <w:t xml:space="preserve">, </w:t>
      </w:r>
      <w:proofErr w:type="spellStart"/>
      <w:r w:rsidR="00474B51">
        <w:t>25</w:t>
      </w:r>
      <w:proofErr w:type="spellEnd"/>
      <w:r w:rsidR="00474B51">
        <w:t>/</w:t>
      </w:r>
      <w:proofErr w:type="spellStart"/>
      <w:r w:rsidR="00474B51">
        <w:t>12</w:t>
      </w:r>
      <w:proofErr w:type="spellEnd"/>
      <w:r w:rsidR="00474B51">
        <w:t xml:space="preserve">, </w:t>
      </w:r>
      <w:proofErr w:type="spellStart"/>
      <w:r w:rsidR="00474B51">
        <w:t>133</w:t>
      </w:r>
      <w:proofErr w:type="spellEnd"/>
      <w:r w:rsidR="00474B51">
        <w:t>/</w:t>
      </w:r>
      <w:proofErr w:type="spellStart"/>
      <w:r w:rsidR="00474B51">
        <w:t>12</w:t>
      </w:r>
      <w:proofErr w:type="spellEnd"/>
      <w:r w:rsidR="00474B51">
        <w:t xml:space="preserve"> u vezi s člankom </w:t>
      </w:r>
      <w:proofErr w:type="spellStart"/>
      <w:r w:rsidR="00474B51">
        <w:t>441</w:t>
      </w:r>
      <w:proofErr w:type="spellEnd"/>
      <w:r w:rsidR="00474B51">
        <w:t xml:space="preserve">. Stečajnog zakona Narodne novine </w:t>
      </w:r>
      <w:proofErr w:type="spellStart"/>
      <w:r w:rsidR="00474B51">
        <w:t>71</w:t>
      </w:r>
      <w:proofErr w:type="spellEnd"/>
      <w:r w:rsidR="00474B51">
        <w:t>/</w:t>
      </w:r>
      <w:proofErr w:type="spellStart"/>
      <w:r w:rsidR="00474B51">
        <w:t>15</w:t>
      </w:r>
      <w:proofErr w:type="spellEnd"/>
      <w:r w:rsidR="00474B51">
        <w:t>)</w:t>
      </w:r>
      <w:r>
        <w:t>, pa je stoga odlučeno kao u izreci ovoga rješenja.</w:t>
      </w:r>
    </w:p>
    <w:p w:rsidRDefault="00573295" w:rsidP="00474B51" w:rsidR="00573295">
      <w:pPr>
        <w:jc w:val="both"/>
      </w:pPr>
    </w:p>
    <w:p w:rsidRDefault="00573295" w:rsidP="00573295" w:rsidR="00573295">
      <w:pPr>
        <w:jc w:val="both"/>
        <w:rPr>
          <w:vertAlign w:val="superscript"/>
        </w:rPr>
      </w:pPr>
    </w:p>
    <w:p w:rsidRDefault="00573295" w:rsidP="00573295" w:rsidR="00573295">
      <w:pPr>
        <w:jc w:val="center"/>
      </w:pPr>
      <w:r w:rsidRPr="003D63C7">
        <w:t xml:space="preserve">U Osijeku </w:t>
      </w:r>
      <w:proofErr w:type="spellStart"/>
      <w:r w:rsidR="00F03191">
        <w:t>12</w:t>
      </w:r>
      <w:proofErr w:type="spellEnd"/>
      <w:r w:rsidR="00F03191">
        <w:t xml:space="preserve">. prosinac </w:t>
      </w:r>
      <w:proofErr w:type="spellStart"/>
      <w:r w:rsidR="00F03191">
        <w:t>2017</w:t>
      </w:r>
      <w:proofErr w:type="spellEnd"/>
      <w:r w:rsidR="00F03191">
        <w:t>.</w:t>
      </w:r>
    </w:p>
    <w:p w:rsidRDefault="00573295" w:rsidP="00573295" w:rsidR="00573295" w:rsidRPr="003D63C7">
      <w:pPr>
        <w:jc w:val="center"/>
      </w:pPr>
    </w:p>
    <w:p w:rsidRDefault="00573295" w:rsidP="00573295" w:rsidR="00573295" w:rsidRPr="003D63C7">
      <w:r w:rsidRPr="003D63C7">
        <w:t>Zapisničar</w:t>
      </w:r>
    </w:p>
    <w:p w:rsidRDefault="00573295" w:rsidP="00573295" w:rsidR="00573295" w:rsidRPr="003D63C7">
      <w:r>
        <w:t xml:space="preserve">Maja Kocijan </w:t>
      </w:r>
    </w:p>
    <w:p w:rsidRDefault="00573295" w:rsidP="00573295" w:rsidR="00573295" w:rsidRPr="003D63C7">
      <w:pPr>
        <w:jc w:val="both"/>
      </w:pPr>
    </w:p>
    <w:p w:rsidRDefault="00573295" w:rsidP="00573295" w:rsidR="00573295" w:rsidRPr="003D63C7">
      <w:pPr>
        <w:jc w:val="both"/>
      </w:pPr>
      <w:r w:rsidRPr="003D63C7">
        <w:t xml:space="preserve">                        </w:t>
      </w:r>
      <w:r w:rsidRPr="003D63C7">
        <w:tab/>
        <w:t xml:space="preserve">                                                       STEČAJNI SUDAC</w:t>
      </w:r>
    </w:p>
    <w:p w:rsidRDefault="00573295" w:rsidP="00573295" w:rsidR="00573295" w:rsidRPr="003D63C7">
      <w:pPr>
        <w:jc w:val="both"/>
      </w:pP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  <w:t xml:space="preserve">           Jadranka Herman</w:t>
      </w:r>
    </w:p>
    <w:p w:rsidRDefault="00573295" w:rsidP="00573295" w:rsidR="00573295">
      <w:pPr>
        <w:jc w:val="both"/>
      </w:pPr>
    </w:p>
    <w:p w:rsidRDefault="00573295" w:rsidP="00573295" w:rsidR="00573295">
      <w:pPr>
        <w:jc w:val="both"/>
      </w:pPr>
    </w:p>
    <w:p w:rsidRDefault="00573295" w:rsidP="00573295" w:rsidR="00573295" w:rsidRPr="003D63C7">
      <w:pPr>
        <w:jc w:val="both"/>
      </w:pPr>
    </w:p>
    <w:p w:rsidRDefault="00573295" w:rsidP="00573295" w:rsidR="00573295" w:rsidRPr="003D63C7">
      <w:pPr>
        <w:jc w:val="both"/>
      </w:pPr>
      <w:r w:rsidRPr="003D63C7">
        <w:t>UPUTA O PRAVNOM LIJEKU:</w:t>
      </w:r>
    </w:p>
    <w:p w:rsidRDefault="00573295" w:rsidP="00573295" w:rsidR="00573295" w:rsidRPr="003D63C7">
      <w:pPr>
        <w:jc w:val="both"/>
      </w:pPr>
      <w:r w:rsidRPr="003D63C7">
        <w:t>Protiv ovog rješenja može nezadovoljna stranka uložiti žalbu Visokom trgovačkom sudu Republike Hrvatske u Zagrebu u roku od 8 dana pismeno u 3 primjerka putem ovoga suda.</w:t>
      </w:r>
    </w:p>
    <w:p w:rsidRDefault="00573295" w:rsidP="00573295" w:rsidR="00573295"/>
    <w:p w:rsidRDefault="00F03191" w:rsidP="00573295" w:rsidR="00F03191" w:rsidRPr="003D63C7"/>
    <w:p w:rsidRDefault="00573295" w:rsidP="00573295" w:rsidR="00573295" w:rsidRPr="003D63C7">
      <w:r w:rsidRPr="003D63C7">
        <w:t>DNA</w:t>
      </w:r>
    </w:p>
    <w:p w:rsidRDefault="00573295" w:rsidP="00573295" w:rsidR="00573295" w:rsidRPr="003D63C7">
      <w:pPr>
        <w:numPr>
          <w:ilvl w:val="0"/>
          <w:numId w:val="3"/>
        </w:numPr>
      </w:pPr>
      <w:r w:rsidRPr="003D63C7">
        <w:t>Stečajni upravitelj</w:t>
      </w:r>
      <w:r w:rsidR="00474B51">
        <w:t xml:space="preserve"> Željko Rupčić</w:t>
      </w:r>
    </w:p>
    <w:p w:rsidRDefault="00474B51" w:rsidP="00573295" w:rsidR="00573295">
      <w:pPr>
        <w:numPr>
          <w:ilvl w:val="0"/>
          <w:numId w:val="3"/>
        </w:numPr>
      </w:pPr>
      <w:r>
        <w:t>e-o</w:t>
      </w:r>
      <w:r w:rsidR="00573295" w:rsidRPr="003D63C7">
        <w:t>glasna ploča</w:t>
      </w:r>
      <w:r>
        <w:t xml:space="preserve"> </w:t>
      </w:r>
    </w:p>
    <w:p w:rsidRDefault="00573295" w:rsidP="00573295" w:rsidR="00573295">
      <w:pPr>
        <w:numPr>
          <w:ilvl w:val="0"/>
          <w:numId w:val="3"/>
        </w:numPr>
      </w:pPr>
      <w:proofErr w:type="spellStart"/>
      <w:r>
        <w:t>ŽDO</w:t>
      </w:r>
      <w:proofErr w:type="spellEnd"/>
      <w:r>
        <w:t xml:space="preserve"> Osijek</w:t>
      </w:r>
    </w:p>
    <w:p w:rsidRDefault="00474B51" w:rsidP="00573295" w:rsidR="00474B51" w:rsidRPr="003D63C7">
      <w:pPr>
        <w:numPr>
          <w:ilvl w:val="0"/>
          <w:numId w:val="3"/>
        </w:numPr>
      </w:pPr>
      <w:r>
        <w:t xml:space="preserve">kal. </w:t>
      </w:r>
      <w:proofErr w:type="spellStart"/>
      <w:r>
        <w:t>12</w:t>
      </w:r>
      <w:proofErr w:type="spellEnd"/>
      <w:r>
        <w:t>/</w:t>
      </w:r>
      <w:proofErr w:type="spellStart"/>
      <w:r>
        <w:t>12</w:t>
      </w:r>
      <w:proofErr w:type="spellEnd"/>
    </w:p>
    <w:p w:rsidRDefault="00573295" w:rsidP="00573295" w:rsidR="00573295" w:rsidRPr="003D63C7"/>
    <w:p w:rsidRDefault="00573295" w:rsidP="00573295" w:rsidR="00573295" w:rsidRPr="003D63C7">
      <w:pPr>
        <w:pStyle w:val="Tijeloteksta"/>
      </w:pPr>
    </w:p>
    <w:p w:rsidRDefault="00573295" w:rsidP="00573295" w:rsidR="00573295" w:rsidRPr="003D63C7"/>
    <w:p w:rsidRDefault="000C20F1" w:rsidR="000C20F1"/>
    <w:sectPr w:rsidSect="00591805" w:rsidR="000C20F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pgNumType w:chapStyle="1"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B75" w:rsidR="00D54B75">
      <w:r>
        <w:separator/>
      </w:r>
    </w:p>
  </w:endnote>
  <w:endnote w:id="0" w:type="continuationSeparator">
    <w:p w:rsidRDefault="00D54B75" w:rsidR="00D54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3C7" w:rsidR="007F73C7">
    <w:pPr>
      <w:pStyle w:val="Podnoje"/>
      <w:jc w:val="center"/>
    </w:pPr>
  </w:p>
  <w:p w:rsidRDefault="00D865F9" w:rsidP="006C61C8" w:rsidR="00D865F9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B75" w:rsidR="00D54B75">
      <w:r>
        <w:separator/>
      </w:r>
    </w:p>
  </w:footnote>
  <w:footnote w:id="0" w:type="continuationSeparator">
    <w:p w:rsidRDefault="00D54B75" w:rsidR="00D54B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0AD" w:rsidP="005330AD" w:rsidR="005330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6912"/>
    <w:rsid w:val="00064C84"/>
    <w:rsid w:val="000700BC"/>
    <w:rsid w:val="00075758"/>
    <w:rsid w:val="000C1D98"/>
    <w:rsid w:val="000C20F1"/>
    <w:rsid w:val="000E0364"/>
    <w:rsid w:val="000F339F"/>
    <w:rsid w:val="0012152B"/>
    <w:rsid w:val="00156555"/>
    <w:rsid w:val="00163019"/>
    <w:rsid w:val="001A6201"/>
    <w:rsid w:val="001E75FC"/>
    <w:rsid w:val="00243DA9"/>
    <w:rsid w:val="00246352"/>
    <w:rsid w:val="00266211"/>
    <w:rsid w:val="00272A8C"/>
    <w:rsid w:val="002812AA"/>
    <w:rsid w:val="002A664E"/>
    <w:rsid w:val="002C5BE4"/>
    <w:rsid w:val="002F4586"/>
    <w:rsid w:val="00310234"/>
    <w:rsid w:val="003137B8"/>
    <w:rsid w:val="003B5826"/>
    <w:rsid w:val="003E08E5"/>
    <w:rsid w:val="003E7E4E"/>
    <w:rsid w:val="004312F8"/>
    <w:rsid w:val="00447563"/>
    <w:rsid w:val="00474B51"/>
    <w:rsid w:val="004C5205"/>
    <w:rsid w:val="004E5065"/>
    <w:rsid w:val="00500BBD"/>
    <w:rsid w:val="005330AD"/>
    <w:rsid w:val="005425D9"/>
    <w:rsid w:val="00573295"/>
    <w:rsid w:val="00591805"/>
    <w:rsid w:val="005D45F8"/>
    <w:rsid w:val="005E6BC4"/>
    <w:rsid w:val="00607E75"/>
    <w:rsid w:val="006315A3"/>
    <w:rsid w:val="00636E08"/>
    <w:rsid w:val="006433D6"/>
    <w:rsid w:val="00657827"/>
    <w:rsid w:val="006953F8"/>
    <w:rsid w:val="006C61C8"/>
    <w:rsid w:val="006D42B5"/>
    <w:rsid w:val="006F2B89"/>
    <w:rsid w:val="00755CD7"/>
    <w:rsid w:val="00781A3F"/>
    <w:rsid w:val="007A0D5B"/>
    <w:rsid w:val="007C1241"/>
    <w:rsid w:val="007C40A9"/>
    <w:rsid w:val="007F73C7"/>
    <w:rsid w:val="0080666F"/>
    <w:rsid w:val="008737C5"/>
    <w:rsid w:val="008A64DD"/>
    <w:rsid w:val="008C526C"/>
    <w:rsid w:val="008C65B5"/>
    <w:rsid w:val="008E68FE"/>
    <w:rsid w:val="008F3F33"/>
    <w:rsid w:val="009207D2"/>
    <w:rsid w:val="009A6D40"/>
    <w:rsid w:val="009B06A2"/>
    <w:rsid w:val="009C13EB"/>
    <w:rsid w:val="009C659B"/>
    <w:rsid w:val="009E3B45"/>
    <w:rsid w:val="00A020D5"/>
    <w:rsid w:val="00A07AC6"/>
    <w:rsid w:val="00A145AA"/>
    <w:rsid w:val="00A31B4E"/>
    <w:rsid w:val="00A6485E"/>
    <w:rsid w:val="00A8658A"/>
    <w:rsid w:val="00AA1B9B"/>
    <w:rsid w:val="00AB56F9"/>
    <w:rsid w:val="00AE6D59"/>
    <w:rsid w:val="00AF5E0C"/>
    <w:rsid w:val="00B023E1"/>
    <w:rsid w:val="00B40A91"/>
    <w:rsid w:val="00B91F29"/>
    <w:rsid w:val="00BA2157"/>
    <w:rsid w:val="00BC33DE"/>
    <w:rsid w:val="00BC5AC3"/>
    <w:rsid w:val="00C12A3C"/>
    <w:rsid w:val="00C26A1F"/>
    <w:rsid w:val="00C86475"/>
    <w:rsid w:val="00C926CF"/>
    <w:rsid w:val="00C97A10"/>
    <w:rsid w:val="00CA0B6D"/>
    <w:rsid w:val="00CB64C5"/>
    <w:rsid w:val="00CC0DDA"/>
    <w:rsid w:val="00CE34FF"/>
    <w:rsid w:val="00CF4431"/>
    <w:rsid w:val="00CF4B6B"/>
    <w:rsid w:val="00D54B75"/>
    <w:rsid w:val="00D8210C"/>
    <w:rsid w:val="00D865F9"/>
    <w:rsid w:val="00DA7B6E"/>
    <w:rsid w:val="00DC7BF5"/>
    <w:rsid w:val="00DE58F9"/>
    <w:rsid w:val="00E1321F"/>
    <w:rsid w:val="00E14E8D"/>
    <w:rsid w:val="00E266F5"/>
    <w:rsid w:val="00E379D5"/>
    <w:rsid w:val="00E55335"/>
    <w:rsid w:val="00E765EE"/>
    <w:rsid w:val="00E948F0"/>
    <w:rsid w:val="00EA22B4"/>
    <w:rsid w:val="00EF42F2"/>
    <w:rsid w:val="00F03191"/>
    <w:rsid w:val="00F31BCE"/>
    <w:rsid w:val="00F6595F"/>
    <w:rsid w:val="00F66B63"/>
    <w:rsid w:val="00F76EF7"/>
    <w:rsid w:val="00FF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ZaglavljeChar" w:type="character">
    <w:name w:val="Zaglavlje Char"/>
    <w:link w:val="Zaglavlje"/>
    <w:rsid w:val="00E55335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243DA9"/>
    <w:rPr>
      <w:sz w:val="24"/>
      <w:szCs w:val="24"/>
    </w:rPr>
  </w:style>
  <w:style w:styleId="Tekstbalonia" w:type="paragraph">
    <w:name w:val="Balloon Text"/>
    <w:basedOn w:val="Normal"/>
    <w:link w:val="TekstbaloniaChar"/>
    <w:rsid w:val="00F66B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66B6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573295"/>
    <w:rPr>
      <w:sz w:val="24"/>
      <w:szCs w:val="24"/>
    </w:rPr>
  </w:style>
  <w:style w:styleId="Naglaeno" w:type="character">
    <w:name w:val="Strong"/>
    <w:basedOn w:val="Zadanifontodlomka"/>
    <w:qFormat/>
    <w:rsid w:val="004C5205"/>
    <w:rPr>
      <w:b/>
      <w:bCs/>
    </w:rPr>
  </w:style>
  <w:style w:styleId="Bezproreda" w:type="paragraph">
    <w:name w:val="No Spacing"/>
    <w:link w:val="BezproredaChar"/>
    <w:uiPriority w:val="1"/>
    <w:qFormat/>
    <w:rsid w:val="007F73C7"/>
    <w:rPr>
      <w:rFonts w:cstheme="minorBidi" w:eastAsiaTheme="minorEastAsia" w:hAnsiTheme="minorHAnsi" w:asciiTheme="minorHAnsi"/>
      <w:sz w:val="22"/>
      <w:szCs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7F73C7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6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ZaglavljeChar" w:type="character">
    <w:name w:val="Zaglavlje Char"/>
    <w:link w:val="Zaglavlje"/>
    <w:rsid w:val="00E55335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243DA9"/>
    <w:rPr>
      <w:sz w:val="24"/>
      <w:szCs w:val="24"/>
    </w:rPr>
  </w:style>
  <w:style w:styleId="Tekstbalonia" w:type="paragraph">
    <w:name w:val="Balloon Text"/>
    <w:basedOn w:val="Normal"/>
    <w:link w:val="TekstbaloniaChar"/>
    <w:rsid w:val="00F66B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66B6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573295"/>
    <w:rPr>
      <w:sz w:val="24"/>
      <w:szCs w:val="24"/>
    </w:rPr>
  </w:style>
  <w:style w:styleId="Naglaeno" w:type="character">
    <w:name w:val="Strong"/>
    <w:basedOn w:val="Zadanifontodlomka"/>
    <w:qFormat/>
    <w:rsid w:val="004C5205"/>
    <w:rPr>
      <w:b/>
      <w:bCs/>
    </w:rPr>
  </w:style>
  <w:style w:styleId="Bezproreda" w:type="paragraph">
    <w:name w:val="No Spacing"/>
    <w:link w:val="BezproredaChar"/>
    <w:uiPriority w:val="1"/>
    <w:qFormat/>
    <w:rsid w:val="007F73C7"/>
    <w:rPr>
      <w:rFonts w:asciiTheme="minorHAnsi" w:cstheme="minorBidi" w:eastAsiaTheme="minorEastAsia" w:hAnsiTheme="minorHAnsi"/>
      <w:sz w:val="22"/>
      <w:szCs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7F73C7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6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10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49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5C232-0CBD-4F85-94F7-4326362D0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1768</properties:Characters>
  <properties:Lines>121</properties:Lines>
  <properties:Paragraphs>66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2017-12-12T12:31:00Z</dcterms:created>
  <dc:creator>hermanj</dc:creator>
  <cp:lastModifiedBy>Maja Kocijan</cp:lastModifiedBy>
  <cp:lastPrinted>2017-12-12T12:47:00Z</cp:lastPrinted>
  <dcterms:modified xmlns:xsi="http://www.w3.org/2001/XMLSchema-instance" xsi:type="dcterms:W3CDTF">2017-12-12T12:52:00Z</dcterms:modified>
  <cp:revision>4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