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e4013" w14:paraId="27e4013" w:rsidRDefault="006B38B3" w:rsidP="009F2DD7" w:rsidR="009F2DD7">
      <w:pPr>
        <w15:collapsed w:val="false"/>
      </w:pPr>
      <w:bookmarkStart w:name="_GoBack" w:id="0"/>
      <w:bookmarkEnd w:id="0"/>
      <w:r>
        <w:tab/>
      </w:r>
      <w:r w:rsidR="009F2DD7">
        <w:rPr>
          <w:rStyle w:val="Naglaeno"/>
        </w:rPr>
        <w:t xml:space="preserve">      </w:t>
      </w:r>
      <w:r w:rsidR="00DB2979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 w:rsidRPr="000F094E">
        <w:t>14 St</w:t>
      </w:r>
      <w:r w:rsidR="009F2DD7">
        <w:t>-</w:t>
      </w:r>
      <w:r w:rsidR="00010ED5">
        <w:t>18</w:t>
      </w:r>
      <w:r w:rsidR="009F2DD7">
        <w:t>3</w:t>
      </w:r>
      <w:r w:rsidR="00010ED5">
        <w:t>5</w:t>
      </w:r>
      <w:r w:rsidR="009F2DD7">
        <w:t>/1</w:t>
      </w:r>
      <w:r w:rsidR="00010ED5">
        <w:t>6</w:t>
      </w:r>
      <w:r w:rsidR="009F2DD7">
        <w:t>-</w:t>
      </w:r>
      <w:r w:rsidR="00010ED5">
        <w:t>40</w:t>
      </w:r>
    </w:p>
    <w:p w:rsidRDefault="009F2DD7" w:rsidP="009F2DD7" w:rsidR="009F2DD7" w:rsidRPr="00D21A2C"/>
    <w:p w:rsidRDefault="009F2DD7" w:rsidP="009F2DD7" w:rsidR="009F2D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F2DD7" w:rsidP="009F2DD7" w:rsidR="009F2D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38B3" w:rsidP="00C75F4D" w:rsidR="008A24CF" w:rsidRPr="00955826">
      <w:pPr>
        <w:pStyle w:val="Zaglavlje"/>
        <w:tabs>
          <w:tab w:pos="4536" w:val="clear"/>
          <w:tab w:pos="9072" w:val="clear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D2EF4" w:rsidR="006D2EF4" w:rsidRPr="00955826"/>
    <w:p w:rsidRDefault="009431C5" w:rsidR="009431C5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6D2EF4" w:rsidR="006D2EF4" w:rsidRPr="009431C5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>R J E Š E N J E</w:t>
      </w:r>
    </w:p>
    <w:p w:rsidRDefault="006D2EF4" w:rsidR="006D2EF4" w:rsidRPr="00955826">
      <w:pPr>
        <w:jc w:val="center"/>
        <w:rPr>
          <w:b/>
          <w:bCs/>
        </w:rPr>
      </w:pPr>
    </w:p>
    <w:p w:rsidRDefault="00715395" w:rsidR="00715395" w:rsidRPr="00955826">
      <w:pPr>
        <w:jc w:val="both"/>
      </w:pPr>
    </w:p>
    <w:p w:rsidRDefault="00C26625" w:rsidP="00FC383F" w:rsidR="00C26625">
      <w:pPr>
        <w:ind w:firstLine="708"/>
        <w:jc w:val="both"/>
      </w:pPr>
      <w:r>
        <w:t>Trgovački sud u Osijeku, po sucu mr. sc. Tihomiru Kovačeviću, kao stečajnom sucu, u stečajnom postupku nad stečajnim dužnikom:</w:t>
      </w:r>
      <w:r w:rsidRPr="00E46200">
        <w:t xml:space="preserve"> </w:t>
      </w:r>
      <w:r w:rsidR="00010ED5" w:rsidRPr="00010ED5">
        <w:rPr>
          <w:bCs/>
        </w:rPr>
        <w:t>MART d.o.o. proizvodnja, trgovina i usluge</w:t>
      </w:r>
      <w:r w:rsidR="00010ED5">
        <w:rPr>
          <w:bCs/>
        </w:rPr>
        <w:t xml:space="preserve"> u stečaju</w:t>
      </w:r>
      <w:r w:rsidR="00010ED5" w:rsidRPr="00010ED5">
        <w:rPr>
          <w:bCs/>
        </w:rPr>
        <w:t>, Đakovo, Ante Starčevića 29, MBS 030115635, OIB 91393670010</w:t>
      </w:r>
      <w:r w:rsidR="00FD0597" w:rsidRPr="009431C5">
        <w:rPr>
          <w:bCs/>
        </w:rPr>
        <w:t>,</w:t>
      </w:r>
      <w:r w:rsidR="00FD0597">
        <w:rPr>
          <w:b/>
        </w:rPr>
        <w:t xml:space="preserve"> </w:t>
      </w:r>
      <w:r>
        <w:t xml:space="preserve">dana </w:t>
      </w:r>
      <w:r w:rsidR="00010ED5">
        <w:t>31</w:t>
      </w:r>
      <w:r>
        <w:t xml:space="preserve">. </w:t>
      </w:r>
      <w:r w:rsidR="00010ED5">
        <w:t>siječnj</w:t>
      </w:r>
      <w:r w:rsidR="00901CA8">
        <w:t>a</w:t>
      </w:r>
      <w:r>
        <w:t xml:space="preserve"> 201</w:t>
      </w:r>
      <w:r w:rsidR="00010ED5">
        <w:t>7</w:t>
      </w:r>
      <w:r>
        <w:t xml:space="preserve">. </w:t>
      </w:r>
    </w:p>
    <w:p w:rsidRDefault="00D527B6" w:rsidR="00D527B6" w:rsidRPr="00955826">
      <w:pPr>
        <w:jc w:val="both"/>
      </w:pPr>
    </w:p>
    <w:p w:rsidRDefault="006D2EF4" w:rsidR="006D2EF4" w:rsidRPr="009431C5">
      <w:pPr>
        <w:jc w:val="center"/>
      </w:pPr>
      <w:r w:rsidRPr="009431C5">
        <w:t>r i j e š i o  j e</w:t>
      </w:r>
    </w:p>
    <w:p w:rsidRDefault="00901CA8" w:rsidP="00901CA8" w:rsidR="00901CA8">
      <w:pPr>
        <w:jc w:val="both"/>
      </w:pPr>
    </w:p>
    <w:p w:rsidRDefault="00E82855" w:rsidP="00901CA8" w:rsidR="00E82855">
      <w:pPr>
        <w:jc w:val="both"/>
      </w:pPr>
    </w:p>
    <w:p w:rsidRDefault="00901CA8" w:rsidP="00C14DF9" w:rsidR="00B37A81" w:rsidRPr="00C14DF9">
      <w:pPr>
        <w:pStyle w:val="Odlomakpopisa"/>
        <w:numPr>
          <w:ilvl w:val="0"/>
          <w:numId w:val="9"/>
        </w:numPr>
        <w:jc w:val="both"/>
      </w:pPr>
      <w:r>
        <w:t>Određuje se prodaja u stečajnom postupku nekretnin</w:t>
      </w:r>
      <w:r w:rsidR="00ED3734">
        <w:t>a</w:t>
      </w:r>
      <w:r>
        <w:t xml:space="preserve"> u vlasništvu stečajnog dužnika, uz odgovarajuću primjenu pravila o ovrsi na nekretnin</w:t>
      </w:r>
      <w:r w:rsidR="003C4BAC">
        <w:t>ama</w:t>
      </w:r>
      <w:r w:rsidR="00C14DF9">
        <w:t xml:space="preserve"> i to n</w:t>
      </w:r>
      <w:r w:rsidR="00012237" w:rsidRPr="00BB47E7">
        <w:t xml:space="preserve">ekretnine upisane u zemljišnim knjigama </w:t>
      </w:r>
      <w:r w:rsidR="00B37A81" w:rsidRPr="00A34DAD">
        <w:t xml:space="preserve">Općinski sud u </w:t>
      </w:r>
      <w:r w:rsidR="00B37A81">
        <w:t>Slavonskom Brodu</w:t>
      </w:r>
      <w:r w:rsidR="00B37A81" w:rsidRPr="00A34DAD">
        <w:t xml:space="preserve">, zemljišnoknjižni odjel </w:t>
      </w:r>
      <w:r w:rsidR="00B37A81">
        <w:t xml:space="preserve">Nova Gradiška </w:t>
      </w:r>
      <w:r w:rsidR="00B37A81" w:rsidRPr="00A34DAD">
        <w:t>i to</w:t>
      </w:r>
      <w:r w:rsidR="00B37A81">
        <w:t>:</w:t>
      </w:r>
    </w:p>
    <w:p w:rsidRDefault="00B37A81" w:rsidP="00033D7E" w:rsidR="00B37A81">
      <w:pPr>
        <w:pStyle w:val="Odlomakpopisa"/>
        <w:ind w:left="1985"/>
        <w:jc w:val="both"/>
      </w:pPr>
    </w:p>
    <w:p w:rsidRDefault="00B37A81" w:rsidP="00C14DF9" w:rsidR="00C14DF9" w:rsidRPr="00C14DF9">
      <w:pPr>
        <w:pStyle w:val="Bezproreda"/>
        <w:numPr>
          <w:ilvl w:val="0"/>
          <w:numId w:val="8"/>
        </w:numPr>
        <w:tabs>
          <w:tab w:pos="993" w:val="left"/>
          <w:tab w:pos="2268" w:val="left"/>
        </w:tabs>
        <w:ind w:hanging="283" w:left="2268"/>
        <w:rPr>
          <w:szCs w:val="24"/>
          <w:u w:val="single"/>
        </w:rPr>
      </w:pPr>
      <w:r w:rsidRPr="00A34DAD">
        <w:t>upisan</w:t>
      </w:r>
      <w:r w:rsidR="00A94799">
        <w:t>a</w:t>
      </w:r>
      <w:r w:rsidRPr="00A34DAD">
        <w:t xml:space="preserve"> u </w:t>
      </w:r>
      <w:r w:rsidRPr="00A34DAD">
        <w:rPr>
          <w:rFonts w:eastAsia="SimSun"/>
          <w:lang w:eastAsia="zh-CN"/>
        </w:rPr>
        <w:t xml:space="preserve">zk.ul.br. </w:t>
      </w:r>
      <w:r w:rsidR="00A94799">
        <w:rPr>
          <w:szCs w:val="24"/>
        </w:rPr>
        <w:t>386, k.o. Nova Kapela, kč.br. 1226</w:t>
      </w:r>
      <w:r w:rsidR="00142ABD">
        <w:rPr>
          <w:szCs w:val="24"/>
        </w:rPr>
        <w:t>, ŽC4158 BARUNA TRENKA, površine 4225 m</w:t>
      </w:r>
      <w:r w:rsidR="00142ABD">
        <w:rPr>
          <w:szCs w:val="24"/>
          <w:vertAlign w:val="superscript"/>
        </w:rPr>
        <w:t>2</w:t>
      </w:r>
      <w:r w:rsidR="00C14DF9">
        <w:rPr>
          <w:szCs w:val="24"/>
        </w:rPr>
        <w:t xml:space="preserve"> – suvlasnički dio: 1/2</w:t>
      </w:r>
    </w:p>
    <w:p w:rsidRDefault="00142ABD" w:rsidP="00033D7E" w:rsidR="00142ABD" w:rsidRPr="00E84855">
      <w:pPr>
        <w:pStyle w:val="Bezproreda"/>
        <w:numPr>
          <w:ilvl w:val="0"/>
          <w:numId w:val="8"/>
        </w:numPr>
        <w:tabs>
          <w:tab w:pos="993" w:val="left"/>
          <w:tab w:pos="2268" w:val="left"/>
        </w:tabs>
        <w:ind w:hanging="283" w:left="2268"/>
        <w:rPr>
          <w:szCs w:val="24"/>
          <w:u w:val="single"/>
        </w:rPr>
      </w:pPr>
      <w:r>
        <w:rPr>
          <w:szCs w:val="24"/>
        </w:rPr>
        <w:t xml:space="preserve">upisana u zk.ul.br. 603, k.o. Nova Kapela, kč.br. </w:t>
      </w:r>
      <w:r w:rsidR="00E84855">
        <w:rPr>
          <w:szCs w:val="24"/>
        </w:rPr>
        <w:t>1225, ŽC4158 BARUNA TRENKA, površine 527 m</w:t>
      </w:r>
      <w:r w:rsidR="00E84855">
        <w:rPr>
          <w:szCs w:val="24"/>
          <w:vertAlign w:val="superscript"/>
        </w:rPr>
        <w:t>2</w:t>
      </w:r>
      <w:r w:rsidR="00E84855">
        <w:rPr>
          <w:szCs w:val="24"/>
        </w:rPr>
        <w:t xml:space="preserve"> i</w:t>
      </w:r>
    </w:p>
    <w:p w:rsidRDefault="00E84855" w:rsidP="00033D7E" w:rsidR="00E84855">
      <w:pPr>
        <w:pStyle w:val="Bezproreda"/>
        <w:numPr>
          <w:ilvl w:val="0"/>
          <w:numId w:val="8"/>
        </w:numPr>
        <w:tabs>
          <w:tab w:pos="993" w:val="left"/>
          <w:tab w:pos="2268" w:val="left"/>
        </w:tabs>
        <w:ind w:hanging="283" w:left="2268"/>
        <w:rPr>
          <w:szCs w:val="24"/>
          <w:u w:val="single"/>
        </w:rPr>
      </w:pPr>
      <w:r>
        <w:rPr>
          <w:szCs w:val="24"/>
        </w:rPr>
        <w:t>upisana u zk.ul.br. 1077 k.o. Nova Kapela, kč.br. 1227, ŽC4158 BARUNA TRENKA, površine 11087 m</w:t>
      </w:r>
      <w:r>
        <w:rPr>
          <w:szCs w:val="24"/>
          <w:vertAlign w:val="superscript"/>
        </w:rPr>
        <w:t>2</w:t>
      </w:r>
      <w:r>
        <w:rPr>
          <w:szCs w:val="24"/>
        </w:rPr>
        <w:t>.</w:t>
      </w:r>
    </w:p>
    <w:p w:rsidRDefault="00885309" w:rsidP="00885309" w:rsidR="00885309">
      <w:pPr>
        <w:ind w:left="2145"/>
        <w:jc w:val="both"/>
      </w:pPr>
    </w:p>
    <w:p w:rsidRDefault="00901CA8" w:rsidP="00033D7E" w:rsidR="00901CA8">
      <w:pPr>
        <w:pStyle w:val="Odlomakpopisa"/>
        <w:numPr>
          <w:ilvl w:val="0"/>
          <w:numId w:val="9"/>
        </w:numPr>
        <w:jc w:val="both"/>
      </w:pPr>
      <w:r>
        <w:t>Zaključkom o prodaji utvrditi će se vrijednost nekretnin</w:t>
      </w:r>
      <w:r w:rsidR="00F80402">
        <w:t>a</w:t>
      </w:r>
      <w:r>
        <w:t>, način i uvjeti prodaje nekretnin</w:t>
      </w:r>
      <w:r w:rsidR="00ED3734">
        <w:t>a</w:t>
      </w:r>
      <w:r>
        <w:t xml:space="preserve"> iz t. </w:t>
      </w:r>
      <w:r w:rsidR="00885309">
        <w:t>I</w:t>
      </w:r>
      <w:r>
        <w:t>. ovoga rješenja.</w:t>
      </w:r>
    </w:p>
    <w:p w:rsidRDefault="00901CA8" w:rsidP="00033D7E" w:rsidR="00901CA8"/>
    <w:p w:rsidRDefault="00901CA8" w:rsidP="00D52006" w:rsidR="00901CA8">
      <w:pPr>
        <w:pStyle w:val="Odlomakpopisa"/>
        <w:numPr>
          <w:ilvl w:val="0"/>
          <w:numId w:val="9"/>
        </w:numPr>
        <w:jc w:val="both"/>
      </w:pPr>
      <w:r>
        <w:t>Određuje se upis zabilježbe ovoga rješenja o prodaji nekretnin</w:t>
      </w:r>
      <w:r w:rsidR="00613530">
        <w:t>a</w:t>
      </w:r>
      <w:r>
        <w:t xml:space="preserve"> stečajnog dužnika u zemljišnim knjigama Općinskog suda u </w:t>
      </w:r>
      <w:r w:rsidR="00D52006" w:rsidRPr="00D52006">
        <w:t>Slavonskom Brodu, zemljišnoknjižni odjel Nova Gradiška</w:t>
      </w:r>
      <w:r>
        <w:t>.</w:t>
      </w:r>
    </w:p>
    <w:p w:rsidRDefault="009431C5" w:rsidP="00033D7E" w:rsidR="009431C5"/>
    <w:p w:rsidRDefault="00D52006" w:rsidP="00033D7E" w:rsidR="00D52006"/>
    <w:p w:rsidRDefault="00D52006" w:rsidP="00033D7E" w:rsidR="00D52006"/>
    <w:p w:rsidRDefault="00D52006" w:rsidP="00033D7E" w:rsidR="00D52006"/>
    <w:p w:rsidRDefault="00D52006" w:rsidP="00033D7E" w:rsidR="00D52006"/>
    <w:p w:rsidRDefault="00D52006" w:rsidP="00033D7E" w:rsidR="00D52006"/>
    <w:p w:rsidRDefault="00D52006" w:rsidP="00033D7E" w:rsidR="00D52006" w:rsidRPr="009431C5"/>
    <w:p w:rsidRDefault="006C576D" w:rsidP="00553DAD" w:rsidR="006C576D">
      <w:pPr>
        <w:pStyle w:val="Naslov2"/>
        <w:rPr>
          <w:b w:val="false"/>
          <w:bCs w:val="false"/>
        </w:rPr>
      </w:pPr>
    </w:p>
    <w:p w:rsidRDefault="006D2EF4" w:rsidP="00553DAD" w:rsidR="00C750BD" w:rsidRPr="009431C5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>Obrazloženje</w:t>
      </w:r>
    </w:p>
    <w:p w:rsidRDefault="00416239" w:rsidP="001B35CE" w:rsidR="00416239">
      <w:pPr>
        <w:rPr>
          <w:b/>
          <w:bCs/>
        </w:rPr>
      </w:pPr>
    </w:p>
    <w:p w:rsidRDefault="001006D7" w:rsidP="001B35CE" w:rsidR="001006D7" w:rsidRPr="00955826">
      <w:pPr>
        <w:rPr>
          <w:b/>
          <w:bCs/>
        </w:rPr>
      </w:pPr>
    </w:p>
    <w:p w:rsidRDefault="006D2EF4" w:rsidP="00613530" w:rsidR="00901CA8">
      <w:pPr>
        <w:pStyle w:val="Tijeloteksta"/>
        <w:rPr>
          <w:bCs/>
        </w:rPr>
      </w:pPr>
      <w:r w:rsidRPr="00955826">
        <w:rPr>
          <w:b/>
          <w:bCs/>
        </w:rPr>
        <w:tab/>
      </w:r>
      <w:r w:rsidR="00901CA8">
        <w:t>Rješenjem ovoga suda broj 14 St-</w:t>
      </w:r>
      <w:r w:rsidR="00E65D71">
        <w:t>1835</w:t>
      </w:r>
      <w:r w:rsidR="00901CA8">
        <w:t>/1</w:t>
      </w:r>
      <w:r w:rsidR="00E65D71">
        <w:t>6</w:t>
      </w:r>
      <w:r w:rsidR="00901CA8">
        <w:t>-</w:t>
      </w:r>
      <w:r w:rsidR="00E65D71">
        <w:t>20</w:t>
      </w:r>
      <w:r w:rsidR="00901CA8">
        <w:t xml:space="preserve"> od </w:t>
      </w:r>
      <w:r w:rsidR="00E65D71">
        <w:t>11</w:t>
      </w:r>
      <w:r w:rsidR="00901CA8">
        <w:t>.</w:t>
      </w:r>
      <w:r w:rsidR="00E65D71">
        <w:t>10</w:t>
      </w:r>
      <w:r w:rsidR="00901CA8">
        <w:t>.201</w:t>
      </w:r>
      <w:r w:rsidR="00E65D71">
        <w:t>6</w:t>
      </w:r>
      <w:r w:rsidR="00901CA8">
        <w:t xml:space="preserve">. otvoren je stečajni postupak nad dužnikom </w:t>
      </w:r>
      <w:r w:rsidR="00E65D71" w:rsidRPr="00E65D71">
        <w:rPr>
          <w:bCs/>
        </w:rPr>
        <w:t xml:space="preserve">MART d.o.o. proizvodnja, trgovina i usluge u stečaju, Đakovo, Ante Starčevića 29, </w:t>
      </w:r>
      <w:r w:rsidR="00901CA8">
        <w:rPr>
          <w:bCs/>
        </w:rPr>
        <w:t>a stečajnu masu čin</w:t>
      </w:r>
      <w:r w:rsidR="00613530">
        <w:rPr>
          <w:bCs/>
        </w:rPr>
        <w:t>e</w:t>
      </w:r>
      <w:r w:rsidR="00901CA8">
        <w:rPr>
          <w:bCs/>
        </w:rPr>
        <w:t xml:space="preserve"> i nekretnin</w:t>
      </w:r>
      <w:r w:rsidR="00613530">
        <w:rPr>
          <w:bCs/>
        </w:rPr>
        <w:t>e</w:t>
      </w:r>
      <w:r w:rsidR="00901CA8">
        <w:rPr>
          <w:bCs/>
        </w:rPr>
        <w:t xml:space="preserve"> koj</w:t>
      </w:r>
      <w:r w:rsidR="00613530">
        <w:rPr>
          <w:bCs/>
        </w:rPr>
        <w:t>e</w:t>
      </w:r>
      <w:r w:rsidR="00901CA8">
        <w:rPr>
          <w:bCs/>
        </w:rPr>
        <w:t xml:space="preserve"> </w:t>
      </w:r>
      <w:r w:rsidR="00613530">
        <w:rPr>
          <w:bCs/>
        </w:rPr>
        <w:t>su</w:t>
      </w:r>
      <w:r w:rsidR="00901CA8">
        <w:rPr>
          <w:bCs/>
        </w:rPr>
        <w:t xml:space="preserve"> predmet ove prodaje.</w:t>
      </w:r>
    </w:p>
    <w:p w:rsidRDefault="00901CA8" w:rsidP="00901CA8" w:rsidR="00901CA8">
      <w:pPr>
        <w:pStyle w:val="Tijeloteksta"/>
        <w:rPr>
          <w:bCs/>
        </w:rPr>
      </w:pPr>
    </w:p>
    <w:p w:rsidRDefault="00901CA8" w:rsidP="00FC383F" w:rsidR="00901CA8">
      <w:pPr>
        <w:pStyle w:val="Tijeloteksta"/>
        <w:rPr>
          <w:bCs/>
        </w:rPr>
      </w:pPr>
      <w:r>
        <w:rPr>
          <w:bCs/>
        </w:rPr>
        <w:tab/>
        <w:t>Stečajn</w:t>
      </w:r>
      <w:r w:rsidR="00E65D71">
        <w:rPr>
          <w:bCs/>
        </w:rPr>
        <w:t>i</w:t>
      </w:r>
      <w:r>
        <w:rPr>
          <w:bCs/>
        </w:rPr>
        <w:t xml:space="preserve"> upravitelj podni</w:t>
      </w:r>
      <w:r w:rsidR="00E65D71">
        <w:rPr>
          <w:bCs/>
        </w:rPr>
        <w:t>o</w:t>
      </w:r>
      <w:r>
        <w:rPr>
          <w:bCs/>
        </w:rPr>
        <w:t xml:space="preserve"> je dana </w:t>
      </w:r>
      <w:r w:rsidR="00AF2A9F">
        <w:rPr>
          <w:bCs/>
        </w:rPr>
        <w:t>2</w:t>
      </w:r>
      <w:r w:rsidR="002455A5">
        <w:rPr>
          <w:bCs/>
        </w:rPr>
        <w:t>3.</w:t>
      </w:r>
      <w:r w:rsidR="00AF2A9F">
        <w:rPr>
          <w:bCs/>
        </w:rPr>
        <w:t>01</w:t>
      </w:r>
      <w:r w:rsidR="002455A5">
        <w:rPr>
          <w:bCs/>
        </w:rPr>
        <w:t>.</w:t>
      </w:r>
      <w:r w:rsidR="00C43509">
        <w:rPr>
          <w:bCs/>
        </w:rPr>
        <w:t>201</w:t>
      </w:r>
      <w:r w:rsidR="00AF2A9F">
        <w:rPr>
          <w:bCs/>
        </w:rPr>
        <w:t>7</w:t>
      </w:r>
      <w:r w:rsidR="00C43509">
        <w:rPr>
          <w:bCs/>
        </w:rPr>
        <w:t>.</w:t>
      </w:r>
      <w:r>
        <w:rPr>
          <w:bCs/>
        </w:rPr>
        <w:t xml:space="preserve"> godine pisan</w:t>
      </w:r>
      <w:r w:rsidR="002455A5">
        <w:rPr>
          <w:bCs/>
        </w:rPr>
        <w:t>e</w:t>
      </w:r>
      <w:r>
        <w:rPr>
          <w:bCs/>
        </w:rPr>
        <w:t xml:space="preserve"> prijedlog</w:t>
      </w:r>
      <w:r w:rsidR="002455A5">
        <w:rPr>
          <w:bCs/>
        </w:rPr>
        <w:t>e</w:t>
      </w:r>
      <w:r>
        <w:rPr>
          <w:bCs/>
        </w:rPr>
        <w:t xml:space="preserve"> da se nekretnin</w:t>
      </w:r>
      <w:r w:rsidR="00C43509">
        <w:rPr>
          <w:bCs/>
        </w:rPr>
        <w:t>e</w:t>
      </w:r>
      <w:r>
        <w:rPr>
          <w:bCs/>
        </w:rPr>
        <w:t xml:space="preserve"> opisan</w:t>
      </w:r>
      <w:r w:rsidR="00C43509">
        <w:rPr>
          <w:bCs/>
        </w:rPr>
        <w:t>e</w:t>
      </w:r>
      <w:r>
        <w:rPr>
          <w:bCs/>
        </w:rPr>
        <w:t xml:space="preserve"> u t. </w:t>
      </w:r>
      <w:r w:rsidR="00BF5C0F">
        <w:rPr>
          <w:bCs/>
        </w:rPr>
        <w:t>I</w:t>
      </w:r>
      <w:r>
        <w:rPr>
          <w:bCs/>
        </w:rPr>
        <w:t xml:space="preserve">. izreke ovoga rješenja, </w:t>
      </w:r>
      <w:r>
        <w:t xml:space="preserve">sukladno odluci skupštine vjerovnika od </w:t>
      </w:r>
      <w:r w:rsidR="00AF2A9F">
        <w:t>1</w:t>
      </w:r>
      <w:r w:rsidR="006C576D">
        <w:t>2</w:t>
      </w:r>
      <w:r>
        <w:t>.</w:t>
      </w:r>
      <w:r w:rsidR="006C576D">
        <w:t>01</w:t>
      </w:r>
      <w:r w:rsidR="009431C5">
        <w:t>.201</w:t>
      </w:r>
      <w:r w:rsidR="006C576D">
        <w:t>7</w:t>
      </w:r>
      <w:r w:rsidR="009431C5">
        <w:t>. godine</w:t>
      </w:r>
      <w:r w:rsidR="00C43509">
        <w:t xml:space="preserve"> </w:t>
      </w:r>
      <w:r>
        <w:rPr>
          <w:bCs/>
        </w:rPr>
        <w:t>prodaj</w:t>
      </w:r>
      <w:r w:rsidR="00F80402">
        <w:rPr>
          <w:bCs/>
        </w:rPr>
        <w:t>u</w:t>
      </w:r>
      <w:r>
        <w:rPr>
          <w:bCs/>
        </w:rPr>
        <w:t xml:space="preserve"> u stečajnom postupku uz odgovarajuću primjenu pravila o ovrsi na nekretnini, sukladno čl. </w:t>
      </w:r>
      <w:r w:rsidR="00340F9E">
        <w:rPr>
          <w:bCs/>
        </w:rPr>
        <w:t>2</w:t>
      </w:r>
      <w:r>
        <w:rPr>
          <w:bCs/>
        </w:rPr>
        <w:t>4</w:t>
      </w:r>
      <w:r w:rsidR="00340F9E">
        <w:rPr>
          <w:bCs/>
        </w:rPr>
        <w:t>7</w:t>
      </w:r>
      <w:r>
        <w:rPr>
          <w:bCs/>
        </w:rPr>
        <w:t xml:space="preserve">. st. 1. </w:t>
      </w:r>
      <w:r w:rsidR="00AF699C" w:rsidRPr="00AF699C">
        <w:t>Stečajnog zakona (NN 71/15</w:t>
      </w:r>
      <w:r w:rsidR="00F80402">
        <w:t>, dalje: SZ</w:t>
      </w:r>
      <w:r w:rsidR="00AF699C" w:rsidRPr="00AF699C">
        <w:t>)</w:t>
      </w:r>
      <w:r>
        <w:rPr>
          <w:bCs/>
        </w:rPr>
        <w:t>.</w:t>
      </w:r>
    </w:p>
    <w:p w:rsidRDefault="00901CA8" w:rsidP="00901CA8" w:rsidR="00901CA8">
      <w:pPr>
        <w:pStyle w:val="Tijeloteksta"/>
        <w:rPr>
          <w:bCs/>
        </w:rPr>
      </w:pPr>
    </w:p>
    <w:p w:rsidRDefault="00901CA8" w:rsidP="00FC383F" w:rsidR="00901CA8">
      <w:pPr>
        <w:pStyle w:val="Tijeloteksta"/>
      </w:pPr>
      <w:r>
        <w:rPr>
          <w:bCs/>
        </w:rPr>
        <w:tab/>
        <w:t>Zaključkom o prodaji odrediti će se vrijednost nekretnin</w:t>
      </w:r>
      <w:r w:rsidR="00FC383F">
        <w:rPr>
          <w:bCs/>
        </w:rPr>
        <w:t>e</w:t>
      </w:r>
      <w:r>
        <w:rPr>
          <w:bCs/>
        </w:rPr>
        <w:t xml:space="preserve">, način i uvjeti prodaje sukladno čl. </w:t>
      </w:r>
      <w:r w:rsidR="00340F9E">
        <w:rPr>
          <w:bCs/>
        </w:rPr>
        <w:t>247</w:t>
      </w:r>
      <w:r>
        <w:rPr>
          <w:bCs/>
        </w:rPr>
        <w:t xml:space="preserve">. st. </w:t>
      </w:r>
      <w:r w:rsidR="00340F9E">
        <w:rPr>
          <w:bCs/>
        </w:rPr>
        <w:t>3</w:t>
      </w:r>
      <w:r>
        <w:rPr>
          <w:bCs/>
        </w:rPr>
        <w:t>. SZ-a.</w:t>
      </w:r>
    </w:p>
    <w:p w:rsidRDefault="00C750BD" w:rsidP="00901CA8" w:rsidR="00C750BD" w:rsidRPr="00955826">
      <w:pPr>
        <w:jc w:val="both"/>
      </w:pPr>
    </w:p>
    <w:p w:rsidRDefault="006D2EF4" w:rsidP="00FC383F" w:rsidR="000816E8" w:rsidRPr="009431C5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 xml:space="preserve">U Osijeku </w:t>
      </w:r>
      <w:r w:rsidR="00A8699E">
        <w:rPr>
          <w:b w:val="false"/>
          <w:bCs w:val="false"/>
        </w:rPr>
        <w:t>31</w:t>
      </w:r>
      <w:r w:rsidR="00B03516" w:rsidRPr="009431C5">
        <w:rPr>
          <w:b w:val="false"/>
          <w:bCs w:val="false"/>
        </w:rPr>
        <w:t xml:space="preserve">. </w:t>
      </w:r>
      <w:r w:rsidR="00A8699E">
        <w:rPr>
          <w:b w:val="false"/>
          <w:bCs w:val="false"/>
        </w:rPr>
        <w:t>siječnj</w:t>
      </w:r>
      <w:r w:rsidR="00767023" w:rsidRPr="009431C5">
        <w:rPr>
          <w:b w:val="false"/>
          <w:bCs w:val="false"/>
        </w:rPr>
        <w:t>a</w:t>
      </w:r>
      <w:r w:rsidRPr="009431C5">
        <w:rPr>
          <w:b w:val="false"/>
          <w:bCs w:val="false"/>
        </w:rPr>
        <w:t xml:space="preserve"> 20</w:t>
      </w:r>
      <w:r w:rsidR="00C6004E" w:rsidRPr="009431C5">
        <w:rPr>
          <w:b w:val="false"/>
          <w:bCs w:val="false"/>
        </w:rPr>
        <w:t>1</w:t>
      </w:r>
      <w:r w:rsidR="00A8699E">
        <w:rPr>
          <w:b w:val="false"/>
          <w:bCs w:val="false"/>
        </w:rPr>
        <w:t>7</w:t>
      </w:r>
      <w:r w:rsidRPr="009431C5">
        <w:rPr>
          <w:b w:val="false"/>
          <w:bCs w:val="false"/>
        </w:rPr>
        <w:t xml:space="preserve">. </w:t>
      </w:r>
    </w:p>
    <w:p w:rsidRDefault="001006D7" w:rsidP="001006D7" w:rsidR="001006D7" w:rsidRPr="009431C5"/>
    <w:p w:rsidRDefault="00B03516" w:rsidR="006D2EF4" w:rsidRPr="009431C5">
      <w:pPr>
        <w:jc w:val="both"/>
      </w:pPr>
      <w:r w:rsidRPr="009431C5">
        <w:t>Zapisničar:</w:t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="006D2EF4" w:rsidRPr="009431C5">
        <w:t>STEČAJNI SUDAC:</w:t>
      </w:r>
    </w:p>
    <w:p w:rsidRDefault="009431C5" w:rsidP="00553DAD" w:rsidR="00416239" w:rsidRPr="009431C5">
      <w:pPr>
        <w:jc w:val="both"/>
      </w:pPr>
      <w:r w:rsidRPr="009431C5">
        <w:t>Elizabeta Đeke</w:t>
      </w:r>
      <w:r w:rsidRPr="009431C5">
        <w:tab/>
      </w:r>
      <w:r w:rsidR="00767023" w:rsidRPr="009431C5">
        <w:t xml:space="preserve"> </w:t>
      </w:r>
      <w:r w:rsidR="00531997" w:rsidRPr="009431C5">
        <w:tab/>
      </w:r>
      <w:r w:rsidR="00B03516" w:rsidRPr="009431C5">
        <w:tab/>
      </w:r>
      <w:r w:rsidR="00B03516" w:rsidRPr="009431C5">
        <w:tab/>
      </w:r>
      <w:r w:rsidR="00B03516" w:rsidRPr="009431C5">
        <w:tab/>
      </w:r>
      <w:r w:rsidR="00B03516" w:rsidRPr="009431C5">
        <w:tab/>
        <w:t xml:space="preserve">         </w:t>
      </w:r>
      <w:r w:rsidR="001C6813" w:rsidRPr="009431C5">
        <w:t xml:space="preserve">mr. sc. </w:t>
      </w:r>
      <w:r w:rsidR="006D2EF4" w:rsidRPr="009431C5">
        <w:t>Tihomir Kovačević</w:t>
      </w:r>
    </w:p>
    <w:p w:rsidRDefault="001006D7" w:rsidR="001006D7" w:rsidRPr="009431C5">
      <w:pPr>
        <w:jc w:val="both"/>
      </w:pPr>
    </w:p>
    <w:p w:rsidRDefault="006D2EF4" w:rsidP="002766C5" w:rsidR="002766C5">
      <w:pPr>
        <w:tabs>
          <w:tab w:pos="7371" w:val="left"/>
        </w:tabs>
        <w:ind w:right="2267"/>
        <w:jc w:val="both"/>
      </w:pPr>
      <w:r w:rsidRPr="009431C5">
        <w:t xml:space="preserve">POUKA O PRAVNOM LIJEKU: </w:t>
      </w:r>
      <w:r w:rsidR="002766C5">
        <w:t xml:space="preserve">Protiv ovog rješenja pravo žalbe imaju stečajni upravitelj i razlučni vjerovnici Visokom trgovačkom sudu Republike Hrvatske u Zagrebu u roku od 8 dana, pismeno u 3 primjerka, putem ovog suda (čl. </w:t>
      </w:r>
      <w:smartTag w:element="metricconverter" w:uri="urn:schemas-microsoft-com:office:smarttags">
        <w:smartTagPr>
          <w:attr w:val="164. st" w:name="ProductID"/>
        </w:smartTagPr>
        <w:r w:rsidR="002766C5">
          <w:t>164. st</w:t>
        </w:r>
      </w:smartTag>
      <w:r w:rsidR="002766C5">
        <w:t>. 3. SZ-a).</w:t>
      </w:r>
    </w:p>
    <w:p w:rsidRDefault="00531997" w:rsidP="00B03516" w:rsidR="00416239" w:rsidRPr="009431C5">
      <w:pPr>
        <w:tabs>
          <w:tab w:pos="6240" w:val="left"/>
        </w:tabs>
      </w:pPr>
      <w:r w:rsidRPr="009431C5">
        <w:tab/>
        <w:t xml:space="preserve">   </w:t>
      </w:r>
    </w:p>
    <w:p w:rsidRDefault="00B03516" w:rsidR="00531997" w:rsidRPr="009431C5">
      <w:r w:rsidRPr="009431C5">
        <w:t>D N A :</w:t>
      </w:r>
    </w:p>
    <w:p w:rsidRDefault="00B03516" w:rsidP="00DB2979" w:rsidR="00B03516">
      <w:pPr>
        <w:numPr>
          <w:ilvl w:val="0"/>
          <w:numId w:val="1"/>
        </w:numPr>
      </w:pPr>
      <w:r>
        <w:t>Stečajn</w:t>
      </w:r>
      <w:r w:rsidR="00A8699E">
        <w:t>i</w:t>
      </w:r>
      <w:r>
        <w:t xml:space="preserve"> upravitelj</w:t>
      </w:r>
      <w:r w:rsidR="00A8699E">
        <w:t xml:space="preserve"> Vinko Dukić</w:t>
      </w:r>
    </w:p>
    <w:p w:rsidRDefault="00A8699E" w:rsidP="00DB2979" w:rsidR="00A8699E">
      <w:pPr>
        <w:numPr>
          <w:ilvl w:val="0"/>
          <w:numId w:val="1"/>
        </w:numPr>
      </w:pPr>
      <w:r>
        <w:t>H-ABDUCO d.o.o. Zagreb</w:t>
      </w:r>
    </w:p>
    <w:p w:rsidRDefault="00CD434A" w:rsidP="00DB2979" w:rsidR="00A74C8C">
      <w:pPr>
        <w:numPr>
          <w:ilvl w:val="0"/>
          <w:numId w:val="1"/>
        </w:numPr>
      </w:pPr>
      <w:r>
        <w:t>ŽDO GUO Osijek</w:t>
      </w:r>
    </w:p>
    <w:p w:rsidRDefault="009431C5" w:rsidP="00DB2979" w:rsidR="009431C5">
      <w:pPr>
        <w:numPr>
          <w:ilvl w:val="0"/>
          <w:numId w:val="1"/>
        </w:numPr>
      </w:pPr>
      <w:r>
        <w:t xml:space="preserve">Općinski sud </w:t>
      </w:r>
      <w:r w:rsidR="00A8699E">
        <w:t>Slavonski Brod</w:t>
      </w:r>
      <w:r w:rsidR="00E95631">
        <w:t xml:space="preserve"> </w:t>
      </w:r>
      <w:r>
        <w:t xml:space="preserve">zk odjel </w:t>
      </w:r>
      <w:r w:rsidR="00A8699E">
        <w:t>Nova Gradiška</w:t>
      </w:r>
    </w:p>
    <w:p w:rsidRDefault="009431C5" w:rsidP="00DB2979" w:rsidR="00CD434A">
      <w:pPr>
        <w:numPr>
          <w:ilvl w:val="0"/>
          <w:numId w:val="1"/>
        </w:numPr>
      </w:pPr>
      <w:r>
        <w:t xml:space="preserve">Porezna uprava </w:t>
      </w:r>
      <w:r w:rsidR="00C75F4D">
        <w:t>Osijek</w:t>
      </w:r>
    </w:p>
    <w:p w:rsidRDefault="00C75F4D" w:rsidP="00DB2979" w:rsidR="00767023" w:rsidRPr="00B03516">
      <w:pPr>
        <w:numPr>
          <w:ilvl w:val="0"/>
          <w:numId w:val="1"/>
        </w:numPr>
        <w:jc w:val="both"/>
      </w:pPr>
      <w:r w:rsidRPr="00C75F4D">
        <w:t xml:space="preserve">mrežna stranica e-Oglasna ploča sudova </w:t>
      </w:r>
    </w:p>
    <w:sectPr w:rsidSect="007A14D5" w:rsidR="00767023" w:rsidRPr="00B03516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2268" w:right="1134" w:top="12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5D2D" w:rsidR="00415D2D">
      <w:r>
        <w:separator/>
      </w:r>
    </w:p>
  </w:endnote>
  <w:endnote w:id="0" w:type="continuationSeparator">
    <w:p w:rsidRDefault="00415D2D" w:rsidR="00415D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5D2D" w:rsidR="00415D2D">
      <w:r>
        <w:separator/>
      </w:r>
    </w:p>
  </w:footnote>
  <w:footnote w:id="0" w:type="continuationSeparator">
    <w:p w:rsidRDefault="00415D2D" w:rsidR="00415D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6A1D" w:rsidR="00326A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C229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P="00FC383F" w:rsidR="00326A1D">
    <w:pPr>
      <w:pStyle w:val="Zaglavlje"/>
    </w:pPr>
    <w:r>
      <w:tab/>
    </w:r>
    <w:r>
      <w:tab/>
    </w:r>
    <w:r w:rsidR="00010ED5" w:rsidRPr="00010ED5">
      <w:t>14 St-1835/16-40</w:t>
    </w:r>
  </w:p>
  <w:p w:rsidRDefault="00715395" w:rsidP="00715395" w:rsidR="0071539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R="00326A1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FB39F0"/>
    <w:multiLevelType w:val="hybridMultilevel"/>
    <w:tmpl w:val="9CACECB2"/>
    <w:lvl w:tplc="55D890E2" w:ilvl="0">
      <w:start w:val="18"/>
      <w:numFmt w:val="decimal"/>
      <w:lvlText w:val="%1.)"/>
      <w:lvlJc w:val="left"/>
      <w:pPr>
        <w:ind w:hanging="375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1">
    <w:nsid w:val="1CA346CC"/>
    <w:multiLevelType w:val="hybridMultilevel"/>
    <w:tmpl w:val="8FD8B312"/>
    <w:lvl w:tplc="5418AF12" w:ilvl="0">
      <w:start w:val="3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A245B8E"/>
    <w:multiLevelType w:val="hybridMultilevel"/>
    <w:tmpl w:val="F01CE7DE"/>
    <w:lvl w:tplc="6472D9E6" w:ilvl="0">
      <w:start w:val="1"/>
      <w:numFmt w:val="upperRoman"/>
      <w:lvlText w:val="%1."/>
      <w:lvlJc w:val="left"/>
      <w:pPr>
        <w:ind w:hanging="720" w:left="21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4">
    <w:nsid w:val="2D4F6075"/>
    <w:multiLevelType w:val="hybridMultilevel"/>
    <w:tmpl w:val="D164A5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9AC3D85"/>
    <w:multiLevelType w:val="hybridMultilevel"/>
    <w:tmpl w:val="C3FAF18E"/>
    <w:lvl w:tplc="F4AE5274" w:ilvl="0">
      <w:start w:val="4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41EB1F44"/>
    <w:multiLevelType w:val="hybridMultilevel"/>
    <w:tmpl w:val="30F6D4C0"/>
    <w:lvl w:tplc="64521796" w:ilvl="0">
      <w:start w:val="1"/>
      <w:numFmt w:val="bullet"/>
      <w:lvlText w:val="-"/>
      <w:lvlJc w:val="left"/>
      <w:pPr>
        <w:ind w:hanging="360" w:left="180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7">
    <w:nsid w:val="53A81E67"/>
    <w:multiLevelType w:val="hybridMultilevel"/>
    <w:tmpl w:val="D72E79F4"/>
    <w:lvl w:tplc="041A000F" w:ilvl="0">
      <w:start w:val="1"/>
      <w:numFmt w:val="decimal"/>
      <w:lvlText w:val="%1."/>
      <w:lvlJc w:val="left"/>
      <w:pPr>
        <w:ind w:hanging="360" w:left="1854"/>
      </w:pPr>
    </w:lvl>
    <w:lvl w:tentative="true" w:tplc="041A0019" w:ilvl="1">
      <w:start w:val="1"/>
      <w:numFmt w:val="lowerLetter"/>
      <w:lvlText w:val="%2."/>
      <w:lvlJc w:val="left"/>
      <w:pPr>
        <w:ind w:hanging="360" w:left="2574"/>
      </w:pPr>
    </w:lvl>
    <w:lvl w:tentative="true" w:tplc="041A001B" w:ilvl="2">
      <w:start w:val="1"/>
      <w:numFmt w:val="lowerRoman"/>
      <w:lvlText w:val="%3."/>
      <w:lvlJc w:val="right"/>
      <w:pPr>
        <w:ind w:hanging="180" w:left="3294"/>
      </w:pPr>
    </w:lvl>
    <w:lvl w:tentative="true" w:tplc="041A000F" w:ilvl="3">
      <w:start w:val="1"/>
      <w:numFmt w:val="decimal"/>
      <w:lvlText w:val="%4."/>
      <w:lvlJc w:val="left"/>
      <w:pPr>
        <w:ind w:hanging="360" w:left="4014"/>
      </w:pPr>
    </w:lvl>
    <w:lvl w:tentative="true" w:tplc="041A0019" w:ilvl="4">
      <w:start w:val="1"/>
      <w:numFmt w:val="lowerLetter"/>
      <w:lvlText w:val="%5."/>
      <w:lvlJc w:val="left"/>
      <w:pPr>
        <w:ind w:hanging="360" w:left="4734"/>
      </w:pPr>
    </w:lvl>
    <w:lvl w:tentative="true" w:tplc="041A001B" w:ilvl="5">
      <w:start w:val="1"/>
      <w:numFmt w:val="lowerRoman"/>
      <w:lvlText w:val="%6."/>
      <w:lvlJc w:val="right"/>
      <w:pPr>
        <w:ind w:hanging="180" w:left="5454"/>
      </w:pPr>
    </w:lvl>
    <w:lvl w:tentative="true" w:tplc="041A000F" w:ilvl="6">
      <w:start w:val="1"/>
      <w:numFmt w:val="decimal"/>
      <w:lvlText w:val="%7."/>
      <w:lvlJc w:val="left"/>
      <w:pPr>
        <w:ind w:hanging="360" w:left="6174"/>
      </w:pPr>
    </w:lvl>
    <w:lvl w:tentative="true" w:tplc="041A0019" w:ilvl="7">
      <w:start w:val="1"/>
      <w:numFmt w:val="lowerLetter"/>
      <w:lvlText w:val="%8."/>
      <w:lvlJc w:val="left"/>
      <w:pPr>
        <w:ind w:hanging="360" w:left="6894"/>
      </w:pPr>
    </w:lvl>
    <w:lvl w:tentative="true" w:tplc="041A001B" w:ilvl="8">
      <w:start w:val="1"/>
      <w:numFmt w:val="lowerRoman"/>
      <w:lvlText w:val="%9."/>
      <w:lvlJc w:val="right"/>
      <w:pPr>
        <w:ind w:hanging="180" w:left="7614"/>
      </w:pPr>
    </w:lvl>
  </w:abstractNum>
  <w:abstractNum w:abstractNumId="8">
    <w:nsid w:val="77C45DB5"/>
    <w:multiLevelType w:val="hybridMultilevel"/>
    <w:tmpl w:val="A1C6C208"/>
    <w:lvl w:tplc="B4FA8506" w:ilvl="0"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0"/>
  </w:num>
  <w:num w:numId="5">
    <w:abstractNumId w:val="1"/>
  </w:num>
  <w:num w:numId="6">
    <w:abstractNumId w:val="3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7"/>
  </w:num>
  <w:numIdMacAtCleanup w:val="6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6A2"/>
    <w:rsid w:val="00001A59"/>
    <w:rsid w:val="00007958"/>
    <w:rsid w:val="000100FD"/>
    <w:rsid w:val="0001093F"/>
    <w:rsid w:val="00010ED5"/>
    <w:rsid w:val="00012237"/>
    <w:rsid w:val="00020D8A"/>
    <w:rsid w:val="00024794"/>
    <w:rsid w:val="0002678C"/>
    <w:rsid w:val="00030E51"/>
    <w:rsid w:val="00033D7E"/>
    <w:rsid w:val="00053730"/>
    <w:rsid w:val="00055200"/>
    <w:rsid w:val="00073482"/>
    <w:rsid w:val="000816E8"/>
    <w:rsid w:val="000853F2"/>
    <w:rsid w:val="00087483"/>
    <w:rsid w:val="000A0A0B"/>
    <w:rsid w:val="000A0ABC"/>
    <w:rsid w:val="000A2679"/>
    <w:rsid w:val="000C06FF"/>
    <w:rsid w:val="000C0AAB"/>
    <w:rsid w:val="000D2E25"/>
    <w:rsid w:val="000E0FD9"/>
    <w:rsid w:val="000F094E"/>
    <w:rsid w:val="000F0B8C"/>
    <w:rsid w:val="000F0DA2"/>
    <w:rsid w:val="000F60BD"/>
    <w:rsid w:val="001006D7"/>
    <w:rsid w:val="001028E4"/>
    <w:rsid w:val="00113302"/>
    <w:rsid w:val="00114D15"/>
    <w:rsid w:val="00131835"/>
    <w:rsid w:val="00140CB9"/>
    <w:rsid w:val="00140F89"/>
    <w:rsid w:val="00142ABD"/>
    <w:rsid w:val="001434B7"/>
    <w:rsid w:val="00150143"/>
    <w:rsid w:val="001622BC"/>
    <w:rsid w:val="001735D4"/>
    <w:rsid w:val="00177DBB"/>
    <w:rsid w:val="00187D74"/>
    <w:rsid w:val="001A0482"/>
    <w:rsid w:val="001A6998"/>
    <w:rsid w:val="001B2F25"/>
    <w:rsid w:val="001B35CE"/>
    <w:rsid w:val="001C6813"/>
    <w:rsid w:val="001D1463"/>
    <w:rsid w:val="001D3CBA"/>
    <w:rsid w:val="001D5362"/>
    <w:rsid w:val="001F1A85"/>
    <w:rsid w:val="001F39CD"/>
    <w:rsid w:val="00200505"/>
    <w:rsid w:val="0020081F"/>
    <w:rsid w:val="00202564"/>
    <w:rsid w:val="00210002"/>
    <w:rsid w:val="00216EAB"/>
    <w:rsid w:val="00224BC5"/>
    <w:rsid w:val="00230110"/>
    <w:rsid w:val="002455A5"/>
    <w:rsid w:val="00253319"/>
    <w:rsid w:val="002574ED"/>
    <w:rsid w:val="00260155"/>
    <w:rsid w:val="0026073D"/>
    <w:rsid w:val="00271D1F"/>
    <w:rsid w:val="002766C5"/>
    <w:rsid w:val="00277C5C"/>
    <w:rsid w:val="00290E99"/>
    <w:rsid w:val="00297C1B"/>
    <w:rsid w:val="002B5C58"/>
    <w:rsid w:val="002B60AA"/>
    <w:rsid w:val="002E02DD"/>
    <w:rsid w:val="002F3EA6"/>
    <w:rsid w:val="003040C0"/>
    <w:rsid w:val="00311580"/>
    <w:rsid w:val="00313F12"/>
    <w:rsid w:val="003148C9"/>
    <w:rsid w:val="00326A1D"/>
    <w:rsid w:val="0033285E"/>
    <w:rsid w:val="00340F9E"/>
    <w:rsid w:val="003447C0"/>
    <w:rsid w:val="0035186B"/>
    <w:rsid w:val="003525EE"/>
    <w:rsid w:val="00353E50"/>
    <w:rsid w:val="003676A2"/>
    <w:rsid w:val="00370D94"/>
    <w:rsid w:val="0037110D"/>
    <w:rsid w:val="003722A2"/>
    <w:rsid w:val="00373E7B"/>
    <w:rsid w:val="00374282"/>
    <w:rsid w:val="003742FB"/>
    <w:rsid w:val="0037626C"/>
    <w:rsid w:val="003A19FF"/>
    <w:rsid w:val="003A1BAD"/>
    <w:rsid w:val="003B7B83"/>
    <w:rsid w:val="003C1AD8"/>
    <w:rsid w:val="003C3D1C"/>
    <w:rsid w:val="003C4BA6"/>
    <w:rsid w:val="003C4BAC"/>
    <w:rsid w:val="003D25DF"/>
    <w:rsid w:val="003D33D7"/>
    <w:rsid w:val="003D7A89"/>
    <w:rsid w:val="003F0966"/>
    <w:rsid w:val="003F1777"/>
    <w:rsid w:val="00403152"/>
    <w:rsid w:val="00404E45"/>
    <w:rsid w:val="00406945"/>
    <w:rsid w:val="00415D2D"/>
    <w:rsid w:val="00416239"/>
    <w:rsid w:val="00421BB4"/>
    <w:rsid w:val="00431415"/>
    <w:rsid w:val="00431977"/>
    <w:rsid w:val="0043462D"/>
    <w:rsid w:val="00435B1B"/>
    <w:rsid w:val="00437726"/>
    <w:rsid w:val="00445A36"/>
    <w:rsid w:val="00454013"/>
    <w:rsid w:val="00460D04"/>
    <w:rsid w:val="00474659"/>
    <w:rsid w:val="00474E54"/>
    <w:rsid w:val="00480820"/>
    <w:rsid w:val="00480DB0"/>
    <w:rsid w:val="00484612"/>
    <w:rsid w:val="00484EEF"/>
    <w:rsid w:val="00495A8F"/>
    <w:rsid w:val="004C1927"/>
    <w:rsid w:val="004C1E7B"/>
    <w:rsid w:val="004C5600"/>
    <w:rsid w:val="004C71C0"/>
    <w:rsid w:val="004D2C67"/>
    <w:rsid w:val="004D4D0E"/>
    <w:rsid w:val="004D675F"/>
    <w:rsid w:val="004F28A0"/>
    <w:rsid w:val="004F624B"/>
    <w:rsid w:val="004F6F7A"/>
    <w:rsid w:val="00510951"/>
    <w:rsid w:val="005147CE"/>
    <w:rsid w:val="005165B0"/>
    <w:rsid w:val="00521416"/>
    <w:rsid w:val="00525A6A"/>
    <w:rsid w:val="005261F0"/>
    <w:rsid w:val="00531997"/>
    <w:rsid w:val="00543884"/>
    <w:rsid w:val="0055041E"/>
    <w:rsid w:val="00552047"/>
    <w:rsid w:val="00552EBD"/>
    <w:rsid w:val="00553DAD"/>
    <w:rsid w:val="00581A6F"/>
    <w:rsid w:val="00592B4D"/>
    <w:rsid w:val="005B7C98"/>
    <w:rsid w:val="005D7332"/>
    <w:rsid w:val="005E61C9"/>
    <w:rsid w:val="005E790B"/>
    <w:rsid w:val="005F0F82"/>
    <w:rsid w:val="005F611B"/>
    <w:rsid w:val="005F6320"/>
    <w:rsid w:val="00607692"/>
    <w:rsid w:val="00613530"/>
    <w:rsid w:val="00616849"/>
    <w:rsid w:val="00623CB2"/>
    <w:rsid w:val="006251F6"/>
    <w:rsid w:val="00626C4B"/>
    <w:rsid w:val="00627D89"/>
    <w:rsid w:val="00653134"/>
    <w:rsid w:val="0066347B"/>
    <w:rsid w:val="00667D42"/>
    <w:rsid w:val="00674E01"/>
    <w:rsid w:val="0068340F"/>
    <w:rsid w:val="006B38B3"/>
    <w:rsid w:val="006B58FD"/>
    <w:rsid w:val="006C1ED9"/>
    <w:rsid w:val="006C344E"/>
    <w:rsid w:val="006C576D"/>
    <w:rsid w:val="006C66BE"/>
    <w:rsid w:val="006D01E4"/>
    <w:rsid w:val="006D2EF4"/>
    <w:rsid w:val="006D3051"/>
    <w:rsid w:val="006E650C"/>
    <w:rsid w:val="006F4B9D"/>
    <w:rsid w:val="006F5733"/>
    <w:rsid w:val="00705981"/>
    <w:rsid w:val="007060E3"/>
    <w:rsid w:val="00715395"/>
    <w:rsid w:val="00716BE7"/>
    <w:rsid w:val="00747E9F"/>
    <w:rsid w:val="00754AA6"/>
    <w:rsid w:val="00765B97"/>
    <w:rsid w:val="00767023"/>
    <w:rsid w:val="00776990"/>
    <w:rsid w:val="00787319"/>
    <w:rsid w:val="00796E89"/>
    <w:rsid w:val="007A08C4"/>
    <w:rsid w:val="007A14D5"/>
    <w:rsid w:val="007A5BD7"/>
    <w:rsid w:val="007A6C41"/>
    <w:rsid w:val="007B09C2"/>
    <w:rsid w:val="007C0957"/>
    <w:rsid w:val="007C0E0D"/>
    <w:rsid w:val="007E2013"/>
    <w:rsid w:val="007E3314"/>
    <w:rsid w:val="007E78EE"/>
    <w:rsid w:val="007F0FAE"/>
    <w:rsid w:val="007F2D5E"/>
    <w:rsid w:val="007F5E9D"/>
    <w:rsid w:val="007F6762"/>
    <w:rsid w:val="00813665"/>
    <w:rsid w:val="00821610"/>
    <w:rsid w:val="00824F3A"/>
    <w:rsid w:val="0084462D"/>
    <w:rsid w:val="008638CC"/>
    <w:rsid w:val="008670C4"/>
    <w:rsid w:val="008671E4"/>
    <w:rsid w:val="00876989"/>
    <w:rsid w:val="008848C4"/>
    <w:rsid w:val="00885309"/>
    <w:rsid w:val="00885CF0"/>
    <w:rsid w:val="00897BB7"/>
    <w:rsid w:val="008A24CF"/>
    <w:rsid w:val="008A72C2"/>
    <w:rsid w:val="008B44D4"/>
    <w:rsid w:val="008B5870"/>
    <w:rsid w:val="008C0575"/>
    <w:rsid w:val="008C2E67"/>
    <w:rsid w:val="008D2EAC"/>
    <w:rsid w:val="008D4C83"/>
    <w:rsid w:val="008D6441"/>
    <w:rsid w:val="008E3B46"/>
    <w:rsid w:val="008E3BF0"/>
    <w:rsid w:val="008E4BAB"/>
    <w:rsid w:val="008E6E15"/>
    <w:rsid w:val="008F184C"/>
    <w:rsid w:val="008F34B2"/>
    <w:rsid w:val="008F668D"/>
    <w:rsid w:val="00901CA8"/>
    <w:rsid w:val="00907DC5"/>
    <w:rsid w:val="009431C5"/>
    <w:rsid w:val="009450EC"/>
    <w:rsid w:val="0094644A"/>
    <w:rsid w:val="00955826"/>
    <w:rsid w:val="0095739B"/>
    <w:rsid w:val="009613B0"/>
    <w:rsid w:val="00965849"/>
    <w:rsid w:val="009658E0"/>
    <w:rsid w:val="009820F7"/>
    <w:rsid w:val="00984E8E"/>
    <w:rsid w:val="0098687C"/>
    <w:rsid w:val="00987C09"/>
    <w:rsid w:val="00995B60"/>
    <w:rsid w:val="00996E73"/>
    <w:rsid w:val="009A1D4B"/>
    <w:rsid w:val="009A3AEF"/>
    <w:rsid w:val="009C6A3F"/>
    <w:rsid w:val="009D1548"/>
    <w:rsid w:val="009E4191"/>
    <w:rsid w:val="009E4BDA"/>
    <w:rsid w:val="009F2DD7"/>
    <w:rsid w:val="00A050DF"/>
    <w:rsid w:val="00A05188"/>
    <w:rsid w:val="00A15E74"/>
    <w:rsid w:val="00A265A6"/>
    <w:rsid w:val="00A279F2"/>
    <w:rsid w:val="00A27ECD"/>
    <w:rsid w:val="00A40DD1"/>
    <w:rsid w:val="00A46BE0"/>
    <w:rsid w:val="00A57797"/>
    <w:rsid w:val="00A70080"/>
    <w:rsid w:val="00A74342"/>
    <w:rsid w:val="00A74C8C"/>
    <w:rsid w:val="00A8699E"/>
    <w:rsid w:val="00A93A6A"/>
    <w:rsid w:val="00A94799"/>
    <w:rsid w:val="00A97BF0"/>
    <w:rsid w:val="00AA2528"/>
    <w:rsid w:val="00AC0D5F"/>
    <w:rsid w:val="00AC50AB"/>
    <w:rsid w:val="00AD06C4"/>
    <w:rsid w:val="00AD0708"/>
    <w:rsid w:val="00AD5CF6"/>
    <w:rsid w:val="00AE0B74"/>
    <w:rsid w:val="00AE0E3E"/>
    <w:rsid w:val="00AE3D95"/>
    <w:rsid w:val="00AE4D2B"/>
    <w:rsid w:val="00AE7C78"/>
    <w:rsid w:val="00AF2A9F"/>
    <w:rsid w:val="00AF699C"/>
    <w:rsid w:val="00B03516"/>
    <w:rsid w:val="00B07836"/>
    <w:rsid w:val="00B129F8"/>
    <w:rsid w:val="00B16E90"/>
    <w:rsid w:val="00B23AC6"/>
    <w:rsid w:val="00B2585E"/>
    <w:rsid w:val="00B302E3"/>
    <w:rsid w:val="00B341A2"/>
    <w:rsid w:val="00B35540"/>
    <w:rsid w:val="00B37A81"/>
    <w:rsid w:val="00B458CC"/>
    <w:rsid w:val="00B45B3C"/>
    <w:rsid w:val="00B55AA8"/>
    <w:rsid w:val="00B57D09"/>
    <w:rsid w:val="00B638EC"/>
    <w:rsid w:val="00B6608A"/>
    <w:rsid w:val="00B67474"/>
    <w:rsid w:val="00B675C9"/>
    <w:rsid w:val="00B70EF0"/>
    <w:rsid w:val="00B87A20"/>
    <w:rsid w:val="00BA6AFD"/>
    <w:rsid w:val="00BB47E7"/>
    <w:rsid w:val="00BE1D2C"/>
    <w:rsid w:val="00BF5C0F"/>
    <w:rsid w:val="00C14DF9"/>
    <w:rsid w:val="00C17201"/>
    <w:rsid w:val="00C20A86"/>
    <w:rsid w:val="00C25877"/>
    <w:rsid w:val="00C26625"/>
    <w:rsid w:val="00C315B5"/>
    <w:rsid w:val="00C404C5"/>
    <w:rsid w:val="00C40713"/>
    <w:rsid w:val="00C43509"/>
    <w:rsid w:val="00C46FB5"/>
    <w:rsid w:val="00C55B0D"/>
    <w:rsid w:val="00C6004E"/>
    <w:rsid w:val="00C61A36"/>
    <w:rsid w:val="00C667E0"/>
    <w:rsid w:val="00C67C68"/>
    <w:rsid w:val="00C750BD"/>
    <w:rsid w:val="00C75F4D"/>
    <w:rsid w:val="00C82411"/>
    <w:rsid w:val="00C857E8"/>
    <w:rsid w:val="00C91902"/>
    <w:rsid w:val="00C92976"/>
    <w:rsid w:val="00C95AE2"/>
    <w:rsid w:val="00C96452"/>
    <w:rsid w:val="00CA704D"/>
    <w:rsid w:val="00CC32A6"/>
    <w:rsid w:val="00CC414A"/>
    <w:rsid w:val="00CD411D"/>
    <w:rsid w:val="00CD434A"/>
    <w:rsid w:val="00CE1F18"/>
    <w:rsid w:val="00D05B21"/>
    <w:rsid w:val="00D30985"/>
    <w:rsid w:val="00D31DEC"/>
    <w:rsid w:val="00D32CB5"/>
    <w:rsid w:val="00D330B2"/>
    <w:rsid w:val="00D34DF0"/>
    <w:rsid w:val="00D35F15"/>
    <w:rsid w:val="00D47D50"/>
    <w:rsid w:val="00D52006"/>
    <w:rsid w:val="00D525F8"/>
    <w:rsid w:val="00D527B6"/>
    <w:rsid w:val="00D52DCE"/>
    <w:rsid w:val="00D6619E"/>
    <w:rsid w:val="00D75679"/>
    <w:rsid w:val="00D8118B"/>
    <w:rsid w:val="00D915B1"/>
    <w:rsid w:val="00D921E2"/>
    <w:rsid w:val="00D97F14"/>
    <w:rsid w:val="00DA6051"/>
    <w:rsid w:val="00DA6566"/>
    <w:rsid w:val="00DA6948"/>
    <w:rsid w:val="00DB2979"/>
    <w:rsid w:val="00DC09FE"/>
    <w:rsid w:val="00DC38C2"/>
    <w:rsid w:val="00DD4894"/>
    <w:rsid w:val="00DE31EE"/>
    <w:rsid w:val="00DE74BE"/>
    <w:rsid w:val="00DF2500"/>
    <w:rsid w:val="00DF312A"/>
    <w:rsid w:val="00DF7065"/>
    <w:rsid w:val="00E14327"/>
    <w:rsid w:val="00E17DE9"/>
    <w:rsid w:val="00E267DF"/>
    <w:rsid w:val="00E316E4"/>
    <w:rsid w:val="00E35A74"/>
    <w:rsid w:val="00E40E50"/>
    <w:rsid w:val="00E429CD"/>
    <w:rsid w:val="00E4487C"/>
    <w:rsid w:val="00E45C0B"/>
    <w:rsid w:val="00E6499B"/>
    <w:rsid w:val="00E65D71"/>
    <w:rsid w:val="00E675D0"/>
    <w:rsid w:val="00E7275D"/>
    <w:rsid w:val="00E7563C"/>
    <w:rsid w:val="00E82855"/>
    <w:rsid w:val="00E84855"/>
    <w:rsid w:val="00E87110"/>
    <w:rsid w:val="00E87CED"/>
    <w:rsid w:val="00E95631"/>
    <w:rsid w:val="00E95F56"/>
    <w:rsid w:val="00E96DEA"/>
    <w:rsid w:val="00EA243C"/>
    <w:rsid w:val="00EB0D47"/>
    <w:rsid w:val="00EB34D8"/>
    <w:rsid w:val="00EC74C1"/>
    <w:rsid w:val="00ED3734"/>
    <w:rsid w:val="00ED41B3"/>
    <w:rsid w:val="00ED5620"/>
    <w:rsid w:val="00EE45AB"/>
    <w:rsid w:val="00F0009C"/>
    <w:rsid w:val="00F1731E"/>
    <w:rsid w:val="00F32344"/>
    <w:rsid w:val="00F35577"/>
    <w:rsid w:val="00F468D9"/>
    <w:rsid w:val="00F500D8"/>
    <w:rsid w:val="00F523BA"/>
    <w:rsid w:val="00F80402"/>
    <w:rsid w:val="00F87C8E"/>
    <w:rsid w:val="00F933DF"/>
    <w:rsid w:val="00F93919"/>
    <w:rsid w:val="00F93D80"/>
    <w:rsid w:val="00F93ED2"/>
    <w:rsid w:val="00F95066"/>
    <w:rsid w:val="00F977A8"/>
    <w:rsid w:val="00FA393B"/>
    <w:rsid w:val="00FB237C"/>
    <w:rsid w:val="00FC1A2C"/>
    <w:rsid w:val="00FC2290"/>
    <w:rsid w:val="00FC2B93"/>
    <w:rsid w:val="00FC383F"/>
    <w:rsid w:val="00FC7398"/>
    <w:rsid w:val="00FD0597"/>
    <w:rsid w:val="00FD0645"/>
    <w:rsid w:val="00FE13EC"/>
    <w:rsid w:val="00FE5804"/>
    <w:rsid w:val="00FF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cs="Arial" w:hAnsi="Arial" w:asci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semiHidden/>
    <w:rsid w:val="00F0009C"/>
    <w:rPr>
      <w:rFonts w:cs="Tahoma" w:hAnsi="Tahoma" w:asci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true" w:styleId="xl22" w:type="paragraph">
    <w:name w:val="xl22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23" w:type="paragraph">
    <w:name w:val="xl23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</w:pPr>
  </w:style>
  <w:style w:customStyle="true" w:styleId="xl24" w:type="paragraph">
    <w:name w:val="xl24"/>
    <w:basedOn w:val="Normal"/>
    <w:rsid w:val="00626C4B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5" w:type="paragraph">
    <w:name w:val="xl25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6" w:type="paragraph">
    <w:name w:val="xl26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7" w:type="paragraph">
    <w:name w:val="xl27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8" w:type="paragraph">
    <w:name w:val="xl28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9" w:type="paragraph">
    <w:name w:val="xl29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30" w:type="paragraph">
    <w:name w:val="xl30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1" w:type="paragraph">
    <w:name w:val="xl31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2" w:type="paragraph">
    <w:name w:val="xl32"/>
    <w:basedOn w:val="Normal"/>
    <w:rsid w:val="00626C4B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sz w:val="36"/>
      <w:szCs w:val="36"/>
    </w:rPr>
  </w:style>
  <w:style w:customStyle="true" w:styleId="xl33" w:type="paragraph">
    <w:name w:val="xl33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4" w:type="paragraph">
    <w:name w:val="xl34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8"/>
      <w:szCs w:val="28"/>
    </w:rPr>
  </w:style>
  <w:style w:customStyle="true" w:styleId="xl35" w:type="paragraph">
    <w:name w:val="xl35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sz w:val="28"/>
      <w:szCs w:val="28"/>
    </w:rPr>
  </w:style>
  <w:style w:customStyle="true" w:styleId="xl36" w:type="paragraph">
    <w:name w:val="xl36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7" w:type="paragraph">
    <w:name w:val="xl37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52"/>
      <w:szCs w:val="52"/>
    </w:rPr>
  </w:style>
  <w:style w:customStyle="true" w:styleId="xl38" w:type="paragraph">
    <w:name w:val="xl38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39" w:type="paragraph">
    <w:name w:val="xl39"/>
    <w:basedOn w:val="Normal"/>
    <w:rsid w:val="00626C4B"/>
    <w:pPr>
      <w:spacing w:afterAutospacing="true" w:after="100" w:beforeAutospacing="true" w:before="100"/>
      <w:textAlignment w:val="center"/>
    </w:pPr>
    <w:rPr>
      <w:b/>
      <w:bCs/>
      <w:sz w:val="36"/>
      <w:szCs w:val="36"/>
    </w:rPr>
  </w:style>
  <w:style w:customStyle="true" w:styleId="xl40" w:type="paragraph">
    <w:name w:val="xl40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1" w:type="paragraph">
    <w:name w:val="xl41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2" w:type="paragraph">
    <w:name w:val="xl42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Bezproreda1" w:type="paragraph">
    <w:name w:val="Bez proreda1"/>
    <w:qFormat/>
    <w:rsid w:val="00C46FB5"/>
    <w:rPr>
      <w:rFonts w:eastAsia="Calibri" w:hAnsi="Calibri" w:asci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484612"/>
    <w:pPr>
      <w:ind w:left="708"/>
    </w:pPr>
  </w:style>
  <w:style w:styleId="Bezproreda" w:type="paragraph">
    <w:name w:val="No Spacing"/>
    <w:link w:val="BezproredaChar"/>
    <w:uiPriority w:val="1"/>
    <w:qFormat/>
    <w:rsid w:val="00B37A81"/>
    <w:pPr>
      <w:jc w:val="both"/>
    </w:pPr>
    <w:rPr>
      <w:rFonts w:eastAsia="Calibri"/>
      <w:sz w:val="24"/>
      <w:szCs w:val="22"/>
      <w:lang w:eastAsia="en-US"/>
    </w:rPr>
  </w:style>
  <w:style w:customStyle="true" w:styleId="OdlomakpopisaChar" w:type="character">
    <w:name w:val="Odlomak popisa Char"/>
    <w:link w:val="Odlomakpopisa"/>
    <w:uiPriority w:val="34"/>
    <w:rsid w:val="00B37A81"/>
    <w:rPr>
      <w:sz w:val="24"/>
      <w:szCs w:val="24"/>
    </w:rPr>
  </w:style>
  <w:style w:customStyle="true" w:styleId="BezproredaChar" w:type="character">
    <w:name w:val="Bez proreda Char"/>
    <w:basedOn w:val="Zadanifontodlomka"/>
    <w:link w:val="Bezproreda"/>
    <w:uiPriority w:val="1"/>
    <w:rsid w:val="00B37A81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C22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22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22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22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22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ascii="Arial" w:cs="Arial" w:hAns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semiHidden/>
    <w:rsid w:val="00F0009C"/>
    <w:rPr>
      <w:rFonts w:ascii="Tahoma" w:cs="Tahoma" w:hAns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1" w:styleId="xl22" w:type="paragraph">
    <w:name w:val="xl22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23" w:type="paragraph">
    <w:name w:val="xl23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</w:pPr>
  </w:style>
  <w:style w:customStyle="1" w:styleId="xl24" w:type="paragraph">
    <w:name w:val="xl24"/>
    <w:basedOn w:val="Normal"/>
    <w:rsid w:val="00626C4B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5" w:type="paragraph">
    <w:name w:val="xl25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6" w:type="paragraph">
    <w:name w:val="xl26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7" w:type="paragraph">
    <w:name w:val="xl27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8" w:type="paragraph">
    <w:name w:val="xl28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9" w:type="paragraph">
    <w:name w:val="xl29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30" w:type="paragraph">
    <w:name w:val="xl30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1" w:type="paragraph">
    <w:name w:val="xl31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2" w:type="paragraph">
    <w:name w:val="xl32"/>
    <w:basedOn w:val="Normal"/>
    <w:rsid w:val="00626C4B"/>
    <w:pPr>
      <w:spacing w:after="100" w:afterAutospacing="1" w:before="100" w:beforeAutospacing="1"/>
      <w:textAlignment w:val="center"/>
    </w:pPr>
    <w:rPr>
      <w:rFonts w:ascii="Arial" w:cs="Arial" w:hAnsi="Arial"/>
      <w:b/>
      <w:bCs/>
      <w:sz w:val="36"/>
      <w:szCs w:val="36"/>
    </w:rPr>
  </w:style>
  <w:style w:customStyle="1" w:styleId="xl33" w:type="paragraph">
    <w:name w:val="xl33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4" w:type="paragraph">
    <w:name w:val="xl34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8"/>
      <w:szCs w:val="28"/>
    </w:rPr>
  </w:style>
  <w:style w:customStyle="1" w:styleId="xl35" w:type="paragraph">
    <w:name w:val="xl35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sz w:val="28"/>
      <w:szCs w:val="28"/>
    </w:rPr>
  </w:style>
  <w:style w:customStyle="1" w:styleId="xl36" w:type="paragraph">
    <w:name w:val="xl36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7" w:type="paragraph">
    <w:name w:val="xl37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52"/>
      <w:szCs w:val="52"/>
    </w:rPr>
  </w:style>
  <w:style w:customStyle="1" w:styleId="xl38" w:type="paragraph">
    <w:name w:val="xl38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</w:style>
  <w:style w:customStyle="1" w:styleId="xl39" w:type="paragraph">
    <w:name w:val="xl39"/>
    <w:basedOn w:val="Normal"/>
    <w:rsid w:val="00626C4B"/>
    <w:pPr>
      <w:spacing w:after="100" w:afterAutospacing="1" w:before="100" w:beforeAutospacing="1"/>
      <w:textAlignment w:val="center"/>
    </w:pPr>
    <w:rPr>
      <w:b/>
      <w:bCs/>
      <w:sz w:val="36"/>
      <w:szCs w:val="36"/>
    </w:rPr>
  </w:style>
  <w:style w:customStyle="1" w:styleId="xl40" w:type="paragraph">
    <w:name w:val="xl40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1" w:type="paragraph">
    <w:name w:val="xl41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2" w:type="paragraph">
    <w:name w:val="xl42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Bezproreda1" w:type="paragraph">
    <w:name w:val="Bez proreda1"/>
    <w:qFormat/>
    <w:rsid w:val="00C46FB5"/>
    <w:rPr>
      <w:rFonts w:ascii="Calibri" w:eastAsia="Calibri" w:hAns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484612"/>
    <w:pPr>
      <w:ind w:left="708"/>
    </w:pPr>
  </w:style>
  <w:style w:styleId="Bezproreda" w:type="paragraph">
    <w:name w:val="No Spacing"/>
    <w:link w:val="BezproredaChar"/>
    <w:uiPriority w:val="1"/>
    <w:qFormat/>
    <w:rsid w:val="00B37A81"/>
    <w:pPr>
      <w:jc w:val="both"/>
    </w:pPr>
    <w:rPr>
      <w:rFonts w:eastAsia="Calibri"/>
      <w:sz w:val="24"/>
      <w:szCs w:val="22"/>
      <w:lang w:eastAsia="en-US"/>
    </w:rPr>
  </w:style>
  <w:style w:customStyle="1" w:styleId="OdlomakpopisaChar" w:type="character">
    <w:name w:val="Odlomak popisa Char"/>
    <w:link w:val="Odlomakpopisa"/>
    <w:uiPriority w:val="34"/>
    <w:rsid w:val="00B37A81"/>
    <w:rPr>
      <w:sz w:val="24"/>
      <w:szCs w:val="24"/>
    </w:rPr>
  </w:style>
  <w:style w:customStyle="1" w:styleId="BezproredaChar" w:type="character">
    <w:name w:val="Bez proreda Char"/>
    <w:basedOn w:val="Zadanifontodlomka"/>
    <w:link w:val="Bezproreda"/>
    <w:uiPriority w:val="1"/>
    <w:rsid w:val="00B37A81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C22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22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22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22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22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39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575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7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7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9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24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08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49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567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40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808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48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74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9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0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506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9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9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8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1835</izvorni_sadrzaj>
    <derivirana_varijabla naziv="DomainObject.Predmet.Broj_1">1835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St-1835/2016</izvorni_sadrzaj>
    <derivirana_varijabla naziv="DomainObject.Predmet.OznakaBroj_1">St-1835/2016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MART d.o.o. proizvodnja, trgovina i usluge</izvorni_sadrzaj>
    <derivirana_varijabla naziv="DomainObject.Predmet.ProtustrankaFormated_1">  MART d.o.o. proizvodnja, trgovina i usluge</derivirana_varijabla>
  </DomainObject.Predmet.ProtustrankaFormated>
  <DomainObject.Predmet.ProtustrankaFormatedOIB>
    <izvorni_sadrzaj>  MART d.o.o. proizvodnja, trgovina i usluge, OIB 91393670010</izvorni_sadrzaj>
    <derivirana_varijabla naziv="DomainObject.Predmet.ProtustrankaFormatedOIB_1">  MART d.o.o. proizvodnja, trgovina i usluge, OIB 91393670010</derivirana_varijabla>
  </DomainObject.Predmet.ProtustrankaFormatedOIB>
  <DomainObject.Predmet.ProtustrankaFormatedWithAdress>
    <izvorni_sadrzaj> MART d.o.o. proizvodnja, trgovina i usluge, Ante Starčevića 29, 31400 Đakovo</izvorni_sadrzaj>
    <derivirana_varijabla naziv="DomainObject.Predmet.ProtustrankaFormatedWithAdress_1"> MART d.o.o. proizvodnja, trgovina i usluge, Ante Starčevića 29, 31400 Đakovo</derivirana_varijabla>
  </DomainObject.Predmet.ProtustrankaFormatedWithAdress>
  <DomainObject.Predmet.ProtustrankaFormatedWithAdressOIB>
    <izvorni_sadrzaj> MART d.o.o. proizvodnja, trgovina i usluge, OIB 91393670010, Ante Starčevića 29, 31400 Đakovo</izvorni_sadrzaj>
    <derivirana_varijabla naziv="DomainObject.Predmet.ProtustrankaFormatedWithAdressOIB_1"> MART d.o.o. proizvodnja, trgovina i usluge, OIB 91393670010, Ante Starčevića 29, 31400 Đakovo</derivirana_varijabla>
  </DomainObject.Predmet.ProtustrankaFormatedWithAdressOIB>
  <DomainObject.Predmet.ProtustrankaWithAdress>
    <izvorni_sadrzaj>MART d.o.o. proizvodnja, trgovina i usluge Ante Starčevića 29, 31400 Đakovo</izvorni_sadrzaj>
    <derivirana_varijabla naziv="DomainObject.Predmet.ProtustrankaWithAdress_1">MART d.o.o. proizvodnja, trgovina i usluge Ante Starčevića 29, 31400 Đakovo</derivirana_varijabla>
  </DomainObject.Predmet.ProtustrankaWithAdress>
  <DomainObject.Predmet.ProtustrankaWithAdressOIB>
    <izvorni_sadrzaj>MART d.o.o. proizvodnja, trgovina i usluge, OIB 91393670010, Ante Starčevića 29, 31400 Đakovo</izvorni_sadrzaj>
    <derivirana_varijabla naziv="DomainObject.Predmet.ProtustrankaWithAdressOIB_1">MART d.o.o. proizvodnja, trgovina i usluge, OIB 91393670010, Ante Starčevića 29, 31400 Đakovo</derivirana_varijabla>
  </DomainObject.Predmet.ProtustrankaWithAdressOIB>
  <DomainObject.Predmet.ProtustrankaNazivFormated>
    <izvorni_sadrzaj>MART d.o.o. proizvodnja, trgovina i usluge</izvorni_sadrzaj>
    <derivirana_varijabla naziv="DomainObject.Predmet.ProtustrankaNazivFormated_1">MART d.o.o. proizvodnja, trgovina i usluge</derivirana_varijabla>
  </DomainObject.Predmet.ProtustrankaNazivFormated>
  <DomainObject.Predmet.ProtustrankaNazivFormatedOIB>
    <izvorni_sadrzaj>MART d.o.o. proizvodnja, trgovina i usluge, OIB 91393670010</izvorni_sadrzaj>
    <derivirana_varijabla naziv="DomainObject.Predmet.ProtustrankaNazivFormatedOIB_1">MART d.o.o. proizvodnja, trgovina i usluge, OIB 91393670010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MART d.o.o. proizvodnja, trgovina i usluge</item>
    </izvorni_sadrzaj>
    <derivirana_varijabla naziv="DomainObject.Predmet.ProtuStrankaListFormated_1">
      <item>MART d.o.o. proizvodnja, trgovina i usluge</item>
    </derivirana_varijabla>
  </DomainObject.Predmet.ProtuStrankaListFormated>
  <DomainObject.Predmet.ProtuStrankaListFormatedOIB>
    <izvorni_sadrzaj>
      <item>MART d.o.o. proizvodnja, trgovina i usluge, OIB 91393670010</item>
    </izvorni_sadrzaj>
    <derivirana_varijabla naziv="DomainObject.Predmet.ProtuStrankaListFormatedOIB_1">
      <item>MART d.o.o. proizvodnja, trgovina i usluge, OIB 91393670010</item>
    </derivirana_varijabla>
  </DomainObject.Predmet.ProtuStrankaListFormatedOIB>
  <DomainObject.Predmet.ProtuStrankaListFormatedWithAdress>
    <izvorni_sadrzaj>
      <item>MART d.o.o. proizvodnja, trgovina i usluge, Ante Starčevića 29, 31400 Đakovo</item>
    </izvorni_sadrzaj>
    <derivirana_varijabla naziv="DomainObject.Predmet.ProtuStrankaListFormatedWithAdress_1">
      <item>MART d.o.o. proizvodnja, trgovina i usluge, Ante Starčevića 29, 31400 Đakovo</item>
    </derivirana_varijabla>
  </DomainObject.Predmet.ProtuStrankaListFormatedWithAdress>
  <DomainObject.Predmet.ProtuStrankaListFormatedWithAdressOIB>
    <izvorni_sadrzaj>
      <item>MART d.o.o. proizvodnja, trgovina i usluge, OIB 91393670010, Ante Starčevića 29, 31400 Đakovo</item>
    </izvorni_sadrzaj>
    <derivirana_varijabla naziv="DomainObject.Predmet.ProtuStrankaListFormatedWithAdressOIB_1">
      <item>MART d.o.o. proizvodnja, trgovina i usluge, OIB 91393670010, Ante Starčevića 29, 31400 Đakovo</item>
    </derivirana_varijabla>
  </DomainObject.Predmet.ProtuStrankaListFormatedWithAdressOIB>
  <DomainObject.Predmet.ProtuStrankaListNazivFormated>
    <izvorni_sadrzaj>
      <item>MART d.o.o. proizvodnja, trgovina i usluge</item>
    </izvorni_sadrzaj>
    <derivirana_varijabla naziv="DomainObject.Predmet.ProtuStrankaListNazivFormated_1">
      <item>MART d.o.o. proizvodnja, trgovina i usluge</item>
    </derivirana_varijabla>
  </DomainObject.Predmet.ProtuStrankaListNazivFormated>
  <DomainObject.Predmet.ProtuStrankaListNazivFormatedOIB>
    <izvorni_sadrzaj>
      <item>MART d.o.o. proizvodnja, trgovina i usluge, OIB 91393670010</item>
    </izvorni_sadrzaj>
    <derivirana_varijabla naziv="DomainObject.Predmet.ProtuStrankaListNazivFormatedOIB_1">
      <item>MART d.o.o. proizvodnja, trgovina i usluge, OIB 91393670010</item>
    </derivirana_varijabla>
  </DomainObject.Predmet.ProtuStrankaListNazivFormatedOIB>
  <DomainObject.Predmet.OstaliListFormated>
    <izvorni_sadrzaj>
      <item>ŽDO GUO Osijek</item>
      <item>Vinko Dukić</item>
      <item>Igor Martinović</item>
    </izvorni_sadrzaj>
    <derivirana_varijabla naziv="DomainObject.Predmet.OstaliListFormated_1">
      <item>ŽDO GUO Osijek</item>
      <item>Vinko Dukić</item>
      <item>Igor Martinović</item>
    </derivirana_varijabla>
  </DomainObject.Predmet.OstaliListFormated>
  <DomainObject.Predmet.OstaliListFormatedOIB>
    <izvorni_sadrzaj>
      <item>ŽDO GUO Osijek</item>
      <item>Vinko Dukić, OIB 42390974789</item>
      <item>Igor Martinović, OIB 70858775297</item>
    </izvorni_sadrzaj>
    <derivirana_varijabla naziv="DomainObject.Predmet.OstaliListFormatedOIB_1">
      <item>ŽDO GUO Osijek</item>
      <item>Vinko Dukić, OIB 42390974789</item>
      <item>Igor Martinović, OIB 70858775297</item>
    </derivirana_varijabla>
  </DomainObject.Predmet.OstaliListFormatedOIB>
  <DomainObject.Predmet.OstaliListFormatedWithAdress>
    <izvorni_sadrzaj>
      <item>ŽDO GUO Osijek</item>
      <item>Vinko Dukić</item>
      <item>Igor Martinović, Pavleka Miškine 30, 31400 Budrovci</item>
    </izvorni_sadrzaj>
    <derivirana_varijabla naziv="DomainObject.Predmet.OstaliListFormatedWithAdress_1">
      <item>ŽDO GUO Osijek</item>
      <item>Vinko Dukić</item>
      <item>Igor Martinović, Pavleka Miškine 30, 31400 Budrovci</item>
    </derivirana_varijabla>
  </DomainObject.Predmet.OstaliListFormatedWithAdress>
  <DomainObject.Predmet.OstaliListFormatedWithAdressOIB>
    <izvorni_sadrzaj>
      <item>ŽDO GUO Osijek</item>
      <item>Vinko Dukić, OIB 42390974789</item>
      <item>Igor Martinović, OIB 70858775297, Pavleka Miškine 30, 31400 Budrovci</item>
    </izvorni_sadrzaj>
    <derivirana_varijabla naziv="DomainObject.Predmet.OstaliListFormatedWithAdressOIB_1">
      <item>ŽDO GUO Osijek</item>
      <item>Vinko Dukić, OIB 42390974789</item>
      <item>Igor Martinović, OIB 70858775297, Pavleka Miškine 30, 31400 Budrovci</item>
    </derivirana_varijabla>
  </DomainObject.Predmet.OstaliListFormatedWithAdressOIB>
  <DomainObject.Predmet.OstaliListNazivFormated>
    <izvorni_sadrzaj>
      <item>ŽDO GUO Osijek</item>
      <item>Vinko Dukić</item>
      <item>Igor Martinović</item>
    </izvorni_sadrzaj>
    <derivirana_varijabla naziv="DomainObject.Predmet.OstaliListNazivFormated_1">
      <item>ŽDO GUO Osijek</item>
      <item>Vinko Dukić</item>
      <item>Igor Martinović</item>
    </derivirana_varijabla>
  </DomainObject.Predmet.OstaliListNazivFormated>
  <DomainObject.Predmet.OstaliListNazivFormatedOIB>
    <izvorni_sadrzaj>
      <item>ŽDO GUO Osijek</item>
      <item>Vinko Dukić, OIB 42390974789</item>
      <item>Igor Martinović, OIB 70858775297</item>
    </izvorni_sadrzaj>
    <derivirana_varijabla naziv="DomainObject.Predmet.OstaliListNazivFormatedOIB_1">
      <item>ŽDO GUO Osijek</item>
      <item>Vinko Dukić, OIB 42390974789</item>
      <item>Igor Martinović, OIB 70858775297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MART d.o.o. proizvodnja, trgovina i usluge</izvorni_sadrzaj>
    <derivirana_varijabla naziv="DomainObject.Predmet.ProtustrankaIDrugi_1">MART d.o.o. proizvodnja, trgovina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MART d.o.o. proizvodnja, trgovina i usluge, OIB 91393670010, Ante Starčevića 29, 31400 Đakovo</izvorni_sadrzaj>
    <derivirana_varijabla naziv="DomainObject.Predmet.ProtustrankaIDrugiAdressOIB_1">MART d.o.o. proizvodnja, trgovina i usluge, OIB 91393670010, Ante Starčevića 29,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MART d.o.o. proizvodnja, trgovina i usluge</item>
      <item>ŽDO GUO Osijek</item>
      <item>Vinko Dukić</item>
      <item>Igor Martinović</item>
    </izvorni_sadrzaj>
    <derivirana_varijabla naziv="DomainObject.Predmet.SudioniciListNaziv_1">
      <item>FINA RC OSIJEK</item>
      <item>MART d.o.o. proizvodnja, trgovina i usluge</item>
      <item>ŽDO GUO Osijek</item>
      <item>Vinko Dukić</item>
      <item>Igor Martinović</item>
    </derivirana_varijabla>
  </DomainObject.Predmet.SudioniciListNaziv>
  <DomainObject.Predmet.SudioniciListAdressOIB>
    <izvorni_sadrzaj>
      <item>FINA RC OSIJEK, OIB 85821130368</item>
      <item>MART d.o.o. proizvodnja, trgovina i usluge, OIB 91393670010, Ante Starčevića 29,31400 Đakovo</item>
      <item>ŽDO GUO Osijek</item>
      <item>Vinko Dukić, OIB 42390974789</item>
      <item>Igor Martinović, OIB 70858775297, Pavleka Miškine 30,31400 Budrovci</item>
    </izvorni_sadrzaj>
    <derivirana_varijabla naziv="DomainObject.Predmet.SudioniciListAdressOIB_1">
      <item>FINA RC OSIJEK, OIB 85821130368</item>
      <item>MART d.o.o. proizvodnja, trgovina i usluge, OIB 91393670010, Ante Starčevića 29,31400 Đakovo</item>
      <item>ŽDO GUO Osijek</item>
      <item>Vinko Dukić, OIB 42390974789</item>
      <item>Igor Martinović, OIB 70858775297, Pavleka Miškine 30,31400 Budrovci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91393670010</item>
      <item>, OIB null</item>
      <item>, OIB 42390974789</item>
      <item>, OIB 70858775297</item>
    </izvorni_sadrzaj>
    <derivirana_varijabla naziv="DomainObject.Predmet.SudioniciListNazivOIB_1">
      <item>, OIB 85821130368</item>
      <item>, OIB 91393670010</item>
      <item>, OIB null</item>
      <item>, OIB 42390974789</item>
      <item>, OIB 70858775297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Dukić, OIB 42390974789, Koščela 10 Osijek</item>
    </izvorni_sadrzaj>
    <derivirana_varijabla naziv="DomainObject.Predmet.StecajniUpraviteljiListAddressOIB_1">
      <item>Vinko Dukić, OIB 42390974789, Koščela 10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1A0242-A91D-4B7C-99C8-B1D056D7E4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393</properties:Words>
  <properties:Characters>2121</properties:Characters>
  <properties:Lines>75</properties:Lines>
  <properties:Paragraphs>28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2016-12-15T12:12:00Z</dcterms:created>
  <dc:creator>banka</dc:creator>
  <cp:lastModifiedBy>Elizabeta Đeke</cp:lastModifiedBy>
  <cp:lastPrinted>2017-01-31T11:10:00Z</cp:lastPrinted>
  <dcterms:modified xmlns:xsi="http://www.w3.org/2001/XMLSchema-instance" xsi:type="dcterms:W3CDTF">2017-01-31T12:52:00Z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