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F195D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7F195D">
                    <w:rPr>
                      <w:sz w:val="22"/>
                      <w:szCs w:val="22"/>
                    </w:rPr>
                    <w:t>1158</w:t>
                  </w:r>
                  <w:r w:rsidR="00E86110">
                    <w:rPr>
                      <w:sz w:val="22"/>
                      <w:szCs w:val="22"/>
                    </w:rPr>
                    <w:t>/2017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E86110">
                    <w:rPr>
                      <w:sz w:val="22"/>
                      <w:szCs w:val="22"/>
                    </w:rPr>
                    <w:t>1</w:t>
                  </w:r>
                  <w:r w:rsidR="007F195D">
                    <w:rPr>
                      <w:sz w:val="22"/>
                      <w:szCs w:val="22"/>
                    </w:rPr>
                    <w:t>4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C641E7" w:rsidR="001D7DC0">
            <w:pPr>
              <w:pStyle w:val="VSVerzija"/>
              <w:jc w:val="right"/>
            </w:pPr>
          </w:p>
          <w:p w:rsidRDefault="00D95CE2" w:rsidP="00C641E7" w:rsidR="00D95CE2">
            <w:pPr>
              <w:pStyle w:val="VSVerzija"/>
              <w:jc w:val="right"/>
            </w:pPr>
          </w:p>
        </w:tc>
      </w:tr>
    </w:tbl>
    <w:p w14:textId="91334ae" w14:paraId="91334a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7F195D">
        <w:t>Financijske agencije, RC Zagreb, Podružnica Zagreb, Svibanjskih žrtava 1995. broj 1, za otvaranje stečajnog postupka nad dužnikom NJEGAČ TRGOVINA j.d.o.o., OIB: 50532951517, MBS: 080951038, Zagreb, Šubićeva 40A</w:t>
      </w:r>
      <w:r w:rsidR="00C011CD">
        <w:t>,</w:t>
      </w:r>
      <w:r w:rsidR="00361EDF">
        <w:t xml:space="preserve"> </w:t>
      </w:r>
      <w:r w:rsidR="00E86110">
        <w:t>2.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7F195D">
        <w:t>NJEGAČ TRGOVINA j.d.o.o., OIB: 50532951517, MBS: 080951038, Zagreb, Šubićeva 40A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E86110" w:rsidP="00E86110" w:rsidR="00361EDF">
      <w:pPr>
        <w:pStyle w:val="Tijeloteksta"/>
        <w:numPr>
          <w:ilvl w:val="0"/>
          <w:numId w:val="12"/>
        </w:numPr>
        <w:jc w:val="center"/>
        <w:rPr>
          <w:b/>
        </w:rPr>
      </w:pPr>
      <w:r>
        <w:rPr>
          <w:b/>
        </w:rPr>
        <w:t>listopada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 w:rsidR="007F195D">
        <w:rPr>
          <w:b/>
        </w:rPr>
        <w:t>10:45</w:t>
      </w:r>
      <w:r w:rsidR="007C13C2">
        <w:rPr>
          <w:b/>
        </w:rPr>
        <w:t xml:space="preserve"> </w:t>
      </w:r>
      <w:r w:rsidR="00361EDF">
        <w:rPr>
          <w:b/>
        </w:rPr>
        <w:t>sati</w:t>
      </w:r>
    </w:p>
    <w:p w:rsidRDefault="00E86110" w:rsidP="00E86110" w:rsidR="00E86110">
      <w:pPr>
        <w:pStyle w:val="Tijeloteksta"/>
        <w:ind w:left="360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16295E" w:rsidP="0016295E" w:rsidR="0016295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7F195D">
        <w:t>Renata Horvatin</w:t>
      </w:r>
      <w:r>
        <w:t>, OIB:</w:t>
      </w:r>
      <w:r w:rsidR="007F195D">
        <w:t xml:space="preserve"> 45832446829, Našice, Trg dr.Franje Tuđmana 12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E86110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E86110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E86110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16295E" w:rsidP="00361EDF" w:rsidR="0016295E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</w:t>
      </w:r>
      <w:r w:rsidR="007F195D">
        <w:t xml:space="preserve">RC Zagreb, Podružnica Zagreb, Svibanjskih žrtava 1995. broj 1 </w:t>
      </w:r>
      <w:r>
        <w:t>podnio je Trgovačkom sudu u Zagrebu</w:t>
      </w:r>
      <w:r w:rsidR="00164B2A">
        <w:t>,</w:t>
      </w:r>
      <w:r>
        <w:t xml:space="preserve"> </w:t>
      </w:r>
      <w:r w:rsidR="007F195D">
        <w:t>22. rujna 2016</w:t>
      </w:r>
      <w:r>
        <w:t xml:space="preserve">. na propisanom obrascu prijedlog za otvaranje stečajnog postupka nad dužnikom </w:t>
      </w:r>
      <w:r w:rsidR="007F195D">
        <w:t>NJEGAČ TRGOVINA j.d.o.o., OIB: 50532951517, MBS: 080951038, Zagreb, Šubićeva 40A,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BB2ED0">
        <w:t>525</w:t>
      </w:r>
      <w:r>
        <w:t>/1</w:t>
      </w:r>
      <w:r w:rsidR="00BB2ED0">
        <w:t>7</w:t>
      </w:r>
      <w:r>
        <w:t>-</w:t>
      </w:r>
      <w:r w:rsidR="00BB2ED0">
        <w:t>10</w:t>
      </w:r>
      <w:r>
        <w:t xml:space="preserve"> od </w:t>
      </w:r>
      <w:r w:rsidR="00BB2ED0">
        <w:t>26</w:t>
      </w:r>
      <w:r>
        <w:t xml:space="preserve">. </w:t>
      </w:r>
      <w:r w:rsidR="00BB2ED0">
        <w:t>lipnja 2017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7F195D">
        <w:t>19. rujna</w:t>
      </w:r>
      <w:r w:rsidR="00BB2ED0">
        <w:t xml:space="preserve"> 2016</w:t>
      </w:r>
      <w:r>
        <w:t xml:space="preserve">. u Očevidniku redoslijeda osnova za plaćanje ima evidentirane neizvršene osnove za plaćanje u neprekinutom razdoblju od </w:t>
      </w:r>
      <w:r w:rsidR="00BB2ED0">
        <w:t>120</w:t>
      </w:r>
      <w:r>
        <w:t xml:space="preserve"> dana u ukupnom iznosu od </w:t>
      </w:r>
      <w:r w:rsidR="007F195D">
        <w:t>8.163,73</w:t>
      </w:r>
      <w:r>
        <w:t xml:space="preserve"> kn u koji iznos je uračunata kamata i naknada FINE za provedbu ovrhe na novčanim sredstvima te da dužnik ima </w:t>
      </w:r>
      <w:r w:rsidR="00920F31">
        <w:t>jednog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BB2ED0">
        <w:t>2.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1444B6" w:rsidP="001444B6" w:rsidR="001444B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1444B6" w:rsidP="001444B6" w:rsidR="001444B6">
      <w:pPr>
        <w:rPr>
          <w:b/>
        </w:rPr>
      </w:pPr>
      <w:r>
        <w:t>Snježana Andrijanić</w:t>
      </w:r>
    </w:p>
    <w:p w:rsidRDefault="001444B6" w:rsidP="001444B6" w:rsidR="001444B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mr. sc. MIRJANA BARAN</w:t>
      </w:r>
    </w:p>
    <w:p w:rsidRDefault="001444B6" w:rsidP="001444B6" w:rsidR="001444B6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16295E" w:rsidP="001444B6" w:rsidR="001444B6">
      <w:pPr>
        <w:pStyle w:val="Tijeloteksta"/>
        <w:jc w:val="left"/>
      </w:pPr>
      <w:r w:rsidRPr="00175F45">
        <w:t xml:space="preserve"> </w:t>
      </w:r>
      <w:r w:rsidR="001444B6">
        <w:t>DNA</w:t>
      </w:r>
    </w:p>
    <w:p w:rsidRDefault="001444B6" w:rsidP="001444B6" w:rsidR="001444B6">
      <w:pPr>
        <w:pStyle w:val="Tijeloteksta"/>
        <w:numPr>
          <w:ilvl w:val="0"/>
          <w:numId w:val="7"/>
        </w:numPr>
        <w:jc w:val="left"/>
      </w:pPr>
      <w:r>
        <w:t xml:space="preserve">Predlagatelj- FINA  </w:t>
      </w:r>
    </w:p>
    <w:p w:rsidRDefault="001444B6" w:rsidP="001444B6" w:rsidR="001444B6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1444B6" w:rsidP="001444B6" w:rsidR="001444B6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1444B6" w:rsidP="001444B6" w:rsidR="001444B6">
      <w:pPr>
        <w:pStyle w:val="Tijeloteksta"/>
        <w:numPr>
          <w:ilvl w:val="0"/>
          <w:numId w:val="7"/>
        </w:numPr>
      </w:pPr>
      <w:r>
        <w:t xml:space="preserve">zz dužnika </w:t>
      </w:r>
    </w:p>
    <w:p w:rsidRDefault="001444B6" w:rsidP="001444B6" w:rsidR="001444B6">
      <w:pPr>
        <w:pStyle w:val="Tijeloteksta"/>
        <w:numPr>
          <w:ilvl w:val="0"/>
          <w:numId w:val="7"/>
        </w:numPr>
      </w:pPr>
      <w:r>
        <w:t>ŽDO Osijek</w:t>
      </w:r>
    </w:p>
    <w:p w:rsidRDefault="001444B6" w:rsidP="001444B6" w:rsidR="001444B6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1444B6" w:rsidP="001444B6" w:rsidR="001444B6">
      <w:pPr>
        <w:pStyle w:val="Tijeloteksta"/>
        <w:numPr>
          <w:ilvl w:val="0"/>
          <w:numId w:val="7"/>
        </w:numPr>
      </w:pPr>
      <w:r>
        <w:t>Ministarstvo pravosuđa RH, Zagreb-nakon pravomoćnosti</w:t>
      </w:r>
    </w:p>
    <w:p w:rsidRDefault="001444B6" w:rsidP="001444B6" w:rsidR="001444B6">
      <w:pPr>
        <w:pStyle w:val="Tijeloteksta"/>
        <w:numPr>
          <w:ilvl w:val="0"/>
          <w:numId w:val="7"/>
        </w:numPr>
        <w:jc w:val="left"/>
      </w:pPr>
      <w:r>
        <w:t>roč .  30/10</w:t>
      </w:r>
    </w:p>
    <w:p w:rsidRDefault="001444B6" w:rsidP="001444B6" w:rsidR="001444B6">
      <w:pPr>
        <w:pStyle w:val="Tijeloteksta"/>
        <w:ind w:left="360"/>
        <w:jc w:val="left"/>
      </w:pPr>
    </w:p>
    <w:p w:rsidRDefault="001444B6" w:rsidP="001444B6" w:rsidR="001444B6"/>
    <w:p w:rsidRDefault="001444B6" w:rsidP="001444B6" w:rsidR="001444B6"/>
    <w:p w:rsidRDefault="001444B6" w:rsidP="001444B6" w:rsidR="001444B6">
      <w:pPr>
        <w:jc w:val="both"/>
      </w:pPr>
    </w:p>
    <w:p w:rsidRDefault="001716CD" w:rsidP="001444B6" w:rsidR="001716CD">
      <w:pPr>
        <w:ind w:firstLine="708" w:left="4248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FEE">
          <w:rPr>
            <w:noProof/>
          </w:rPr>
          <w:t>3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7F195D">
      <w:t>1158</w:t>
    </w:r>
    <w:r w:rsidR="00E86110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6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4"/>
  </w:num>
  <w:num w:numId="5">
    <w:abstractNumId w:val="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</w:num>
  <w:num w:numId="10">
    <w:abstractNumId w:val="6"/>
  </w:num>
  <w:num w:numId="11">
    <w:abstractNumId w:val="2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444B6"/>
    <w:rsid w:val="00152A7A"/>
    <w:rsid w:val="0016295E"/>
    <w:rsid w:val="00164B2A"/>
    <w:rsid w:val="001716CD"/>
    <w:rsid w:val="00173293"/>
    <w:rsid w:val="00177BFE"/>
    <w:rsid w:val="001B60AE"/>
    <w:rsid w:val="001D7DC0"/>
    <w:rsid w:val="001E315F"/>
    <w:rsid w:val="001F3355"/>
    <w:rsid w:val="002117C9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13C2"/>
    <w:rsid w:val="007C75AC"/>
    <w:rsid w:val="007D2101"/>
    <w:rsid w:val="007F195D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8F4FEE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F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F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St-1158/2017</izvorni_sadrzaj>
    <derivirana_varijabla naziv="DomainObject.Predmet.OznakaBroj_1">St-1158/2017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 Zakona o sudovima</izvorni_sadrzaj>
    <derivirana_varijabla naziv="DomainObject.Predmet.PrimjedbaSuca_1">čl, 11 Zakona o sudovima</derivirana_varijabla>
  </DomainObject.Predmet.PrimjedbaSuca>
  <DomainObject.Predmet.ProtustrankaFormated>
    <izvorni_sadrzaj>  NJEGAČ TRGOVINA jednostavno društvo s ograničenom odgovornošću za trgovinu i usluge</izvorni_sadrzaj>
    <derivirana_varijabla naziv="DomainObject.Predmet.ProtustrankaFormated_1">  NJEGAČ TRGOVINA jednostavno društvo s ograničenom odgovornošću za trgovinu i usluge</derivirana_varijabla>
  </DomainObject.Predmet.ProtustrankaFormated>
  <DomainObject.Predmet.ProtustrankaFormatedOIB>
    <izvorni_sadrzaj>  NJEGAČ TRGOVINA jednostavno društvo s ograničenom odgovornošću za trgovinu i usluge, OIB 50532951517</izvorni_sadrzaj>
    <derivirana_varijabla naziv="DomainObject.Predmet.ProtustrankaFormatedOIB_1">  NJEGAČ TRGOVINA jednostavno društvo s ograničenom odgovornošću za trgovinu i usluge, OIB 50532951517</derivirana_varijabla>
  </DomainObject.Predmet.ProtustrankaFormatedOIB>
  <DomainObject.Predmet.ProtustrankaFormatedWithAdress>
    <izvorni_sadrzaj> NJEGAČ TRGOVINA jednostavno društvo s ograničenom odgovornošću za trgovinu i usluge, Šubićeva 40/a, 10000 Zagreb</izvorni_sadrzaj>
    <derivirana_varijabla naziv="DomainObject.Predmet.ProtustrankaFormatedWithAdress_1"> NJEGAČ TRGOVINA jednostavno društvo s ograničenom odgovornošću za trgovinu i usluge, Šubićeva 40/a, 10000 Zagreb</derivirana_varijabla>
  </DomainObject.Predmet.ProtustrankaFormatedWithAdress>
  <DomainObject.Predmet.ProtustrankaFormatedWithAdressOIB>
    <izvorni_sadrzaj> NJEGAČ TRGOVINA jednostavno društvo s ograničenom odgovornošću za trgovinu i usluge, OIB 50532951517, Šubićeva 40/a, 10000 Zagreb</izvorni_sadrzaj>
    <derivirana_varijabla naziv="DomainObject.Predmet.ProtustrankaFormatedWithAdressOIB_1"> NJEGAČ TRGOVINA jednostavno društvo s ograničenom odgovornošću za trgovinu i usluge, OIB 50532951517, Šubićeva 40/a, 10000 Zagreb</derivirana_varijabla>
  </DomainObject.Predmet.ProtustrankaFormatedWithAdressOIB>
  <DomainObject.Predmet.ProtustrankaWithAdress>
    <izvorni_sadrzaj>NJEGAČ TRGOVINA jednostavno društvo s ograničenom odgovornošću za trgovinu i usluge Šubićeva 40/a, 10000 Zagreb</izvorni_sadrzaj>
    <derivirana_varijabla naziv="DomainObject.Predmet.ProtustrankaWithAdress_1">NJEGAČ TRGOVINA jednostavno društvo s ograničenom odgovornošću za trgovinu i usluge Šubićeva 40/a, 10000 Zagreb</derivirana_varijabla>
  </DomainObject.Predmet.ProtustrankaWithAdress>
  <DomainObject.Predmet.ProtustrankaWithAdressOIB>
    <izvorni_sadrzaj>NJEGAČ TRGOVINA jednostavno društvo s ograničenom odgovornošću za trgovinu i usluge, OIB 50532951517, Šubićeva 40/a, 10000 Zagreb</izvorni_sadrzaj>
    <derivirana_varijabla naziv="DomainObject.Predmet.ProtustrankaWithAdressOIB_1">NJEGAČ TRGOVINA jednostavno društvo s ograničenom odgovornošću za trgovinu i usluge, OIB 50532951517, Šubićeva 40/a, 10000 Zagreb</derivirana_varijabla>
  </DomainObject.Predmet.ProtustrankaWithAdressOIB>
  <DomainObject.Predmet.ProtustrankaNazivFormated>
    <izvorni_sadrzaj>NJEGAČ TRGOVINA jednostavno društvo s ograničenom odgovornošću za trgovinu i usluge</izvorni_sadrzaj>
    <derivirana_varijabla naziv="DomainObject.Predmet.ProtustrankaNazivFormated_1">NJEGAČ TRGOVINA jednostavno društvo s ograničenom odgovornošću za trgovinu i usluge</derivirana_varijabla>
  </DomainObject.Predmet.ProtustrankaNazivFormated>
  <DomainObject.Predmet.ProtustrankaNazivFormatedOIB>
    <izvorni_sadrzaj>NJEGAČ TRGOVINA jednostavno društvo s ograničenom odgovornošću za trgovinu i usluge, OIB 50532951517</izvorni_sadrzaj>
    <derivirana_varijabla naziv="DomainObject.Predmet.ProtustrankaNazivFormatedOIB_1">NJEGAČ TRGOVINA jednostavno društvo s ograničenom odgovornošću za trgovinu i usluge, OIB 50532951517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NJEGAČ TRGOVINA jednostavno društvo s ograničenom odgovornošću za trgovinu i usluge</item>
    </izvorni_sadrzaj>
    <derivirana_varijabla naziv="DomainObject.Predmet.ProtuStrankaListFormated_1">
      <item>NJEGAČ TRGOVINA jednostavno društvo s ograničenom odgovornošću za trgovinu i usluge</item>
    </derivirana_varijabla>
  </DomainObject.Predmet.ProtuStrankaListFormated>
  <DomainObject.Predmet.ProtuStrankaListFormatedOIB>
    <izvorni_sadrzaj>
      <item>NJEGAČ TRGOVINA jednostavno društvo s ograničenom odgovornošću za trgovinu i usluge, OIB 50532951517</item>
    </izvorni_sadrzaj>
    <derivirana_varijabla naziv="DomainObject.Predmet.ProtuStrankaListFormatedOIB_1">
      <item>NJEGAČ TRGOVINA jednostavno društvo s ograničenom odgovornošću za trgovinu i usluge, OIB 50532951517</item>
    </derivirana_varijabla>
  </DomainObject.Predmet.ProtuStrankaListFormatedOIB>
  <DomainObject.Predmet.ProtuStrankaListFormatedWithAdress>
    <izvorni_sadrzaj>
      <item>NJEGAČ TRGOVINA jednostavno društvo s ograničenom odgovornošću za trgovinu i usluge, Šubićeva 40/a, 10000 Zagreb</item>
    </izvorni_sadrzaj>
    <derivirana_varijabla naziv="DomainObject.Predmet.ProtuStrankaListFormatedWithAdress_1">
      <item>NJEGAČ TRGOVINA jednostavno društvo s ograničenom odgovornošću za trgovinu i usluge, Šubićeva 40/a, 10000 Zagreb</item>
    </derivirana_varijabla>
  </DomainObject.Predmet.ProtuStrankaListFormatedWithAdress>
  <DomainObject.Predmet.ProtuStrankaListFormatedWithAdressOIB>
    <izvorni_sadrzaj>
      <item>NJEGAČ TRGOVINA jednostavno društvo s ograničenom odgovornošću za trgovinu i usluge, OIB 50532951517, Šubićeva 40/a, 10000 Zagreb</item>
    </izvorni_sadrzaj>
    <derivirana_varijabla naziv="DomainObject.Predmet.ProtuStrankaListFormatedWithAdressOIB_1">
      <item>NJEGAČ TRGOVINA jednostavno društvo s ograničenom odgovornošću za trgovinu i usluge, OIB 50532951517, Šubićeva 40/a, 10000 Zagreb</item>
    </derivirana_varijabla>
  </DomainObject.Predmet.ProtuStrankaListFormatedWithAdressOIB>
  <DomainObject.Predmet.ProtuStrankaListNazivFormated>
    <izvorni_sadrzaj>
      <item>NJEGAČ TRGOVINA jednostavno društvo s ograničenom odgovornošću za trgovinu i usluge</item>
    </izvorni_sadrzaj>
    <derivirana_varijabla naziv="DomainObject.Predmet.ProtuStrankaListNazivFormated_1">
      <item>NJEGAČ TRGOVINA jednostavno društvo s ograničenom odgovornošću za trgovinu i usluge</item>
    </derivirana_varijabla>
  </DomainObject.Predmet.ProtuStrankaListNazivFormated>
  <DomainObject.Predmet.ProtuStrankaListNazivFormatedOIB>
    <izvorni_sadrzaj>
      <item>NJEGAČ TRGOVINA jednostavno društvo s ograničenom odgovornošću za trgovinu i usluge, OIB 50532951517</item>
    </izvorni_sadrzaj>
    <derivirana_varijabla naziv="DomainObject.Predmet.ProtuStrankaListNazivFormatedOIB_1">
      <item>NJEGAČ TRGOVINA jednostavno društvo s ograničenom odgovornošću za trgovinu i usluge, OIB 50532951517</item>
    </derivirana_varijabla>
  </DomainObject.Predmet.ProtuStrankaListNazivFormatedOIB>
  <DomainObject.Predmet.OstaliListFormated>
    <izvorni_sadrzaj>
      <item>Sandra Njegač</item>
    </izvorni_sadrzaj>
    <derivirana_varijabla naziv="DomainObject.Predmet.OstaliListFormated_1">
      <item>Sandra Njegač</item>
    </derivirana_varijabla>
  </DomainObject.Predmet.OstaliListFormated>
  <DomainObject.Predmet.OstaliListFormatedOIB>
    <izvorni_sadrzaj>
      <item>Sandra Njegač, OIB 04975376792</item>
    </izvorni_sadrzaj>
    <derivirana_varijabla naziv="DomainObject.Predmet.OstaliListFormatedOIB_1">
      <item>Sandra Njegač, OIB 04975376792</item>
    </derivirana_varijabla>
  </DomainObject.Predmet.OstaliListFormatedOIB>
  <DomainObject.Predmet.OstaliListFormatedWithAdress>
    <izvorni_sadrzaj>
      <item>Sandra Njegač, Šiljakovinska Ulica 3a, 10000 Zagreb</item>
    </izvorni_sadrzaj>
    <derivirana_varijabla naziv="DomainObject.Predmet.OstaliListFormatedWithAdress_1">
      <item>Sandra Njegač, Šiljakovinska Ulica 3a, 10000 Zagreb</item>
    </derivirana_varijabla>
  </DomainObject.Predmet.OstaliListFormatedWithAdress>
  <DomainObject.Predmet.OstaliListFormatedWithAdressOIB>
    <izvorni_sadrzaj>
      <item>Sandra Njegač, OIB 04975376792, Šiljakovinska Ulica 3a, 10000 Zagreb</item>
    </izvorni_sadrzaj>
    <derivirana_varijabla naziv="DomainObject.Predmet.OstaliListFormatedWithAdressOIB_1">
      <item>Sandra Njegač, OIB 04975376792, Šiljakovinska Ulica 3a, 10000 Zagreb</item>
    </derivirana_varijabla>
  </DomainObject.Predmet.OstaliListFormatedWithAdressOIB>
  <DomainObject.Predmet.OstaliListNazivFormated>
    <izvorni_sadrzaj>
      <item>Sandra Njegač</item>
    </izvorni_sadrzaj>
    <derivirana_varijabla naziv="DomainObject.Predmet.OstaliListNazivFormated_1">
      <item>Sandra Njegač</item>
    </derivirana_varijabla>
  </DomainObject.Predmet.OstaliListNazivFormated>
  <DomainObject.Predmet.OstaliListNazivFormatedOIB>
    <izvorni_sadrzaj>
      <item>Sandra Njegač, OIB 04975376792</item>
    </izvorni_sadrzaj>
    <derivirana_varijabla naziv="DomainObject.Predmet.OstaliListNazivFormatedOIB_1">
      <item>Sandra Njegač, OIB 04975376792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NJEGAČ TRGOVINA jednostavno društvo s ograničenom odgovornošću za trgovinu i usluge</izvorni_sadrzaj>
    <derivirana_varijabla naziv="DomainObject.Predmet.ProtustrankaIDrugi_1">NJEGAČ TRGOVINA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NJEGAČ TRGOVINA jednostavno društvo s ograničenom odgovornošću za trgovinu i usluge, OIB 50532951517, Šubićeva 40/a, 10000 Zagreb</izvorni_sadrzaj>
    <derivirana_varijabla naziv="DomainObject.Predmet.ProtustrankaIDrugiAdressOIB_1">NJEGAČ TRGOVINA jednostavno društvo s ograničenom odgovornošću za trgovinu i usluge, OIB 50532951517, Šubićeva 40/a,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NJEGAČ TRGOVINA jednostavno društvo s ograničenom odgovornošću za trgovinu i usluge</item>
      <item>FINA Regionalni centar Zagreb</item>
      <item>Sandra Njegač</item>
    </izvorni_sadrzaj>
    <derivirana_varijabla naziv="DomainObject.Predmet.SudioniciListNaziv_1">
      <item>NJEGAČ TRGOVINA jednostavno društvo s ograničenom odgovornošću za trgovinu i usluge</item>
      <item>FINA Regionalni centar Zagreb</item>
      <item>Sandra Njegač</item>
    </derivirana_varijabla>
  </DomainObject.Predmet.SudioniciListNaziv>
  <DomainObject.Predmet.SudioniciListAdressOIB>
    <izvorni_sadrzaj>
      <item>NJEGAČ TRGOVINA jednostavno društvo s ograničenom odgovornošću za trgovinu i usluge, OIB 50532951517, Šubićeva 40/a,10000 Zagreb</item>
      <item>FINA Regionalni centar Zagreb, OIB 85821130368, Trg svibanjskih žrtava 1995. br. 1,10000 Zagreb</item>
      <item>Sandra Njegač, OIB 04975376792, Šiljakovinska Ulica 3a,10000 Zagreb</item>
    </izvorni_sadrzaj>
    <derivirana_varijabla naziv="DomainObject.Predmet.SudioniciListAdressOIB_1">
      <item>NJEGAČ TRGOVINA jednostavno društvo s ograničenom odgovornošću za trgovinu i usluge, OIB 50532951517, Šubićeva 40/a,10000 Zagreb</item>
      <item>FINA Regionalni centar Zagreb, OIB 85821130368, Trg svibanjskih žrtava 1995. br. 1,10000 Zagreb</item>
      <item>Sandra Njegač, OIB 04975376792, Šiljakovinska Ulica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50532951517</item>
      <item>, OIB 85821130368</item>
      <item>, OIB 04975376792</item>
    </izvorni_sadrzaj>
    <derivirana_varijabla naziv="DomainObject.Predmet.SudioniciListNazivOIB_1">
      <item>, OIB 50532951517</item>
      <item>, OIB 85821130368</item>
      <item>, OIB 04975376792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494</properties:Words>
  <properties:Characters>2791</properties:Characters>
  <properties:Lines>100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2018-10-02T11:31:00Z</dcterms:created>
  <dc:creator>Snježana Andrijanić</dc:creator>
  <cp:lastModifiedBy>Snježana Andrijanić</cp:lastModifiedBy>
  <cp:lastPrinted>2018-10-02T11:31:00Z</cp:lastPrinted>
  <dcterms:modified xmlns:xsi="http://www.w3.org/2001/XMLSchema-instance" xsi:type="dcterms:W3CDTF">2018-10-03T07:15:00Z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(10 St-1158-17  R. Horvatin.docx)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