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6fd9" w14:paraId="b556fd9" w:rsidRDefault="00561745" w:rsidP="00910611" w:rsidR="0056174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745" w:rsidP="00910611" w:rsidR="00561745">
      <w:r>
        <w:rPr>
          <w:rFonts w:eastAsia="MS Mincho"/>
        </w:rPr>
        <w:t>REPUBLIKA HRVATSKA</w:t>
      </w:r>
    </w:p>
    <w:p w:rsidRDefault="00561745" w:rsidP="00910611" w:rsidR="00561745">
      <w:r>
        <w:rPr>
          <w:rFonts w:eastAsia="MS Mincho"/>
        </w:rPr>
        <w:t>TRGOVAČKI SUD U RIJECI</w:t>
      </w:r>
    </w:p>
    <w:p w:rsidRDefault="00561745" w:rsidR="0056174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>
      <w:pPr>
        <w:jc w:val="center"/>
      </w:pPr>
    </w:p>
    <w:p w:rsidRDefault="00B867C0" w:rsidP="00360BE2" w:rsidR="00B867C0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922D6E">
        <w:rPr>
          <w:bCs/>
        </w:rPr>
        <w:t>SONUS PLUS</w:t>
      </w:r>
      <w:r w:rsidR="00922D6E">
        <w:t xml:space="preserve"> društvo s ograničenom odgovornošću za usluge i trgovinu Rijeka, Adamićeva 5, OIB: 92435195075, MBS: 040287359</w:t>
      </w:r>
      <w:r>
        <w:t xml:space="preserve">, dana </w:t>
      </w:r>
      <w:r w:rsidR="003E7634">
        <w:t>12. lipnja</w:t>
      </w:r>
      <w:r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center"/>
      </w:pPr>
      <w:r w:rsidRPr="009F41CE">
        <w:t>r</w:t>
      </w:r>
      <w:r w:rsidR="00B867C0">
        <w:t xml:space="preserve"> </w:t>
      </w:r>
      <w:r w:rsidRPr="009F41CE">
        <w:t>i</w:t>
      </w:r>
      <w:r w:rsidR="00B867C0">
        <w:t xml:space="preserve"> </w:t>
      </w:r>
      <w:r w:rsidRPr="009F41CE">
        <w:t>j</w:t>
      </w:r>
      <w:r w:rsidR="00B867C0">
        <w:t xml:space="preserve"> </w:t>
      </w:r>
      <w:r w:rsidRPr="009F41CE">
        <w:t>e</w:t>
      </w:r>
      <w:r w:rsidR="00B867C0">
        <w:t xml:space="preserve"> </w:t>
      </w:r>
      <w:r w:rsidRPr="009F41CE">
        <w:t>š</w:t>
      </w:r>
      <w:r w:rsidR="00B867C0">
        <w:t xml:space="preserve"> </w:t>
      </w:r>
      <w:r w:rsidRPr="009F41CE">
        <w:t>i</w:t>
      </w:r>
      <w:r w:rsidR="00B867C0">
        <w:t xml:space="preserve"> </w:t>
      </w:r>
      <w:r w:rsidRPr="009F41CE">
        <w:t xml:space="preserve">o </w:t>
      </w:r>
      <w:r w:rsidR="00B867C0">
        <w:t xml:space="preserve">  </w:t>
      </w:r>
      <w:r w:rsidRPr="009F41CE">
        <w:t>j</w:t>
      </w:r>
      <w:r w:rsidR="00B867C0">
        <w:t xml:space="preserve"> </w:t>
      </w:r>
      <w:r w:rsidRPr="009F41CE">
        <w:t>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922D6E">
        <w:rPr>
          <w:bCs/>
        </w:rPr>
        <w:t>SONUS PLUS</w:t>
      </w:r>
      <w:r w:rsidR="00922D6E">
        <w:t xml:space="preserve"> društvo s ograničenom odgovornošću za usluge i trgovinu Rijeka, Adamićeva 5, OIB: 92435195075, MBS: 040287359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3E7634">
        <w:t>12. lipnja</w:t>
      </w:r>
      <w:r w:rsidR="002F3701">
        <w:t xml:space="preserve"> 2017</w:t>
      </w:r>
      <w:r w:rsidRPr="009F41CE">
        <w:t>. godine u 1</w:t>
      </w:r>
      <w:r w:rsidR="00671507">
        <w:t>4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3E7634">
      <w:pPr>
        <w:numPr>
          <w:ilvl w:val="0"/>
          <w:numId w:val="1"/>
        </w:numPr>
        <w:jc w:val="both"/>
        <w:rPr>
          <w:bCs/>
        </w:rPr>
      </w:pPr>
      <w:r w:rsidRPr="003E7634">
        <w:t xml:space="preserve">Za stečajnog upravitelja imenuje se </w:t>
      </w:r>
      <w:r w:rsidR="003E7634" w:rsidRPr="003E7634">
        <w:rPr>
          <w:bCs/>
        </w:rPr>
        <w:t>Tomislav Morsan, OIB: 97338652480, Martina Gambona 4, Karlovac</w:t>
      </w:r>
      <w:r w:rsidR="0081532F" w:rsidRPr="003E7634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922D6E">
        <w:rPr>
          <w:bCs/>
        </w:rPr>
        <w:t>SONUS PLUS</w:t>
      </w:r>
      <w:r w:rsidR="00922D6E">
        <w:t xml:space="preserve"> društvo s ograničenom odgovornošću za usluge i trgovinu Rijeka, Adamićeva 5, OIB: 92435195075, MBS: 040287359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3E7634">
        <w:rPr>
          <w:bCs/>
        </w:rPr>
        <w:t>upravitelja</w:t>
      </w:r>
      <w:r w:rsidR="00431C46" w:rsidRPr="003E7634">
        <w:rPr>
          <w:bCs/>
        </w:rPr>
        <w:t xml:space="preserve"> </w:t>
      </w:r>
      <w:r w:rsidR="003E7634" w:rsidRPr="003E7634">
        <w:rPr>
          <w:bCs/>
        </w:rPr>
        <w:t xml:space="preserve">Tomislav Morsan, OIB: 97338652480, Martina Gambona 4, Karlovac </w:t>
      </w:r>
      <w:r w:rsidRPr="003E7634">
        <w:rPr>
          <w:bCs/>
        </w:rPr>
        <w:t>određena rješenjem ovog suda posl. br. 14 St-</w:t>
      </w:r>
      <w:r w:rsidR="00BC6870">
        <w:rPr>
          <w:bCs/>
        </w:rPr>
        <w:t>1</w:t>
      </w:r>
      <w:r w:rsidR="003E7634">
        <w:rPr>
          <w:bCs/>
        </w:rPr>
        <w:t>2</w:t>
      </w:r>
      <w:r w:rsidR="00922D6E">
        <w:rPr>
          <w:bCs/>
        </w:rPr>
        <w:t>37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922D6E">
        <w:rPr>
          <w:bCs/>
        </w:rPr>
        <w:t>8</w:t>
      </w:r>
      <w:r w:rsidRPr="0082679B">
        <w:rPr>
          <w:bCs/>
        </w:rPr>
        <w:t xml:space="preserve"> od </w:t>
      </w:r>
      <w:r w:rsidR="00922D6E">
        <w:rPr>
          <w:bCs/>
        </w:rPr>
        <w:t>6. veljače</w:t>
      </w:r>
      <w:r w:rsidR="00C75FB4">
        <w:rPr>
          <w:bCs/>
        </w:rPr>
        <w:t xml:space="preserve"> 201</w:t>
      </w:r>
      <w:r w:rsidR="003E7634">
        <w:rPr>
          <w:bCs/>
        </w:rPr>
        <w:t>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3E7634">
        <w:t>28. lipnja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922D6E">
        <w:rPr>
          <w:bCs/>
        </w:rPr>
        <w:t>SONUS PLUS</w:t>
      </w:r>
      <w:r w:rsidR="00922D6E">
        <w:t xml:space="preserve"> društvo s ograničenom odgovornošću za usluge i trgovinu Rijeka, Adamićeva 5, OIB: 92435195075, MBS: 040287359</w:t>
      </w:r>
      <w:r w:rsidRPr="009F41CE">
        <w:t xml:space="preserve">. </w:t>
      </w:r>
    </w:p>
    <w:p w:rsidRDefault="006830EE" w:rsidP="00360BE2" w:rsidR="006830EE" w:rsidRPr="003E7634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C6870">
        <w:rPr>
          <w:bCs/>
        </w:rPr>
        <w:t>1</w:t>
      </w:r>
      <w:r w:rsidR="003E7634">
        <w:rPr>
          <w:bCs/>
        </w:rPr>
        <w:t>2</w:t>
      </w:r>
      <w:r w:rsidR="00922D6E">
        <w:rPr>
          <w:bCs/>
        </w:rPr>
        <w:t>37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3E7634">
        <w:rPr>
          <w:bCs/>
        </w:rPr>
        <w:t>16. siječnja</w:t>
      </w:r>
      <w:r w:rsidR="00156092">
        <w:rPr>
          <w:bCs/>
        </w:rPr>
        <w:t xml:space="preserve"> 201</w:t>
      </w:r>
      <w:r w:rsidR="003E7634">
        <w:rPr>
          <w:bCs/>
        </w:rPr>
        <w:t>7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922D6E">
        <w:rPr>
          <w:bCs/>
        </w:rPr>
        <w:t>SONUS PLUS</w:t>
      </w:r>
      <w:r w:rsidR="00922D6E">
        <w:t xml:space="preserve"> društvo s ograničenom odgovornošću za usluge i trgovinu Rijeka, </w:t>
      </w:r>
      <w:r w:rsidR="00922D6E">
        <w:lastRenderedPageBreak/>
        <w:t>Adamićeva 5, OIB: 92435195075, MBS: 040287359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BC6870">
        <w:rPr>
          <w:bCs/>
        </w:rPr>
        <w:t>1</w:t>
      </w:r>
      <w:r w:rsidR="003E7634">
        <w:rPr>
          <w:bCs/>
        </w:rPr>
        <w:t>2</w:t>
      </w:r>
      <w:r w:rsidR="00922D6E">
        <w:rPr>
          <w:bCs/>
        </w:rPr>
        <w:t>37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922D6E">
        <w:rPr>
          <w:bCs/>
        </w:rPr>
        <w:t>8</w:t>
      </w:r>
      <w:r w:rsidR="003E7634">
        <w:rPr>
          <w:bCs/>
        </w:rPr>
        <w:t xml:space="preserve"> </w:t>
      </w:r>
      <w:r w:rsidR="00C75FB4" w:rsidRPr="003E7634">
        <w:rPr>
          <w:bCs/>
        </w:rPr>
        <w:t xml:space="preserve">od </w:t>
      </w:r>
      <w:r w:rsidR="003E7634" w:rsidRPr="003E7634">
        <w:rPr>
          <w:bCs/>
        </w:rPr>
        <w:t>6. veljače</w:t>
      </w:r>
      <w:r w:rsidR="00F738A5" w:rsidRPr="003E7634">
        <w:rPr>
          <w:bCs/>
        </w:rPr>
        <w:t xml:space="preserve"> 201</w:t>
      </w:r>
      <w:r w:rsidR="003E7634" w:rsidRPr="003E7634">
        <w:rPr>
          <w:bCs/>
        </w:rPr>
        <w:t>7</w:t>
      </w:r>
      <w:r w:rsidR="00C75FB4" w:rsidRPr="003E7634">
        <w:rPr>
          <w:bCs/>
        </w:rPr>
        <w:t xml:space="preserve">. godine </w:t>
      </w:r>
      <w:r w:rsidR="00AD626D" w:rsidRPr="003E7634">
        <w:t xml:space="preserve">imenovan privremeni stečajni upravitelj </w:t>
      </w:r>
      <w:r w:rsidR="003E7634" w:rsidRPr="003E7634">
        <w:rPr>
          <w:bCs/>
        </w:rPr>
        <w:t>Tomislav Morsan, OIB: 97338652480, Martina Gambona 4, Karlovac</w:t>
      </w:r>
      <w:r w:rsidR="00180CE9" w:rsidRPr="003E7634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BC6870">
        <w:t xml:space="preserve">20. </w:t>
      </w:r>
      <w:r w:rsidR="003E7634">
        <w:t>siječnja 2017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C6870">
        <w:rPr>
          <w:bCs/>
        </w:rPr>
        <w:t>2</w:t>
      </w:r>
      <w:r w:rsidR="003E7634">
        <w:rPr>
          <w:bCs/>
        </w:rPr>
        <w:t>7</w:t>
      </w:r>
      <w:r w:rsidR="00CE2D29">
        <w:rPr>
          <w:bCs/>
        </w:rPr>
        <w:t>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3E7634">
        <w:rPr>
          <w:bCs/>
        </w:rPr>
        <w:t>35.000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3E7634">
        <w:rPr>
          <w:bCs/>
        </w:rPr>
        <w:t>12. lipnja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61745" w:rsidR="00E50221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  <w:r w:rsidR="00561745" w:rsidRPr="009F41CE">
        <w:t xml:space="preserve"> </w:t>
      </w: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75A" w:rsidR="00AE475A">
      <w:r>
        <w:separator/>
      </w:r>
    </w:p>
  </w:endnote>
  <w:endnote w:id="0" w:type="continuationSeparator">
    <w:p w:rsidRDefault="00AE475A" w:rsidR="00AE4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174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75A" w:rsidR="00AE475A">
      <w:r>
        <w:separator/>
      </w:r>
    </w:p>
  </w:footnote>
  <w:footnote w:id="0" w:type="continuationSeparator">
    <w:p w:rsidRDefault="00AE475A" w:rsidR="00AE47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6042F6">
      <w:t>2</w:t>
    </w:r>
    <w:r w:rsidR="00922D6E">
      <w:t>37</w:t>
    </w:r>
    <w:r w:rsidR="002F3701">
      <w:t>/2016-</w:t>
    </w:r>
    <w:r w:rsidR="00BC6870">
      <w:t>1</w:t>
    </w:r>
    <w:r w:rsidR="00922D6E">
      <w:t>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1745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475A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867C0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561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7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7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7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7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617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174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561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7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7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7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7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617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174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St-1237/2016</izvorni_sadrzaj>
    <derivirana_varijabla naziv="DomainObject.Predmet.OznakaBroj_1">St-1237/2016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SONUS PLUS d.o.o.</izvorni_sadrzaj>
    <derivirana_varijabla naziv="DomainObject.Predmet.ProtustrankaFormated_1">  SONUS PLUS d.o.o.</derivirana_varijabla>
  </DomainObject.Predmet.ProtustrankaFormated>
  <DomainObject.Predmet.ProtustrankaFormatedOIB>
    <izvorni_sadrzaj>  SONUS PLUS d.o.o., OIB 92435195075</izvorni_sadrzaj>
    <derivirana_varijabla naziv="DomainObject.Predmet.ProtustrankaFormatedOIB_1">  SONUS PLUS d.o.o., OIB 92435195075</derivirana_varijabla>
  </DomainObject.Predmet.ProtustrankaFormatedOIB>
  <DomainObject.Predmet.ProtustrankaFormatedWithAdress>
    <izvorni_sadrzaj> SONUS PLUS d.o.o., Adamićeva 5, 51000 Rijeka</izvorni_sadrzaj>
    <derivirana_varijabla naziv="DomainObject.Predmet.ProtustrankaFormatedWithAdress_1"> SONUS PLUS d.o.o., Adamićeva 5, 51000 Rijeka</derivirana_varijabla>
  </DomainObject.Predmet.ProtustrankaFormatedWithAdress>
  <DomainObject.Predmet.ProtustrankaFormatedWithAdressOIB>
    <izvorni_sadrzaj> SONUS PLUS d.o.o., OIB 92435195075, Adamićeva 5, 51000 Rijeka</izvorni_sadrzaj>
    <derivirana_varijabla naziv="DomainObject.Predmet.ProtustrankaFormatedWithAdressOIB_1"> SONUS PLUS d.o.o., OIB 92435195075, Adamićeva 5, 51000 Rijeka</derivirana_varijabla>
  </DomainObject.Predmet.ProtustrankaFormatedWithAdressOIB>
  <DomainObject.Predmet.ProtustrankaWithAdress>
    <izvorni_sadrzaj>SONUS PLUS d.o.o. Adamićeva 5, 51000 Rijeka</izvorni_sadrzaj>
    <derivirana_varijabla naziv="DomainObject.Predmet.ProtustrankaWithAdress_1">SONUS PLUS d.o.o. Adamićeva 5, 51000 Rijeka</derivirana_varijabla>
  </DomainObject.Predmet.ProtustrankaWithAdress>
  <DomainObject.Predmet.ProtustrankaWithAdressOIB>
    <izvorni_sadrzaj>SONUS PLUS d.o.o., OIB 92435195075, Adamićeva 5, 51000 Rijeka</izvorni_sadrzaj>
    <derivirana_varijabla naziv="DomainObject.Predmet.ProtustrankaWithAdressOIB_1">SONUS PLUS d.o.o., OIB 92435195075, Adamićeva 5, 51000 Rijeka</derivirana_varijabla>
  </DomainObject.Predmet.ProtustrankaWithAdressOIB>
  <DomainObject.Predmet.ProtustrankaNazivFormated>
    <izvorni_sadrzaj>SONUS PLUS d.o.o.</izvorni_sadrzaj>
    <derivirana_varijabla naziv="DomainObject.Predmet.ProtustrankaNazivFormated_1">SONUS PLUS d.o.o.</derivirana_varijabla>
  </DomainObject.Predmet.ProtustrankaNazivFormated>
  <DomainObject.Predmet.ProtustrankaNazivFormatedOIB>
    <izvorni_sadrzaj>SONUS PLUS d.o.o., OIB 92435195075</izvorni_sadrzaj>
    <derivirana_varijabla naziv="DomainObject.Predmet.ProtustrankaNazivFormatedOIB_1">SONUS PLUS d.o.o., OIB 92435195075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SONUS PLUS d.o.o.</item>
    </izvorni_sadrzaj>
    <derivirana_varijabla naziv="DomainObject.Predmet.ProtuStrankaListFormated_1">
      <item>SONUS PLUS d.o.o.</item>
    </derivirana_varijabla>
  </DomainObject.Predmet.ProtuStrankaListFormated>
  <DomainObject.Predmet.ProtuStrankaListFormatedOIB>
    <izvorni_sadrzaj>
      <item>SONUS PLUS d.o.o., OIB 92435195075</item>
    </izvorni_sadrzaj>
    <derivirana_varijabla naziv="DomainObject.Predmet.ProtuStrankaListFormatedOIB_1">
      <item>SONUS PLUS d.o.o., OIB 92435195075</item>
    </derivirana_varijabla>
  </DomainObject.Predmet.ProtuStrankaListFormatedOIB>
  <DomainObject.Predmet.ProtuStrankaListFormatedWithAdress>
    <izvorni_sadrzaj>
      <item>SONUS PLUS d.o.o., Adamićeva 5, 51000 Rijeka</item>
    </izvorni_sadrzaj>
    <derivirana_varijabla naziv="DomainObject.Predmet.ProtuStrankaListFormatedWithAdress_1">
      <item>SONUS PLUS d.o.o., Adamićeva 5, 51000 Rijeka</item>
    </derivirana_varijabla>
  </DomainObject.Predmet.ProtuStrankaListFormatedWithAdress>
  <DomainObject.Predmet.ProtuStrankaListFormatedWithAdressOIB>
    <izvorni_sadrzaj>
      <item>SONUS PLUS d.o.o., OIB 92435195075, Adamićeva 5, 51000 Rijeka</item>
    </izvorni_sadrzaj>
    <derivirana_varijabla naziv="DomainObject.Predmet.ProtuStrankaListFormatedWithAdressOIB_1">
      <item>SONUS PLUS d.o.o., OIB 92435195075, Adamićeva 5, 51000 Rijeka</item>
    </derivirana_varijabla>
  </DomainObject.Predmet.ProtuStrankaListFormatedWithAdressOIB>
  <DomainObject.Predmet.ProtuStrankaListNazivFormated>
    <izvorni_sadrzaj>
      <item>SONUS PLUS d.o.o.</item>
    </izvorni_sadrzaj>
    <derivirana_varijabla naziv="DomainObject.Predmet.ProtuStrankaListNazivFormated_1">
      <item>SONUS PLUS d.o.o.</item>
    </derivirana_varijabla>
  </DomainObject.Predmet.ProtuStrankaListNazivFormated>
  <DomainObject.Predmet.ProtuStrankaListNazivFormatedOIB>
    <izvorni_sadrzaj>
      <item>SONUS PLUS d.o.o., OIB 92435195075</item>
    </izvorni_sadrzaj>
    <derivirana_varijabla naziv="DomainObject.Predmet.ProtuStrankaListNazivFormatedOIB_1">
      <item>SONUS PLUS d.o.o., OIB 92435195075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SONUS PLUS d.o.o.</izvorni_sadrzaj>
    <derivirana_varijabla naziv="DomainObject.Predmet.ProtustrankaIDrugi_1">SONUS PLUS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SONUS PLUS d.o.o., OIB 92435195075, Adamićeva 5, 51000 Rijeka</izvorni_sadrzaj>
    <derivirana_varijabla naziv="DomainObject.Predmet.ProtustrankaIDrugiAdressOIB_1">SONUS PLUS d.o.o., OIB 92435195075, Adamićeva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SONUS PLUS d.o.o.</item>
    </izvorni_sadrzaj>
    <derivirana_varijabla naziv="DomainObject.Predmet.SudioniciListNaziv_1">
      <item>FINA  Rijeka</item>
      <item>SONUS PLUS d.o.o.</item>
    </derivirana_varijabla>
  </DomainObject.Predmet.SudioniciListNaziv>
  <DomainObject.Predmet.SudioniciListAdressOIB>
    <izvorni_sadrzaj>
      <item>FINA  Rijeka, OIB 85821130368, Frana Kurelca 8,51000 Rijeka</item>
      <item>SONUS PLUS d.o.o., OIB 92435195075, Adamićeva 5,51000 Rijeka</item>
    </izvorni_sadrzaj>
    <derivirana_varijabla naziv="DomainObject.Predmet.SudioniciListAdressOIB_1">
      <item>FINA  Rijeka, OIB 85821130368, Frana Kurelca 8,51000 Rijeka</item>
      <item>SONUS PLUS d.o.o., OIB 92435195075, Adamićeva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92435195075</item>
    </izvorni_sadrzaj>
    <derivirana_varijabla naziv="DomainObject.Predmet.SudioniciListNazivOIB_1">
      <item>, OIB 85821130368</item>
      <item>, OIB 92435195075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794</properties:Words>
  <properties:Characters>4339</properties:Characters>
  <properties:Lines>94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2017-06-12T11:47:00Z</dcterms:created>
  <dc:creator>korlevicd</dc:creator>
  <cp:lastModifiedBy>Danijela Fumić</cp:lastModifiedBy>
  <cp:lastPrinted>2017-06-12T11:47:00Z</cp:lastPrinted>
  <dcterms:modified xmlns:xsi="http://www.w3.org/2001/XMLSchema-instance" xsi:type="dcterms:W3CDTF">2017-06-12T11:48:00Z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