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11bd" w14:paraId="c3411b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CC2FDE">
        <w:rPr>
          <w:b/>
        </w:rPr>
        <w:t>247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D85C60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CC2FDE">
        <w:rPr>
          <w:b/>
        </w:rPr>
        <w:t>KAJIĆ d.o.o. , OIB 87294282310, Vukovarska 1, Slavonski Brod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CC2FDE">
        <w:t>20.ožujka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CC2FDE">
        <w:rPr>
          <w:b/>
        </w:rPr>
        <w:t>KAJIĆ d.o.o. , OIB 87294282310, Vukovarska 1, Slavonski Brod</w:t>
      </w:r>
      <w:r w:rsidR="00756651">
        <w:t xml:space="preserve">, </w:t>
      </w:r>
      <w:r>
        <w:t xml:space="preserve">iznosi </w:t>
      </w:r>
      <w:r w:rsidR="00CC2FDE">
        <w:rPr>
          <w:b/>
        </w:rPr>
        <w:t>25.824,63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CC2FDE">
        <w:rPr>
          <w:b/>
        </w:rPr>
        <w:t>STIPICA BLATANČIĆ, OIB 24528525010, Stari Slatinik, Hrvatskih branitelja 68</w:t>
      </w:r>
      <w:r w:rsidR="00756651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FDE">
        <w:rPr>
          <w:b/>
        </w:rPr>
        <w:t>247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CC2FDE">
        <w:t>20</w:t>
      </w:r>
      <w:r w:rsidR="00C22C91">
        <w:t>. ožujka</w:t>
      </w:r>
      <w:r w:rsidR="005560DD">
        <w:t xml:space="preserve">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ACC" w:rsidR="005B1ACC">
      <w:r>
        <w:separator/>
      </w:r>
    </w:p>
  </w:endnote>
  <w:endnote w:id="0" w:type="continuationSeparator">
    <w:p w:rsidRDefault="005B1ACC" w:rsidR="005B1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ACC" w:rsidR="005B1ACC">
      <w:r>
        <w:separator/>
      </w:r>
    </w:p>
  </w:footnote>
  <w:footnote w:id="0" w:type="continuationSeparator">
    <w:p w:rsidRDefault="005B1ACC" w:rsidR="005B1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1ACC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A5B6B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C2FDE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5C60"/>
    <w:rsid w:val="00D86C49"/>
    <w:rsid w:val="00D97782"/>
    <w:rsid w:val="00DA146A"/>
    <w:rsid w:val="00DA4636"/>
    <w:rsid w:val="00DA5A49"/>
    <w:rsid w:val="00DC288D"/>
    <w:rsid w:val="00DD0C73"/>
    <w:rsid w:val="00DD6682"/>
    <w:rsid w:val="00DE1BB4"/>
    <w:rsid w:val="00DE1D7C"/>
    <w:rsid w:val="00DE5F69"/>
    <w:rsid w:val="00DF3C32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A6E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0C4C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25824.63</izvorni_sadrzaj>
    <derivirana_varijabla naziv="DomainObject.Predmet.InicijalnaVrijednost_1">25824.63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429. stavak 1 Sz</izvorni_sadrzaj>
    <derivirana_varijabla naziv="DomainObject.Predmet.PrimjedbaSuca_1">po čl. 429. stavak 1 Sz</derivirana_varijabla>
  </DomainObject.Predmet.PrimjedbaSuca>
  <DomainObject.Predmet.ProtustrankaFormated>
    <izvorni_sadrzaj>  KAJIĆ društvo s ograničenom odgovornošću za ugostiteljstvo i trgovinu</izvorni_sadrzaj>
    <derivirana_varijabla naziv="DomainObject.Predmet.ProtustrankaFormated_1">  KAJIĆ društvo s ograničenom odgovornošću za ugostiteljstvo i trgovinu</derivirana_varijabla>
  </DomainObject.Predmet.ProtustrankaFormated>
  <DomainObject.Predmet.ProtustrankaFormatedOIB>
    <izvorni_sadrzaj>  KAJIĆ društvo s ograničenom odgovornošću za ugostiteljstvo i trgovinu, OIB 87294282310</izvorni_sadrzaj>
    <derivirana_varijabla naziv="DomainObject.Predmet.ProtustrankaFormatedOIB_1">  KAJIĆ društvo s ograničenom odgovornošću za ugostiteljstvo i trgovinu, OIB 87294282310</derivirana_varijabla>
  </DomainObject.Predmet.ProtustrankaFormatedOIB>
  <DomainObject.Predmet.ProtustrankaFormatedWithAdress>
    <izvorni_sadrzaj> KAJIĆ društvo s ograničenom odgovornošću za ugostiteljstvo i trgovinu, Vukovarska 1, 35000 Slavonski Brod</izvorni_sadrzaj>
    <derivirana_varijabla naziv="DomainObject.Predmet.ProtustrankaFormatedWithAdress_1"> KAJIĆ društvo s ograničenom odgovornošću za ugostiteljstvo i trgovinu, Vukovarska 1, 35000 Slavonski Brod</derivirana_varijabla>
  </DomainObject.Predmet.ProtustrankaFormatedWithAdress>
  <DomainObject.Predmet.ProtustrankaFormatedWithAdressOIB>
    <izvorni_sadrzaj> KAJIĆ društvo s ograničenom odgovornošću za ugostiteljstvo i trgovinu, OIB 87294282310, Vukovarska 1, 35000 Slavonski Brod</izvorni_sadrzaj>
    <derivirana_varijabla naziv="DomainObject.Predmet.ProtustrankaFormatedWithAdressOIB_1"> KAJIĆ društvo s ograničenom odgovornošću za ugostiteljstvo i trgovinu, OIB 87294282310, Vukovarska 1, 35000 Slavonski Brod</derivirana_varijabla>
  </DomainObject.Predmet.ProtustrankaFormatedWithAdressOIB>
  <DomainObject.Predmet.ProtustrankaWithAdress>
    <izvorni_sadrzaj>KAJIĆ društvo s ograničenom odgovornošću za ugostiteljstvo i trgovinu Vukovarska 1, 35000 Slavonski Brod</izvorni_sadrzaj>
    <derivirana_varijabla naziv="DomainObject.Predmet.ProtustrankaWithAdress_1">KAJIĆ društvo s ograničenom odgovornošću za ugostiteljstvo i trgovinu Vukovarska 1, 35000 Slavonski Brod</derivirana_varijabla>
  </DomainObject.Predmet.ProtustrankaWithAdress>
  <DomainObject.Predmet.ProtustrankaWithAdressOIB>
    <izvorni_sadrzaj>KAJIĆ društvo s ograničenom odgovornošću za ugostiteljstvo i trgovinu, OIB 87294282310, Vukovarska 1, 35000 Slavonski Brod</izvorni_sadrzaj>
    <derivirana_varijabla naziv="DomainObject.Predmet.ProtustrankaWithAdressOIB_1">KAJIĆ društvo s ograničenom odgovornošću za ugostiteljstvo i trgovinu, OIB 87294282310, Vukovarska 1, 35000 Slavonski Brod</derivirana_varijabla>
  </DomainObject.Predmet.ProtustrankaWithAdressOIB>
  <DomainObject.Predmet.ProtustrankaNazivFormated>
    <izvorni_sadrzaj>KAJIĆ društvo s ograničenom odgovornošću za ugostiteljstvo i trgovinu</izvorni_sadrzaj>
    <derivirana_varijabla naziv="DomainObject.Predmet.ProtustrankaNazivFormated_1">KAJIĆ društvo s ograničenom odgovornošću za ugostiteljstvo i trgovinu</derivirana_varijabla>
  </DomainObject.Predmet.ProtustrankaNazivFormated>
  <DomainObject.Predmet.ProtustrankaNazivFormatedOIB>
    <izvorni_sadrzaj>KAJIĆ društvo s ograničenom odgovornošću za ugostiteljstvo i trgovinu, OIB 87294282310</izvorni_sadrzaj>
    <derivirana_varijabla naziv="DomainObject.Predmet.ProtustrankaNazivFormatedOIB_1">KAJIĆ društvo s ograničenom odgovornošću za ugostiteljstvo i trgovinu, OIB 87294282310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KAJIĆ društvo s ograničenom odgovornošću za ugostiteljstvo i trgovinu</item>
    </izvorni_sadrzaj>
    <derivirana_varijabla naziv="DomainObject.Predmet.ProtuStrankaListFormated_1">
      <item>KAJIĆ društvo s ograničenom odgovornošću za ugostiteljstvo i trgovinu</item>
    </derivirana_varijabla>
  </DomainObject.Predmet.ProtuStrankaListFormated>
  <DomainObject.Predmet.ProtuStrankaListFormatedOIB>
    <izvorni_sadrzaj>
      <item>KAJIĆ društvo s ograničenom odgovornošću za ugostiteljstvo i trgovinu, OIB 87294282310</item>
    </izvorni_sadrzaj>
    <derivirana_varijabla naziv="DomainObject.Predmet.ProtuStrankaListFormatedOIB_1">
      <item>KAJIĆ društvo s ograničenom odgovornošću za ugostiteljstvo i trgovinu, OIB 87294282310</item>
    </derivirana_varijabla>
  </DomainObject.Predmet.ProtuStrankaListFormatedOIB>
  <DomainObject.Predmet.ProtuStrankaListFormatedWithAdress>
    <izvorni_sadrzaj>
      <item>KAJIĆ društvo s ograničenom odgovornošću za ugostiteljstvo i trgovinu, Vukovarska 1, 35000 Slavonski Brod</item>
    </izvorni_sadrzaj>
    <derivirana_varijabla naziv="DomainObject.Predmet.ProtuStrankaListFormatedWithAdress_1">
      <item>KAJIĆ društvo s ograničenom odgovornošću za ugostiteljstvo i trgovinu, Vukovarska 1, 35000 Slavonski Brod</item>
    </derivirana_varijabla>
  </DomainObject.Predmet.ProtuStrankaListFormatedWithAdress>
  <DomainObject.Predmet.ProtuStrankaListFormatedWithAdressOIB>
    <izvorni_sadrzaj>
      <item>KAJIĆ društvo s ograničenom odgovornošću za ugostiteljstvo i trgovinu, OIB 87294282310, Vukovarska 1, 35000 Slavonski Brod</item>
    </izvorni_sadrzaj>
    <derivirana_varijabla naziv="DomainObject.Predmet.ProtuStrankaListFormatedWithAdressOIB_1">
      <item>KAJIĆ društvo s ograničenom odgovornošću za ugostiteljstvo i trgovinu, OIB 87294282310, Vukovarska 1, 35000 Slavonski Brod</item>
    </derivirana_varijabla>
  </DomainObject.Predmet.ProtuStrankaListFormatedWithAdressOIB>
  <DomainObject.Predmet.ProtuStrankaListNazivFormated>
    <izvorni_sadrzaj>
      <item>KAJIĆ društvo s ograničenom odgovornošću za ugostiteljstvo i trgovinu</item>
    </izvorni_sadrzaj>
    <derivirana_varijabla naziv="DomainObject.Predmet.ProtuStrankaListNazivFormated_1">
      <item>KAJIĆ društvo s ograničenom odgovornošću za ugostiteljstvo i trgovinu</item>
    </derivirana_varijabla>
  </DomainObject.Predmet.ProtuStrankaListNazivFormated>
  <DomainObject.Predmet.ProtuStrankaListNazivFormatedOIB>
    <izvorni_sadrzaj>
      <item>KAJIĆ društvo s ograničenom odgovornošću za ugostiteljstvo i trgovinu, OIB 87294282310</item>
    </izvorni_sadrzaj>
    <derivirana_varijabla naziv="DomainObject.Predmet.ProtuStrankaListNazivFormatedOIB_1">
      <item>KAJIĆ društvo s ograničenom odgovornošću za ugostiteljstvo i trgovinu, OIB 87294282310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KAJIĆ društvo s ograničenom odgovornošću za ugostiteljstvo i trgovinu</izvorni_sadrzaj>
    <derivirana_varijabla naziv="DomainObject.Predmet.ProtustrankaIDrugi_1">KAJIĆ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KAJIĆ društvo s ograničenom odgovornošću za ugostiteljstvo i trgovinu, OIB 87294282310, Vukovarska 1, 35000 Slavonski Brod</izvorni_sadrzaj>
    <derivirana_varijabla naziv="DomainObject.Predmet.ProtustrankaIDrugiAdressOIB_1">KAJIĆ društvo s ograničenom odgovornošću za ugostiteljstvo i trgovinu, OIB 87294282310, Vukovarska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KAJIĆ društvo s ograničenom odgovornošću za ugostiteljstvo i trgovinu</item>
    </izvorni_sadrzaj>
    <derivirana_varijabla naziv="DomainObject.Predmet.SudioniciListNaziv_1">
      <item>Financijska agencija</item>
      <item>KAJIĆ društvo s ograničenom odgovornošću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KAJIĆ društvo s ograničenom odgovornošću za ugostiteljstvo i trgovinu, OIB 87294282310, Vukovarska 1,35000 Slavonski Brod</item>
    </izvorni_sadrzaj>
    <derivirana_varijabla naziv="DomainObject.Predmet.SudioniciListAdressOIB_1">
      <item>Financijska agencija, OIB 85821130368, Ulica grada Vukovara 70,10000 Zagreb</item>
      <item>KAJIĆ društvo s ograničenom odgovornošću za ugostiteljstvo i trgovinu, OIB 87294282310,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87294282310</item>
    </izvorni_sadrzaj>
    <derivirana_varijabla naziv="DomainObject.Predmet.SudioniciListNazivOIB_1">
      <item>, OIB 85821130368</item>
      <item>, OIB 87294282310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1998</properties:Characters>
  <properties:Lines>51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2018-03-06T13:10:00Z</dcterms:created>
  <dc:creator>Korisnik</dc:creator>
  <cp:lastModifiedBy>wsadmin</cp:lastModifiedBy>
  <cp:lastPrinted>2018-03-20T10:37:00Z</cp:lastPrinted>
  <dcterms:modified xmlns:xsi="http://www.w3.org/2001/XMLSchema-instance" xsi:type="dcterms:W3CDTF">2018-03-20T12:52:00Z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