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84f2d" w14:paraId="ac84f2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24E8D" w:rsidP="00424E8D" w:rsidR="00424E8D" w:rsidRPr="00424E8D">
      <w:pPr>
        <w:spacing w:after="0"/>
        <w:jc w:val="both"/>
        <w:rPr>
          <w:rFonts w:cs="Times New Roman" w:eastAsia="Times New Roman"/>
          <w:b/>
          <w:bCs/>
          <w:lang w:eastAsia="hr-HR"/>
        </w:rPr>
      </w:pPr>
      <w:r w:rsidRPr="00424E8D">
        <w:rPr>
          <w:rFonts w:cs="Times New Roman" w:eastAsia="Times New Roman"/>
          <w:b/>
          <w:bCs/>
          <w:lang w:eastAsia="hr-HR"/>
        </w:rPr>
        <w:t xml:space="preserve">   REPUBLIKA HRVATSKA</w:t>
      </w:r>
    </w:p>
    <w:p w:rsidRDefault="00424E8D" w:rsidP="00424E8D" w:rsidR="00424E8D" w:rsidRPr="00424E8D">
      <w:pPr>
        <w:spacing w:after="0"/>
        <w:jc w:val="both"/>
        <w:rPr>
          <w:rFonts w:cs="Times New Roman" w:eastAsia="Times New Roman"/>
          <w:lang w:eastAsia="hr-HR"/>
        </w:rPr>
      </w:pPr>
      <w:r w:rsidRPr="00424E8D">
        <w:rPr>
          <w:rFonts w:cs="Times New Roman" w:eastAsia="Times New Roman"/>
          <w:b/>
          <w:bCs/>
          <w:lang w:eastAsia="hr-HR"/>
        </w:rPr>
        <w:t>TRGOVAČKI SUD U SPLITU</w:t>
      </w:r>
      <w:r w:rsidRPr="00424E8D">
        <w:rPr>
          <w:rFonts w:cs="Times New Roman" w:eastAsia="Times New Roman"/>
          <w:lang w:eastAsia="hr-HR"/>
        </w:rPr>
        <w:t xml:space="preserve">                                             </w:t>
      </w:r>
      <w:r w:rsidRPr="00424E8D">
        <w:rPr>
          <w:rFonts w:cs="Times New Roman" w:eastAsia="Times New Roman"/>
          <w:b/>
          <w:lang w:eastAsia="hr-HR"/>
        </w:rPr>
        <w:t>Broj: 14. St-114/2011</w:t>
      </w:r>
      <w:r w:rsidRPr="00424E8D">
        <w:rPr>
          <w:rFonts w:cs="Times New Roman" w:eastAsia="Times New Roman"/>
          <w:lang w:eastAsia="hr-HR"/>
        </w:rPr>
        <w:t>.</w:t>
      </w:r>
    </w:p>
    <w:p w:rsidRDefault="00424E8D" w:rsidP="00424E8D" w:rsidR="00424E8D" w:rsidRPr="00424E8D">
      <w:pPr>
        <w:spacing w:after="0"/>
        <w:jc w:val="both"/>
        <w:rPr>
          <w:rFonts w:cs="Times New Roman" w:eastAsia="Times New Roman"/>
          <w:b/>
          <w:lang w:eastAsia="hr-HR"/>
        </w:rPr>
      </w:pPr>
      <w:proofErr w:type="spellStart"/>
      <w:r w:rsidRPr="00424E8D">
        <w:rPr>
          <w:rFonts w:cs="Times New Roman" w:eastAsia="Times New Roman"/>
          <w:b/>
          <w:lang w:eastAsia="hr-HR"/>
        </w:rPr>
        <w:t>Sukoišanska</w:t>
      </w:r>
      <w:proofErr w:type="spellEnd"/>
      <w:r w:rsidRPr="00424E8D">
        <w:rPr>
          <w:rFonts w:cs="Times New Roman" w:eastAsia="Times New Roman"/>
          <w:b/>
          <w:lang w:eastAsia="hr-HR"/>
        </w:rPr>
        <w:t xml:space="preserve"> 6.  – 21 000  S P L I T</w:t>
      </w:r>
    </w:p>
    <w:p w:rsidRDefault="00424E8D" w:rsidP="00424E8D" w:rsidR="00424E8D" w:rsidRPr="00424E8D">
      <w:pPr>
        <w:spacing w:after="0"/>
        <w:jc w:val="both"/>
        <w:rPr>
          <w:rFonts w:cs="Times New Roman" w:eastAsia="Times New Roman"/>
          <w:lang w:eastAsia="hr-HR"/>
        </w:rPr>
      </w:pPr>
    </w:p>
    <w:p w:rsidRDefault="00424E8D" w:rsidP="00424E8D" w:rsidR="00424E8D" w:rsidRPr="00424E8D">
      <w:pPr>
        <w:spacing w:after="0"/>
        <w:jc w:val="both"/>
        <w:rPr>
          <w:rFonts w:cs="Times New Roman" w:eastAsia="Times New Roman"/>
          <w:lang w:eastAsia="hr-HR"/>
        </w:rPr>
      </w:pPr>
    </w:p>
    <w:p w:rsidRDefault="00424E8D" w:rsidP="00424E8D" w:rsidR="00424E8D" w:rsidRPr="00424E8D">
      <w:pPr>
        <w:spacing w:after="0"/>
        <w:jc w:val="center"/>
        <w:rPr>
          <w:rFonts w:cs="Times New Roman" w:eastAsia="Times New Roman"/>
          <w:b/>
          <w:lang w:eastAsia="hr-HR"/>
        </w:rPr>
      </w:pPr>
      <w:r w:rsidRPr="00424E8D">
        <w:rPr>
          <w:rFonts w:cs="Times New Roman" w:eastAsia="Times New Roman"/>
          <w:b/>
          <w:lang w:eastAsia="hr-HR"/>
        </w:rPr>
        <w:t>R E P U B L I K A   H R V A T S K A</w:t>
      </w:r>
    </w:p>
    <w:p w:rsidRDefault="00424E8D" w:rsidP="00424E8D" w:rsidR="00424E8D" w:rsidRPr="00424E8D">
      <w:pPr>
        <w:spacing w:after="0"/>
        <w:jc w:val="center"/>
        <w:rPr>
          <w:rFonts w:cs="Times New Roman" w:eastAsia="Times New Roman"/>
          <w:b/>
          <w:lang w:eastAsia="hr-HR"/>
        </w:rPr>
      </w:pPr>
    </w:p>
    <w:p w:rsidRDefault="00424E8D" w:rsidP="00424E8D" w:rsidR="00424E8D" w:rsidRPr="00424E8D">
      <w:pPr>
        <w:spacing w:after="0"/>
        <w:jc w:val="center"/>
        <w:rPr>
          <w:rFonts w:cs="Times New Roman" w:eastAsia="Times New Roman"/>
          <w:b/>
          <w:lang w:eastAsia="hr-HR"/>
        </w:rPr>
      </w:pPr>
      <w:r w:rsidRPr="00424E8D">
        <w:rPr>
          <w:rFonts w:cs="Times New Roman" w:eastAsia="Times New Roman"/>
          <w:b/>
          <w:lang w:eastAsia="hr-HR"/>
        </w:rPr>
        <w:t>R J E Š E N J E</w:t>
      </w:r>
    </w:p>
    <w:p w:rsidRDefault="00424E8D" w:rsidP="00424E8D" w:rsidR="00424E8D" w:rsidRPr="00424E8D">
      <w:pPr>
        <w:spacing w:after="0"/>
        <w:jc w:val="both"/>
        <w:rPr>
          <w:rFonts w:cs="Times New Roman" w:eastAsia="Times New Roman"/>
          <w:b/>
          <w:bCs/>
          <w:lang w:eastAsia="hr-HR"/>
        </w:rPr>
      </w:pPr>
    </w:p>
    <w:p w:rsidRDefault="00424E8D" w:rsidP="00424E8D" w:rsidR="00424E8D" w:rsidRPr="00424E8D">
      <w:pPr>
        <w:spacing w:after="0"/>
        <w:jc w:val="both"/>
        <w:rPr>
          <w:rFonts w:cs="Times New Roman" w:eastAsia="Times New Roman"/>
          <w:b/>
          <w:bCs/>
          <w:lang w:eastAsia="hr-HR"/>
        </w:rPr>
      </w:pPr>
    </w:p>
    <w:p w:rsidRDefault="00424E8D" w:rsidP="00424E8D" w:rsidR="00424E8D" w:rsidRPr="00424E8D">
      <w:pPr>
        <w:spacing w:after="0"/>
        <w:jc w:val="both"/>
        <w:rPr>
          <w:rFonts w:cs="Times New Roman" w:eastAsia="Calibri"/>
          <w:lang w:val="en-US"/>
        </w:rPr>
      </w:pPr>
      <w:r w:rsidRPr="00424E8D">
        <w:rPr>
          <w:rFonts w:cs="Times New Roman" w:eastAsia="Calibri"/>
          <w:lang w:val="en-US"/>
        </w:rPr>
        <w:t xml:space="preserve">          TRGOVAČKI SUD U SPLITU, </w:t>
      </w:r>
      <w:proofErr w:type="spellStart"/>
      <w:r w:rsidRPr="00424E8D">
        <w:rPr>
          <w:rFonts w:cs="Times New Roman" w:eastAsia="Calibri"/>
          <w:lang w:val="en-US"/>
        </w:rPr>
        <w:t>po</w:t>
      </w:r>
      <w:proofErr w:type="spellEnd"/>
      <w:r w:rsidRPr="00424E8D">
        <w:rPr>
          <w:rFonts w:cs="Times New Roman" w:eastAsia="Calibri"/>
          <w:lang w:val="en-US"/>
        </w:rPr>
        <w:t xml:space="preserve"> </w:t>
      </w:r>
      <w:proofErr w:type="spellStart"/>
      <w:r w:rsidRPr="00424E8D">
        <w:rPr>
          <w:rFonts w:cs="Times New Roman" w:eastAsia="Calibri"/>
          <w:lang w:val="en-US"/>
        </w:rPr>
        <w:t>stečajnom</w:t>
      </w:r>
      <w:proofErr w:type="spellEnd"/>
      <w:r w:rsidRPr="00424E8D">
        <w:rPr>
          <w:rFonts w:cs="Times New Roman" w:eastAsia="Calibri"/>
          <w:lang w:val="en-US"/>
        </w:rPr>
        <w:t xml:space="preserve"> </w:t>
      </w:r>
      <w:proofErr w:type="spellStart"/>
      <w:r w:rsidRPr="00424E8D">
        <w:rPr>
          <w:rFonts w:cs="Times New Roman" w:eastAsia="Calibri"/>
          <w:lang w:val="en-US"/>
        </w:rPr>
        <w:t>sudcu</w:t>
      </w:r>
      <w:proofErr w:type="spellEnd"/>
      <w:r w:rsidRPr="00424E8D">
        <w:rPr>
          <w:rFonts w:cs="Times New Roman" w:eastAsia="Calibri"/>
          <w:lang w:val="en-US"/>
        </w:rPr>
        <w:t xml:space="preserve"> </w:t>
      </w:r>
      <w:proofErr w:type="spellStart"/>
      <w:r w:rsidRPr="00424E8D">
        <w:rPr>
          <w:rFonts w:cs="Times New Roman" w:eastAsia="Calibri"/>
          <w:lang w:val="en-US"/>
        </w:rPr>
        <w:t>Jozi</w:t>
      </w:r>
      <w:proofErr w:type="spellEnd"/>
      <w:r w:rsidRPr="00424E8D">
        <w:rPr>
          <w:rFonts w:cs="Times New Roman" w:eastAsia="Calibri"/>
          <w:lang w:val="en-US"/>
        </w:rPr>
        <w:t xml:space="preserve"> </w:t>
      </w:r>
      <w:proofErr w:type="spellStart"/>
      <w:r w:rsidRPr="00424E8D">
        <w:rPr>
          <w:rFonts w:cs="Times New Roman" w:eastAsia="Calibri"/>
          <w:lang w:val="en-US"/>
        </w:rPr>
        <w:t>Ćaleti</w:t>
      </w:r>
      <w:proofErr w:type="spellEnd"/>
      <w:r w:rsidRPr="00424E8D">
        <w:rPr>
          <w:rFonts w:cs="Times New Roman" w:eastAsia="Calibri"/>
          <w:lang w:val="en-US"/>
        </w:rPr>
        <w:t xml:space="preserve">, u </w:t>
      </w:r>
      <w:proofErr w:type="spellStart"/>
      <w:r w:rsidRPr="00424E8D">
        <w:rPr>
          <w:rFonts w:cs="Times New Roman" w:eastAsia="Calibri"/>
          <w:lang w:val="en-US"/>
        </w:rPr>
        <w:t>stečajnom</w:t>
      </w:r>
      <w:proofErr w:type="spellEnd"/>
      <w:r w:rsidRPr="00424E8D">
        <w:rPr>
          <w:rFonts w:cs="Times New Roman" w:eastAsia="Calibri"/>
          <w:lang w:val="en-US"/>
        </w:rPr>
        <w:t xml:space="preserve"> </w:t>
      </w:r>
      <w:proofErr w:type="spellStart"/>
      <w:r w:rsidRPr="00424E8D">
        <w:rPr>
          <w:rFonts w:cs="Times New Roman" w:eastAsia="Calibri"/>
          <w:lang w:val="en-US"/>
        </w:rPr>
        <w:t>postupku</w:t>
      </w:r>
      <w:proofErr w:type="spellEnd"/>
      <w:r w:rsidRPr="00424E8D">
        <w:rPr>
          <w:rFonts w:cs="Times New Roman" w:eastAsia="Calibri"/>
          <w:lang w:val="en-US"/>
        </w:rPr>
        <w:t xml:space="preserve"> </w:t>
      </w:r>
      <w:proofErr w:type="spellStart"/>
      <w:r w:rsidRPr="00424E8D">
        <w:rPr>
          <w:rFonts w:cs="Times New Roman" w:eastAsia="Calibri"/>
          <w:lang w:val="en-US"/>
        </w:rPr>
        <w:t>nad</w:t>
      </w:r>
      <w:proofErr w:type="spellEnd"/>
      <w:r w:rsidRPr="00424E8D">
        <w:rPr>
          <w:rFonts w:cs="Times New Roman" w:eastAsia="Calibri"/>
          <w:lang w:val="en-US"/>
        </w:rPr>
        <w:t xml:space="preserve"> </w:t>
      </w:r>
      <w:proofErr w:type="spellStart"/>
      <w:r w:rsidRPr="00424E8D">
        <w:rPr>
          <w:rFonts w:cs="Times New Roman" w:eastAsia="Calibri"/>
          <w:lang w:val="en-US"/>
        </w:rPr>
        <w:t>stečajnim</w:t>
      </w:r>
      <w:proofErr w:type="spellEnd"/>
      <w:r w:rsidRPr="00424E8D">
        <w:rPr>
          <w:rFonts w:cs="Times New Roman" w:eastAsia="Calibri"/>
          <w:lang w:val="en-US"/>
        </w:rPr>
        <w:t xml:space="preserve"> </w:t>
      </w:r>
      <w:proofErr w:type="spellStart"/>
      <w:r w:rsidRPr="00424E8D">
        <w:rPr>
          <w:rFonts w:cs="Times New Roman" w:eastAsia="Calibri"/>
          <w:lang w:val="en-US"/>
        </w:rPr>
        <w:t>Dužnikom</w:t>
      </w:r>
      <w:proofErr w:type="spellEnd"/>
      <w:r w:rsidRPr="00424E8D">
        <w:rPr>
          <w:rFonts w:cs="Times New Roman" w:eastAsia="Calibri"/>
          <w:lang w:val="en-US"/>
        </w:rPr>
        <w:t xml:space="preserve">: ŽELJEZARA SPLIT, </w:t>
      </w:r>
      <w:proofErr w:type="spellStart"/>
      <w:r w:rsidRPr="00424E8D">
        <w:rPr>
          <w:rFonts w:cs="Times New Roman" w:eastAsia="Calibri"/>
          <w:lang w:val="en-US"/>
        </w:rPr>
        <w:t>d.d</w:t>
      </w:r>
      <w:proofErr w:type="spellEnd"/>
      <w:r w:rsidRPr="00424E8D">
        <w:rPr>
          <w:rFonts w:cs="Times New Roman" w:eastAsia="Calibri"/>
          <w:lang w:val="en-US"/>
        </w:rPr>
        <w:t xml:space="preserve">., u </w:t>
      </w:r>
      <w:proofErr w:type="spellStart"/>
      <w:r w:rsidRPr="00424E8D">
        <w:rPr>
          <w:rFonts w:cs="Times New Roman" w:eastAsia="Calibri"/>
          <w:lang w:val="en-US"/>
        </w:rPr>
        <w:t>stečaju</w:t>
      </w:r>
      <w:proofErr w:type="spellEnd"/>
      <w:r w:rsidRPr="00424E8D">
        <w:rPr>
          <w:rFonts w:cs="Times New Roman" w:eastAsia="Calibri"/>
          <w:lang w:val="en-US"/>
        </w:rPr>
        <w:t xml:space="preserve">, </w:t>
      </w:r>
      <w:proofErr w:type="spellStart"/>
      <w:r w:rsidRPr="00424E8D">
        <w:rPr>
          <w:rFonts w:cs="Times New Roman" w:eastAsia="Calibri"/>
          <w:lang w:val="en-US"/>
        </w:rPr>
        <w:t>Kaštel</w:t>
      </w:r>
      <w:proofErr w:type="spellEnd"/>
      <w:r w:rsidRPr="00424E8D">
        <w:rPr>
          <w:rFonts w:cs="Times New Roman" w:eastAsia="Calibri"/>
          <w:lang w:val="en-US"/>
        </w:rPr>
        <w:t xml:space="preserve"> </w:t>
      </w:r>
      <w:proofErr w:type="spellStart"/>
      <w:r w:rsidRPr="00424E8D">
        <w:rPr>
          <w:rFonts w:cs="Times New Roman" w:eastAsia="Calibri"/>
          <w:lang w:val="en-US"/>
        </w:rPr>
        <w:t>Sućurac</w:t>
      </w:r>
      <w:proofErr w:type="spellEnd"/>
      <w:r w:rsidRPr="00424E8D">
        <w:rPr>
          <w:rFonts w:cs="Times New Roman" w:eastAsia="Calibri"/>
          <w:lang w:val="en-US"/>
        </w:rPr>
        <w:t xml:space="preserve">, </w:t>
      </w:r>
      <w:proofErr w:type="spellStart"/>
      <w:r w:rsidRPr="00424E8D">
        <w:rPr>
          <w:rFonts w:cs="Times New Roman" w:eastAsia="Calibri"/>
          <w:lang w:val="en-US"/>
        </w:rPr>
        <w:t>Cesta</w:t>
      </w:r>
      <w:proofErr w:type="spellEnd"/>
      <w:r w:rsidRPr="00424E8D">
        <w:rPr>
          <w:rFonts w:cs="Times New Roman" w:eastAsia="Calibri"/>
          <w:lang w:val="en-US"/>
        </w:rPr>
        <w:t xml:space="preserve"> dr. </w:t>
      </w:r>
      <w:proofErr w:type="spellStart"/>
      <w:r w:rsidRPr="00424E8D">
        <w:rPr>
          <w:rFonts w:cs="Times New Roman" w:eastAsia="Calibri"/>
          <w:lang w:val="en-US"/>
        </w:rPr>
        <w:t>Franje</w:t>
      </w:r>
      <w:proofErr w:type="spellEnd"/>
      <w:r w:rsidRPr="00424E8D">
        <w:rPr>
          <w:rFonts w:cs="Times New Roman" w:eastAsia="Calibri"/>
          <w:lang w:val="en-US"/>
        </w:rPr>
        <w:t xml:space="preserve"> </w:t>
      </w:r>
      <w:proofErr w:type="spellStart"/>
      <w:r w:rsidRPr="00424E8D">
        <w:rPr>
          <w:rFonts w:cs="Times New Roman" w:eastAsia="Calibri"/>
          <w:lang w:val="en-US"/>
        </w:rPr>
        <w:t>Tuđmana</w:t>
      </w:r>
      <w:proofErr w:type="spellEnd"/>
      <w:r w:rsidRPr="00424E8D">
        <w:rPr>
          <w:rFonts w:cs="Times New Roman" w:eastAsia="Calibri"/>
          <w:lang w:val="en-US"/>
        </w:rPr>
        <w:t xml:space="preserve"> bb., OIB: 96423434291., (</w:t>
      </w:r>
      <w:proofErr w:type="spellStart"/>
      <w:r w:rsidRPr="00424E8D">
        <w:rPr>
          <w:rFonts w:cs="Times New Roman" w:eastAsia="Calibri"/>
          <w:lang w:val="en-US"/>
        </w:rPr>
        <w:t>dalje</w:t>
      </w:r>
      <w:proofErr w:type="spellEnd"/>
      <w:r w:rsidRPr="00424E8D">
        <w:rPr>
          <w:rFonts w:cs="Times New Roman" w:eastAsia="Calibri"/>
          <w:lang w:val="en-US"/>
        </w:rPr>
        <w:t xml:space="preserve">: </w:t>
      </w:r>
      <w:proofErr w:type="spellStart"/>
      <w:r w:rsidRPr="00424E8D">
        <w:rPr>
          <w:rFonts w:cs="Times New Roman" w:eastAsia="Calibri"/>
          <w:lang w:val="en-US"/>
        </w:rPr>
        <w:t>Dužnik</w:t>
      </w:r>
      <w:proofErr w:type="spellEnd"/>
      <w:r w:rsidRPr="00424E8D">
        <w:rPr>
          <w:rFonts w:cs="Times New Roman" w:eastAsia="Calibri"/>
          <w:lang w:val="en-US"/>
        </w:rPr>
        <w:t xml:space="preserve"> </w:t>
      </w:r>
      <w:proofErr w:type="spellStart"/>
      <w:r w:rsidRPr="00424E8D">
        <w:rPr>
          <w:rFonts w:cs="Times New Roman" w:eastAsia="Calibri"/>
          <w:lang w:val="en-US"/>
        </w:rPr>
        <w:t>ili</w:t>
      </w:r>
      <w:proofErr w:type="spellEnd"/>
      <w:r w:rsidRPr="00424E8D">
        <w:rPr>
          <w:rFonts w:cs="Times New Roman" w:eastAsia="Calibri"/>
          <w:lang w:val="en-US"/>
        </w:rPr>
        <w:t xml:space="preserve"> </w:t>
      </w:r>
      <w:proofErr w:type="spellStart"/>
      <w:r w:rsidRPr="00424E8D">
        <w:rPr>
          <w:rFonts w:cs="Times New Roman" w:eastAsia="Calibri"/>
          <w:lang w:val="en-US"/>
        </w:rPr>
        <w:t>stečajni</w:t>
      </w:r>
      <w:proofErr w:type="spellEnd"/>
      <w:r w:rsidRPr="00424E8D">
        <w:rPr>
          <w:rFonts w:cs="Times New Roman" w:eastAsia="Calibri"/>
          <w:lang w:val="en-US"/>
        </w:rPr>
        <w:t xml:space="preserve"> </w:t>
      </w:r>
      <w:proofErr w:type="spellStart"/>
      <w:r w:rsidRPr="00424E8D">
        <w:rPr>
          <w:rFonts w:cs="Times New Roman" w:eastAsia="Calibri"/>
          <w:lang w:val="en-US"/>
        </w:rPr>
        <w:t>Dužnik</w:t>
      </w:r>
      <w:proofErr w:type="spellEnd"/>
      <w:r w:rsidRPr="00424E8D">
        <w:rPr>
          <w:rFonts w:cs="Times New Roman" w:eastAsia="Calibri"/>
          <w:lang w:val="en-US"/>
        </w:rPr>
        <w:t xml:space="preserve">), </w:t>
      </w:r>
      <w:proofErr w:type="spellStart"/>
      <w:r w:rsidRPr="00424E8D">
        <w:rPr>
          <w:rFonts w:cs="Times New Roman" w:eastAsia="Calibri"/>
          <w:lang w:val="en-US"/>
        </w:rPr>
        <w:t>kojega</w:t>
      </w:r>
      <w:proofErr w:type="spellEnd"/>
      <w:r w:rsidRPr="00424E8D">
        <w:rPr>
          <w:rFonts w:cs="Times New Roman" w:eastAsia="Calibri"/>
          <w:lang w:val="en-US"/>
        </w:rPr>
        <w:t xml:space="preserve"> </w:t>
      </w:r>
      <w:proofErr w:type="spellStart"/>
      <w:r w:rsidRPr="00424E8D">
        <w:rPr>
          <w:rFonts w:cs="Times New Roman" w:eastAsia="Calibri"/>
          <w:lang w:val="en-US"/>
        </w:rPr>
        <w:t>zastupa</w:t>
      </w:r>
      <w:proofErr w:type="spellEnd"/>
      <w:r w:rsidRPr="00424E8D">
        <w:rPr>
          <w:rFonts w:cs="Times New Roman" w:eastAsia="Calibri"/>
          <w:lang w:val="en-US"/>
        </w:rPr>
        <w:t xml:space="preserve"> </w:t>
      </w:r>
      <w:proofErr w:type="spellStart"/>
      <w:r w:rsidRPr="00424E8D">
        <w:rPr>
          <w:rFonts w:cs="Times New Roman" w:eastAsia="Calibri"/>
          <w:lang w:val="en-US"/>
        </w:rPr>
        <w:t>stečajni</w:t>
      </w:r>
      <w:proofErr w:type="spellEnd"/>
      <w:r w:rsidRPr="00424E8D">
        <w:rPr>
          <w:rFonts w:cs="Times New Roman" w:eastAsia="Calibri"/>
          <w:lang w:val="en-US"/>
        </w:rPr>
        <w:t xml:space="preserve"> </w:t>
      </w:r>
      <w:proofErr w:type="spellStart"/>
      <w:r w:rsidRPr="00424E8D">
        <w:rPr>
          <w:rFonts w:cs="Times New Roman" w:eastAsia="Calibri"/>
          <w:lang w:val="en-US"/>
        </w:rPr>
        <w:t>upravitelj</w:t>
      </w:r>
      <w:proofErr w:type="spellEnd"/>
      <w:r w:rsidRPr="00424E8D">
        <w:rPr>
          <w:rFonts w:cs="Times New Roman" w:eastAsia="Calibri"/>
          <w:lang w:val="en-US"/>
        </w:rPr>
        <w:t xml:space="preserve"> </w:t>
      </w:r>
      <w:proofErr w:type="spellStart"/>
      <w:r w:rsidRPr="00424E8D">
        <w:rPr>
          <w:rFonts w:cs="Times New Roman" w:eastAsia="Calibri"/>
          <w:lang w:val="en-US"/>
        </w:rPr>
        <w:t>Vedran</w:t>
      </w:r>
      <w:proofErr w:type="spellEnd"/>
      <w:r w:rsidRPr="00424E8D">
        <w:rPr>
          <w:rFonts w:cs="Times New Roman" w:eastAsia="Calibri"/>
          <w:lang w:val="en-US"/>
        </w:rPr>
        <w:t xml:space="preserve"> </w:t>
      </w:r>
      <w:proofErr w:type="spellStart"/>
      <w:r w:rsidRPr="00424E8D">
        <w:rPr>
          <w:rFonts w:cs="Times New Roman" w:eastAsia="Calibri"/>
          <w:lang w:val="en-US"/>
        </w:rPr>
        <w:t>Šeparović</w:t>
      </w:r>
      <w:proofErr w:type="spellEnd"/>
      <w:r w:rsidRPr="00424E8D">
        <w:rPr>
          <w:rFonts w:cs="Times New Roman" w:eastAsia="Calibri"/>
          <w:lang w:val="en-US"/>
        </w:rPr>
        <w:t xml:space="preserve">, </w:t>
      </w:r>
      <w:proofErr w:type="spellStart"/>
      <w:r w:rsidRPr="00424E8D">
        <w:rPr>
          <w:rFonts w:cs="Times New Roman" w:eastAsia="Calibri"/>
          <w:lang w:val="en-US"/>
        </w:rPr>
        <w:t>iz</w:t>
      </w:r>
      <w:proofErr w:type="spellEnd"/>
      <w:r w:rsidRPr="00424E8D">
        <w:rPr>
          <w:rFonts w:cs="Times New Roman" w:eastAsia="Calibri"/>
          <w:lang w:val="en-US"/>
        </w:rPr>
        <w:t xml:space="preserve"> </w:t>
      </w:r>
      <w:proofErr w:type="spellStart"/>
      <w:r w:rsidRPr="00424E8D">
        <w:rPr>
          <w:rFonts w:cs="Times New Roman" w:eastAsia="Calibri"/>
          <w:lang w:val="en-US"/>
        </w:rPr>
        <w:t>Splita</w:t>
      </w:r>
      <w:proofErr w:type="spellEnd"/>
      <w:r w:rsidRPr="00424E8D">
        <w:rPr>
          <w:rFonts w:cs="Times New Roman" w:eastAsia="Calibri"/>
          <w:lang w:val="en-US"/>
        </w:rPr>
        <w:t xml:space="preserve">, </w:t>
      </w:r>
      <w:proofErr w:type="spellStart"/>
      <w:r w:rsidRPr="00424E8D">
        <w:rPr>
          <w:rFonts w:cs="Times New Roman" w:eastAsia="Calibri"/>
          <w:lang w:val="en-US"/>
        </w:rPr>
        <w:t>odlučujući</w:t>
      </w:r>
      <w:proofErr w:type="spellEnd"/>
      <w:r w:rsidRPr="00424E8D">
        <w:rPr>
          <w:rFonts w:cs="Times New Roman" w:eastAsia="Calibri"/>
          <w:lang w:val="en-US"/>
        </w:rPr>
        <w:t xml:space="preserve"> o </w:t>
      </w:r>
      <w:proofErr w:type="spellStart"/>
      <w:r w:rsidRPr="00424E8D">
        <w:rPr>
          <w:rFonts w:cs="Times New Roman" w:eastAsia="Calibri"/>
          <w:lang w:val="en-US"/>
        </w:rPr>
        <w:t>isplati</w:t>
      </w:r>
      <w:proofErr w:type="spellEnd"/>
      <w:r w:rsidRPr="00424E8D">
        <w:rPr>
          <w:rFonts w:cs="Times New Roman" w:eastAsia="Calibri"/>
          <w:lang w:val="en-US"/>
        </w:rPr>
        <w:t xml:space="preserve"> </w:t>
      </w:r>
      <w:proofErr w:type="spellStart"/>
      <w:r w:rsidRPr="00424E8D">
        <w:rPr>
          <w:rFonts w:cs="Times New Roman" w:eastAsia="Calibri"/>
          <w:lang w:val="en-US"/>
        </w:rPr>
        <w:t>razlučnog</w:t>
      </w:r>
      <w:proofErr w:type="spellEnd"/>
      <w:r w:rsidRPr="00424E8D">
        <w:rPr>
          <w:rFonts w:cs="Times New Roman" w:eastAsia="Calibri"/>
          <w:lang w:val="en-US"/>
        </w:rPr>
        <w:t xml:space="preserve"> </w:t>
      </w:r>
      <w:proofErr w:type="spellStart"/>
      <w:r w:rsidRPr="00424E8D">
        <w:rPr>
          <w:rFonts w:cs="Times New Roman" w:eastAsia="Calibri"/>
          <w:lang w:val="en-US"/>
        </w:rPr>
        <w:t>prava</w:t>
      </w:r>
      <w:proofErr w:type="spellEnd"/>
      <w:r w:rsidRPr="00424E8D">
        <w:rPr>
          <w:rFonts w:cs="Times New Roman" w:eastAsia="Calibri"/>
          <w:lang w:val="en-US"/>
        </w:rPr>
        <w:t xml:space="preserve">, 03. </w:t>
      </w:r>
      <w:proofErr w:type="spellStart"/>
      <w:proofErr w:type="gramStart"/>
      <w:r w:rsidRPr="00424E8D">
        <w:rPr>
          <w:rFonts w:cs="Times New Roman" w:eastAsia="Calibri"/>
          <w:lang w:val="en-US"/>
        </w:rPr>
        <w:t>siječnja</w:t>
      </w:r>
      <w:proofErr w:type="spellEnd"/>
      <w:proofErr w:type="gramEnd"/>
      <w:r w:rsidRPr="00424E8D">
        <w:rPr>
          <w:rFonts w:cs="Times New Roman" w:eastAsia="Calibri"/>
          <w:lang w:val="en-US"/>
        </w:rPr>
        <w:t xml:space="preserve"> 2018, </w:t>
      </w:r>
    </w:p>
    <w:p w:rsidRDefault="00424E8D" w:rsidP="00424E8D" w:rsidR="00424E8D" w:rsidRPr="00424E8D">
      <w:pPr>
        <w:spacing w:after="0"/>
        <w:rPr>
          <w:rFonts w:cs="Times New Roman" w:eastAsia="Times New Roman"/>
          <w:szCs w:val="20"/>
          <w:lang w:eastAsia="hr-HR"/>
        </w:rPr>
      </w:pPr>
    </w:p>
    <w:p w:rsidRDefault="00424E8D" w:rsidP="00424E8D" w:rsidR="00424E8D" w:rsidRPr="00424E8D">
      <w:pPr>
        <w:spacing w:after="0"/>
        <w:jc w:val="center"/>
        <w:rPr>
          <w:rFonts w:cs="Times New Roman" w:eastAsia="Times New Roman"/>
          <w:lang w:eastAsia="hr-HR"/>
        </w:rPr>
      </w:pPr>
      <w:r w:rsidRPr="00424E8D">
        <w:rPr>
          <w:rFonts w:cs="Times New Roman" w:eastAsia="Times New Roman"/>
          <w:lang w:eastAsia="hr-HR"/>
        </w:rPr>
        <w:t xml:space="preserve">r i j e š i o    j e                   </w:t>
      </w:r>
    </w:p>
    <w:p w:rsidRDefault="00424E8D" w:rsidP="00424E8D" w:rsidR="00424E8D" w:rsidRPr="00424E8D">
      <w:pPr>
        <w:spacing w:after="0"/>
        <w:jc w:val="both"/>
        <w:rPr>
          <w:rFonts w:cs="Times New Roman" w:eastAsia="Calibri" w:hAnsi="Calibri" w:ascii="Calibri"/>
          <w:lang w:val="en-US"/>
        </w:rPr>
      </w:pPr>
    </w:p>
    <w:p w:rsidRDefault="00424E8D" w:rsidP="00424E8D" w:rsidR="00424E8D" w:rsidRPr="00424E8D">
      <w:pPr>
        <w:spacing w:after="0"/>
        <w:jc w:val="both"/>
        <w:rPr>
          <w:rFonts w:cs="Times New Roman" w:eastAsia="Times New Roman"/>
          <w:lang w:eastAsia="hr-HR"/>
        </w:rPr>
      </w:pPr>
      <w:r w:rsidRPr="00424E8D">
        <w:rPr>
          <w:rFonts w:cs="Times New Roman" w:eastAsia="Times New Roman"/>
          <w:lang w:eastAsia="hr-HR"/>
        </w:rPr>
        <w:t xml:space="preserve">          N</w:t>
      </w:r>
      <w:proofErr w:type="spellStart"/>
      <w:r w:rsidRPr="00424E8D">
        <w:rPr>
          <w:rFonts w:cs="Times New Roman" w:eastAsia="Times New Roman"/>
          <w:lang w:eastAsia="hr-HR" w:val="de-DE"/>
        </w:rPr>
        <w:t>ala</w:t>
      </w:r>
      <w:proofErr w:type="spellEnd"/>
      <w:r w:rsidRPr="00424E8D">
        <w:rPr>
          <w:rFonts w:cs="Times New Roman" w:eastAsia="Times New Roman"/>
          <w:lang w:eastAsia="hr-HR"/>
        </w:rPr>
        <w:t>ž</w:t>
      </w:r>
      <w:r w:rsidRPr="00424E8D">
        <w:rPr>
          <w:rFonts w:cs="Times New Roman" w:eastAsia="Times New Roman"/>
          <w:lang w:eastAsia="hr-HR" w:val="de-DE"/>
        </w:rPr>
        <w:t>e se Ra</w:t>
      </w:r>
      <w:r w:rsidRPr="00424E8D">
        <w:rPr>
          <w:rFonts w:cs="Times New Roman" w:eastAsia="Times New Roman"/>
          <w:lang w:eastAsia="hr-HR"/>
        </w:rPr>
        <w:t>č</w:t>
      </w:r>
      <w:proofErr w:type="spellStart"/>
      <w:r w:rsidRPr="00424E8D">
        <w:rPr>
          <w:rFonts w:cs="Times New Roman" w:eastAsia="Times New Roman"/>
          <w:lang w:eastAsia="hr-HR" w:val="de-DE"/>
        </w:rPr>
        <w:t>unovodstvu</w:t>
      </w:r>
      <w:proofErr w:type="spellEnd"/>
      <w:r w:rsidRPr="00424E8D">
        <w:rPr>
          <w:rFonts w:cs="Times New Roman" w:eastAsia="Times New Roman"/>
          <w:lang w:eastAsia="hr-HR" w:val="de-DE"/>
        </w:rPr>
        <w:t xml:space="preserve"> </w:t>
      </w:r>
      <w:proofErr w:type="spellStart"/>
      <w:r w:rsidRPr="00424E8D">
        <w:rPr>
          <w:rFonts w:cs="Times New Roman" w:eastAsia="Times New Roman"/>
          <w:lang w:eastAsia="hr-HR" w:val="de-DE"/>
        </w:rPr>
        <w:t>ovog</w:t>
      </w:r>
      <w:proofErr w:type="spellEnd"/>
      <w:r w:rsidRPr="00424E8D">
        <w:rPr>
          <w:rFonts w:cs="Times New Roman" w:eastAsia="Times New Roman"/>
          <w:lang w:eastAsia="hr-HR" w:val="de-DE"/>
        </w:rPr>
        <w:t xml:space="preserve"> Suda</w:t>
      </w:r>
      <w:r w:rsidRPr="00424E8D">
        <w:rPr>
          <w:rFonts w:cs="Times New Roman" w:eastAsia="Times New Roman"/>
          <w:lang w:eastAsia="hr-HR"/>
        </w:rPr>
        <w:t xml:space="preserve">, </w:t>
      </w:r>
      <w:proofErr w:type="spellStart"/>
      <w:r w:rsidRPr="00424E8D">
        <w:rPr>
          <w:rFonts w:cs="Times New Roman" w:eastAsia="Times New Roman"/>
          <w:lang w:eastAsia="hr-HR" w:val="de-DE"/>
        </w:rPr>
        <w:t>sa</w:t>
      </w:r>
      <w:proofErr w:type="spellEnd"/>
      <w:r w:rsidRPr="00424E8D">
        <w:rPr>
          <w:rFonts w:cs="Times New Roman" w:eastAsia="Times New Roman"/>
          <w:lang w:eastAsia="hr-HR" w:val="de-DE"/>
        </w:rPr>
        <w:t xml:space="preserve"> </w:t>
      </w:r>
      <w:proofErr w:type="spellStart"/>
      <w:r w:rsidRPr="00424E8D">
        <w:rPr>
          <w:rFonts w:cs="Times New Roman" w:eastAsia="Times New Roman"/>
          <w:lang w:eastAsia="hr-HR" w:val="de-DE"/>
        </w:rPr>
        <w:t>Obra</w:t>
      </w:r>
      <w:proofErr w:type="spellEnd"/>
      <w:r w:rsidRPr="00424E8D">
        <w:rPr>
          <w:rFonts w:cs="Times New Roman" w:eastAsia="Times New Roman"/>
          <w:lang w:eastAsia="hr-HR"/>
        </w:rPr>
        <w:t>č</w:t>
      </w:r>
      <w:proofErr w:type="spellStart"/>
      <w:r w:rsidRPr="00424E8D">
        <w:rPr>
          <w:rFonts w:cs="Times New Roman" w:eastAsia="Times New Roman"/>
          <w:lang w:eastAsia="hr-HR" w:val="de-DE"/>
        </w:rPr>
        <w:t>unskog</w:t>
      </w:r>
      <w:proofErr w:type="spellEnd"/>
      <w:r w:rsidRPr="00424E8D">
        <w:rPr>
          <w:rFonts w:cs="Times New Roman" w:eastAsia="Times New Roman"/>
          <w:lang w:eastAsia="hr-HR" w:val="de-DE"/>
        </w:rPr>
        <w:t xml:space="preserve"> </w:t>
      </w:r>
      <w:proofErr w:type="spellStart"/>
      <w:r w:rsidRPr="00424E8D">
        <w:rPr>
          <w:rFonts w:cs="Times New Roman" w:eastAsia="Times New Roman"/>
          <w:lang w:eastAsia="hr-HR" w:val="de-DE"/>
        </w:rPr>
        <w:t>lista</w:t>
      </w:r>
      <w:proofErr w:type="spellEnd"/>
      <w:r w:rsidRPr="00424E8D">
        <w:rPr>
          <w:rFonts w:cs="Times New Roman" w:eastAsia="Times New Roman"/>
          <w:lang w:eastAsia="hr-HR" w:val="de-DE"/>
        </w:rPr>
        <w:t xml:space="preserve"> </w:t>
      </w:r>
      <w:proofErr w:type="spellStart"/>
      <w:r w:rsidRPr="00424E8D">
        <w:rPr>
          <w:rFonts w:cs="Times New Roman" w:eastAsia="Times New Roman"/>
          <w:lang w:eastAsia="hr-HR" w:val="de-DE"/>
        </w:rPr>
        <w:t>koji</w:t>
      </w:r>
      <w:proofErr w:type="spellEnd"/>
      <w:r w:rsidRPr="00424E8D">
        <w:rPr>
          <w:rFonts w:cs="Times New Roman" w:eastAsia="Times New Roman"/>
          <w:lang w:eastAsia="hr-HR" w:val="de-DE"/>
        </w:rPr>
        <w:t xml:space="preserve"> se </w:t>
      </w:r>
      <w:proofErr w:type="spellStart"/>
      <w:r w:rsidRPr="00424E8D">
        <w:rPr>
          <w:rFonts w:cs="Times New Roman" w:eastAsia="Times New Roman"/>
          <w:lang w:eastAsia="hr-HR" w:val="de-DE"/>
        </w:rPr>
        <w:t>vodi</w:t>
      </w:r>
      <w:proofErr w:type="spellEnd"/>
      <w:r w:rsidRPr="00424E8D">
        <w:rPr>
          <w:rFonts w:cs="Times New Roman" w:eastAsia="Times New Roman"/>
          <w:lang w:eastAsia="hr-HR" w:val="de-DE"/>
        </w:rPr>
        <w:t xml:space="preserve"> </w:t>
      </w:r>
      <w:proofErr w:type="spellStart"/>
      <w:r w:rsidRPr="00424E8D">
        <w:rPr>
          <w:rFonts w:cs="Times New Roman" w:eastAsia="Times New Roman"/>
          <w:lang w:eastAsia="hr-HR" w:val="de-DE"/>
        </w:rPr>
        <w:t>za</w:t>
      </w:r>
      <w:proofErr w:type="spellEnd"/>
      <w:r w:rsidRPr="00424E8D">
        <w:rPr>
          <w:rFonts w:cs="Times New Roman" w:eastAsia="Times New Roman"/>
          <w:lang w:eastAsia="hr-HR" w:val="de-DE"/>
        </w:rPr>
        <w:t xml:space="preserve"> </w:t>
      </w:r>
      <w:proofErr w:type="spellStart"/>
      <w:r w:rsidRPr="00424E8D">
        <w:rPr>
          <w:rFonts w:cs="Times New Roman" w:eastAsia="Times New Roman"/>
          <w:lang w:eastAsia="hr-HR" w:val="de-DE"/>
        </w:rPr>
        <w:t>predmet</w:t>
      </w:r>
      <w:proofErr w:type="spellEnd"/>
      <w:r w:rsidRPr="00424E8D">
        <w:rPr>
          <w:rFonts w:cs="Times New Roman" w:eastAsia="Times New Roman"/>
          <w:lang w:eastAsia="hr-HR"/>
        </w:rPr>
        <w:t xml:space="preserve">: XIV ST-114/11. – ŽELJEZARA SPLIT, </w:t>
      </w:r>
      <w:proofErr w:type="spellStart"/>
      <w:r w:rsidRPr="00424E8D">
        <w:rPr>
          <w:rFonts w:cs="Times New Roman" w:eastAsia="Times New Roman"/>
          <w:lang w:eastAsia="hr-HR"/>
        </w:rPr>
        <w:t>D.D</w:t>
      </w:r>
      <w:proofErr w:type="spellEnd"/>
      <w:r w:rsidRPr="00424E8D">
        <w:rPr>
          <w:rFonts w:cs="Times New Roman" w:eastAsia="Times New Roman"/>
          <w:lang w:eastAsia="hr-HR"/>
        </w:rPr>
        <w:t>,</w:t>
      </w:r>
    </w:p>
    <w:p w:rsidRDefault="00424E8D" w:rsidP="00424E8D" w:rsidR="00424E8D" w:rsidRPr="00424E8D">
      <w:pPr>
        <w:spacing w:after="0"/>
        <w:jc w:val="both"/>
        <w:rPr>
          <w:rFonts w:cs="Times New Roman" w:eastAsia="Times New Roman"/>
          <w:lang w:eastAsia="hr-HR"/>
        </w:rPr>
      </w:pPr>
    </w:p>
    <w:p w:rsidRDefault="00424E8D" w:rsidP="00424E8D" w:rsidR="00424E8D" w:rsidRPr="00424E8D">
      <w:pPr>
        <w:spacing w:after="0"/>
        <w:jc w:val="both"/>
        <w:rPr>
          <w:rFonts w:cs="Times New Roman" w:eastAsia="Times New Roman"/>
          <w:b/>
          <w:bCs/>
          <w:lang w:eastAsia="hr-HR"/>
        </w:rPr>
      </w:pPr>
      <w:r w:rsidRPr="00424E8D">
        <w:rPr>
          <w:rFonts w:cs="Times New Roman" w:eastAsia="Times New Roman"/>
          <w:lang w:eastAsia="hr-HR"/>
        </w:rPr>
        <w:t xml:space="preserve">iznos od: 1.850.000,00 kuna isplatiti </w:t>
      </w:r>
      <w:proofErr w:type="spellStart"/>
      <w:r w:rsidRPr="00424E8D">
        <w:rPr>
          <w:rFonts w:cs="Times New Roman" w:eastAsia="Times New Roman"/>
          <w:lang w:eastAsia="hr-HR"/>
        </w:rPr>
        <w:t>razlučnom</w:t>
      </w:r>
      <w:proofErr w:type="spellEnd"/>
      <w:r w:rsidRPr="00424E8D">
        <w:rPr>
          <w:rFonts w:cs="Times New Roman" w:eastAsia="Times New Roman"/>
          <w:lang w:eastAsia="hr-HR"/>
        </w:rPr>
        <w:t xml:space="preserve"> vjerovniku UNIQA osiguranje d.d., Zagreb (Grad Zagreb), Planinska 13 A, OIB: 75665455333, na račun broj, IBAN: HR9723400091510678326, koji se vodi kod: PRIVREDNE BANKE ZAGREB, d.d., Zagreb, svrha: „isplata </w:t>
      </w:r>
      <w:proofErr w:type="spellStart"/>
      <w:r w:rsidRPr="00424E8D">
        <w:rPr>
          <w:rFonts w:cs="Times New Roman" w:eastAsia="Times New Roman"/>
          <w:lang w:eastAsia="hr-HR"/>
        </w:rPr>
        <w:t>razlučnog</w:t>
      </w:r>
      <w:proofErr w:type="spellEnd"/>
      <w:r w:rsidRPr="00424E8D">
        <w:rPr>
          <w:rFonts w:cs="Times New Roman" w:eastAsia="Times New Roman"/>
          <w:lang w:eastAsia="hr-HR"/>
        </w:rPr>
        <w:t xml:space="preserve"> prava po Rješenju od 20. studenog 2017, broj: 14. St-114/2011.“, sukladno podnesku istoga </w:t>
      </w:r>
      <w:proofErr w:type="spellStart"/>
      <w:r w:rsidRPr="00424E8D">
        <w:rPr>
          <w:rFonts w:cs="Times New Roman" w:eastAsia="Times New Roman"/>
          <w:lang w:eastAsia="hr-HR"/>
        </w:rPr>
        <w:t>Razlučnog</w:t>
      </w:r>
      <w:proofErr w:type="spellEnd"/>
      <w:r w:rsidRPr="00424E8D">
        <w:rPr>
          <w:rFonts w:cs="Times New Roman" w:eastAsia="Times New Roman"/>
          <w:lang w:eastAsia="hr-HR"/>
        </w:rPr>
        <w:t xml:space="preserve"> vjerovnika od 03. siječnja 2018. a koji se u prilogu dostavlja.</w:t>
      </w:r>
    </w:p>
    <w:p w:rsidRDefault="00424E8D" w:rsidP="00424E8D" w:rsidR="00424E8D" w:rsidRPr="00424E8D">
      <w:pPr>
        <w:spacing w:after="0"/>
        <w:jc w:val="both"/>
        <w:rPr>
          <w:rFonts w:cs="Times New Roman" w:eastAsia="Times New Roman"/>
          <w:lang w:eastAsia="hr-HR"/>
        </w:rPr>
      </w:pPr>
    </w:p>
    <w:p w:rsidRDefault="00424E8D" w:rsidP="00424E8D" w:rsidR="00424E8D" w:rsidRPr="00424E8D">
      <w:pPr>
        <w:spacing w:after="0"/>
        <w:jc w:val="both"/>
        <w:rPr>
          <w:rFonts w:cs="Times New Roman" w:eastAsia="Times New Roman"/>
          <w:lang w:eastAsia="hr-HR"/>
        </w:rPr>
      </w:pPr>
    </w:p>
    <w:p w:rsidRDefault="00424E8D" w:rsidP="00424E8D" w:rsidR="00424E8D" w:rsidRPr="00424E8D">
      <w:pPr>
        <w:tabs>
          <w:tab w:pos="2520" w:val="left"/>
        </w:tabs>
        <w:spacing w:after="0"/>
        <w:jc w:val="center"/>
        <w:rPr>
          <w:rFonts w:cs="Times New Roman" w:eastAsia="Times New Roman"/>
          <w:lang w:eastAsia="hr-HR"/>
        </w:rPr>
      </w:pPr>
      <w:r w:rsidRPr="00424E8D">
        <w:rPr>
          <w:rFonts w:cs="Times New Roman" w:eastAsia="Times New Roman"/>
          <w:lang w:eastAsia="hr-HR"/>
        </w:rPr>
        <w:t>Split, 03. siječnja 2018.</w:t>
      </w:r>
    </w:p>
    <w:p w:rsidRDefault="00424E8D" w:rsidP="00424E8D" w:rsidR="00424E8D" w:rsidRPr="00424E8D">
      <w:pPr>
        <w:tabs>
          <w:tab w:pos="2520" w:val="left"/>
        </w:tabs>
        <w:spacing w:after="0"/>
        <w:jc w:val="both"/>
        <w:rPr>
          <w:rFonts w:cs="Times New Roman" w:eastAsia="Times New Roman"/>
          <w:lang w:eastAsia="hr-HR"/>
        </w:rPr>
      </w:pPr>
    </w:p>
    <w:p w:rsidRDefault="00424E8D" w:rsidP="00424E8D" w:rsidR="00424E8D" w:rsidRPr="00424E8D">
      <w:pPr>
        <w:tabs>
          <w:tab w:pos="2520" w:val="left"/>
        </w:tabs>
        <w:spacing w:after="0"/>
        <w:jc w:val="both"/>
        <w:rPr>
          <w:rFonts w:cs="Times New Roman" w:eastAsia="Times New Roman"/>
          <w:lang w:eastAsia="hr-HR"/>
        </w:rPr>
      </w:pPr>
      <w:r w:rsidRPr="00424E8D">
        <w:rPr>
          <w:rFonts w:cs="Times New Roman" w:eastAsia="Times New Roman"/>
          <w:lang w:eastAsia="hr-HR"/>
        </w:rPr>
        <w:t xml:space="preserve">   </w:t>
      </w:r>
      <w:r w:rsidRPr="00424E8D">
        <w:rPr>
          <w:rFonts w:cs="Times New Roman" w:eastAsia="Times New Roman"/>
          <w:lang w:eastAsia="hr-HR"/>
        </w:rPr>
        <w:tab/>
      </w:r>
      <w:r w:rsidRPr="00424E8D">
        <w:rPr>
          <w:rFonts w:cs="Times New Roman" w:eastAsia="Times New Roman"/>
          <w:lang w:eastAsia="hr-HR"/>
        </w:rPr>
        <w:tab/>
      </w:r>
      <w:r w:rsidRPr="00424E8D">
        <w:rPr>
          <w:rFonts w:cs="Times New Roman" w:eastAsia="Times New Roman"/>
          <w:lang w:eastAsia="hr-HR"/>
        </w:rPr>
        <w:tab/>
      </w:r>
      <w:r w:rsidRPr="00424E8D">
        <w:rPr>
          <w:rFonts w:cs="Times New Roman" w:eastAsia="Times New Roman"/>
          <w:lang w:eastAsia="hr-HR"/>
        </w:rPr>
        <w:tab/>
        <w:t xml:space="preserve">                                           Stečajni sudac:</w:t>
      </w:r>
    </w:p>
    <w:p w:rsidRDefault="00424E8D" w:rsidP="00424E8D" w:rsidR="00424E8D" w:rsidRPr="00424E8D">
      <w:pPr>
        <w:tabs>
          <w:tab w:pos="2520" w:val="left"/>
        </w:tabs>
        <w:spacing w:after="0"/>
        <w:jc w:val="both"/>
        <w:rPr>
          <w:rFonts w:cs="Times New Roman" w:eastAsia="Times New Roman"/>
          <w:lang w:eastAsia="hr-HR"/>
        </w:rPr>
      </w:pPr>
      <w:r w:rsidRPr="00424E8D">
        <w:rPr>
          <w:rFonts w:cs="Times New Roman" w:eastAsia="Times New Roman"/>
          <w:lang w:eastAsia="hr-HR"/>
        </w:rPr>
        <w:t xml:space="preserve"> </w:t>
      </w:r>
      <w:r w:rsidRPr="00424E8D">
        <w:rPr>
          <w:rFonts w:cs="Times New Roman" w:eastAsia="Times New Roman"/>
          <w:lang w:eastAsia="hr-HR"/>
        </w:rPr>
        <w:tab/>
      </w:r>
      <w:r w:rsidRPr="00424E8D">
        <w:rPr>
          <w:rFonts w:cs="Times New Roman" w:eastAsia="Times New Roman"/>
          <w:lang w:eastAsia="hr-HR"/>
        </w:rPr>
        <w:tab/>
      </w:r>
      <w:r w:rsidRPr="00424E8D">
        <w:rPr>
          <w:rFonts w:cs="Times New Roman" w:eastAsia="Times New Roman"/>
          <w:lang w:eastAsia="hr-HR"/>
        </w:rPr>
        <w:tab/>
      </w:r>
      <w:r w:rsidRPr="00424E8D">
        <w:rPr>
          <w:rFonts w:cs="Times New Roman" w:eastAsia="Times New Roman"/>
          <w:lang w:eastAsia="hr-HR"/>
        </w:rPr>
        <w:tab/>
      </w:r>
      <w:r w:rsidRPr="00424E8D">
        <w:rPr>
          <w:rFonts w:cs="Times New Roman" w:eastAsia="Times New Roman"/>
          <w:lang w:eastAsia="hr-HR"/>
        </w:rPr>
        <w:tab/>
      </w:r>
      <w:r w:rsidRPr="00424E8D">
        <w:rPr>
          <w:rFonts w:cs="Times New Roman" w:eastAsia="Times New Roman"/>
          <w:lang w:eastAsia="hr-HR"/>
        </w:rPr>
        <w:tab/>
      </w:r>
      <w:r w:rsidRPr="00424E8D">
        <w:rPr>
          <w:rFonts w:cs="Times New Roman" w:eastAsia="Times New Roman"/>
          <w:lang w:eastAsia="hr-HR"/>
        </w:rPr>
        <w:tab/>
        <w:t xml:space="preserve">         Jozo Ćaleta</w:t>
      </w:r>
    </w:p>
    <w:p w:rsidRDefault="00424E8D" w:rsidP="00424E8D" w:rsidR="00424E8D" w:rsidRPr="00424E8D">
      <w:pPr>
        <w:tabs>
          <w:tab w:pos="2520" w:val="left"/>
        </w:tabs>
        <w:spacing w:after="0"/>
        <w:jc w:val="both"/>
        <w:rPr>
          <w:rFonts w:cs="Times New Roman" w:eastAsia="Times New Roman"/>
          <w:lang w:eastAsia="hr-HR"/>
        </w:rPr>
      </w:pPr>
    </w:p>
    <w:p w:rsidRDefault="00424E8D" w:rsidP="00424E8D" w:rsidR="00424E8D" w:rsidRPr="00424E8D">
      <w:pPr>
        <w:tabs>
          <w:tab w:pos="2520" w:val="left"/>
        </w:tabs>
        <w:spacing w:after="0"/>
        <w:jc w:val="both"/>
        <w:rPr>
          <w:rFonts w:cs="Times New Roman" w:eastAsia="Times New Roman"/>
          <w:lang w:eastAsia="hr-HR"/>
        </w:rPr>
      </w:pPr>
    </w:p>
    <w:p w:rsidRDefault="00424E8D" w:rsidP="00424E8D" w:rsidR="00424E8D" w:rsidRPr="00424E8D">
      <w:pPr>
        <w:spacing w:after="0"/>
        <w:jc w:val="both"/>
        <w:rPr>
          <w:rFonts w:cs="Times New Roman" w:eastAsia="Times New Roman"/>
          <w:lang w:eastAsia="hr-HR"/>
        </w:rPr>
      </w:pPr>
      <w:r w:rsidRPr="00424E8D">
        <w:rPr>
          <w:rFonts w:cs="Times New Roman" w:eastAsia="Times New Roman"/>
          <w:lang w:eastAsia="hr-HR"/>
        </w:rPr>
        <w:t xml:space="preserve">DNA: 1. Računovodstvu Suda – ovdje, uz navedeni podnesak </w:t>
      </w:r>
      <w:proofErr w:type="spellStart"/>
      <w:r w:rsidRPr="00424E8D">
        <w:rPr>
          <w:rFonts w:cs="Times New Roman" w:eastAsia="Times New Roman"/>
          <w:lang w:eastAsia="hr-HR"/>
        </w:rPr>
        <w:t>Razlučnog</w:t>
      </w:r>
      <w:proofErr w:type="spellEnd"/>
      <w:r w:rsidRPr="00424E8D">
        <w:rPr>
          <w:rFonts w:cs="Times New Roman" w:eastAsia="Times New Roman"/>
          <w:lang w:eastAsia="hr-HR"/>
        </w:rPr>
        <w:t xml:space="preserve"> vjerovnika,</w:t>
      </w:r>
    </w:p>
    <w:p w:rsidRDefault="00424E8D" w:rsidP="00424E8D" w:rsidR="00424E8D" w:rsidRPr="00424E8D">
      <w:pPr>
        <w:spacing w:after="0"/>
        <w:jc w:val="both"/>
        <w:rPr>
          <w:rFonts w:cs="Times New Roman" w:eastAsia="Times New Roman"/>
          <w:lang w:eastAsia="hr-HR"/>
        </w:rPr>
      </w:pPr>
      <w:r w:rsidRPr="00424E8D">
        <w:rPr>
          <w:rFonts w:cs="Times New Roman" w:eastAsia="Times New Roman"/>
          <w:lang w:eastAsia="hr-HR"/>
        </w:rPr>
        <w:t xml:space="preserve">           2. Stečajni upravitelj: Ivan </w:t>
      </w:r>
      <w:proofErr w:type="spellStart"/>
      <w:r w:rsidRPr="00424E8D">
        <w:rPr>
          <w:rFonts w:cs="Times New Roman" w:eastAsia="Times New Roman"/>
          <w:lang w:eastAsia="hr-HR"/>
        </w:rPr>
        <w:t>Sunara</w:t>
      </w:r>
      <w:proofErr w:type="spellEnd"/>
      <w:r w:rsidRPr="00424E8D">
        <w:rPr>
          <w:rFonts w:cs="Times New Roman" w:eastAsia="Times New Roman"/>
          <w:lang w:eastAsia="hr-HR"/>
        </w:rPr>
        <w:t>, Split, Šimića 20,</w:t>
      </w:r>
    </w:p>
    <w:p w:rsidRDefault="00424E8D" w:rsidP="00424E8D" w:rsidR="00424E8D" w:rsidRPr="00424E8D">
      <w:pPr>
        <w:spacing w:after="0"/>
        <w:jc w:val="both"/>
        <w:rPr>
          <w:rFonts w:cs="Times New Roman" w:eastAsia="Times New Roman"/>
          <w:lang w:eastAsia="hr-HR"/>
        </w:rPr>
      </w:pPr>
      <w:r w:rsidRPr="00424E8D">
        <w:rPr>
          <w:rFonts w:cs="Times New Roman" w:eastAsia="Times New Roman"/>
          <w:lang w:eastAsia="hr-HR"/>
        </w:rPr>
        <w:t xml:space="preserve">           3.  Mrežna stranica e-Oglasna ploča sudova – rok 30. dana,</w:t>
      </w:r>
    </w:p>
    <w:p w:rsidRDefault="00424E8D" w:rsidP="00424E8D" w:rsidR="00424E8D" w:rsidRPr="00424E8D">
      <w:pPr>
        <w:spacing w:after="0"/>
        <w:jc w:val="both"/>
        <w:rPr>
          <w:rFonts w:cs="Times New Roman" w:eastAsia="Times New Roman"/>
          <w:lang w:eastAsia="hr-HR"/>
        </w:rPr>
      </w:pPr>
      <w:r w:rsidRPr="00424E8D">
        <w:rPr>
          <w:rFonts w:cs="Times New Roman" w:eastAsia="Times New Roman"/>
          <w:lang w:eastAsia="hr-HR"/>
        </w:rPr>
        <w:t xml:space="preserve">           4.  Spis.</w:t>
      </w:r>
    </w:p>
    <w:sectPr w:rsidSect="0032366B" w:rsidR="00424E8D" w:rsidRPr="00424E8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4E8D"/>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702970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St-114/2011-1287</izvorni_sadrzaj>
    <derivirana_varijabla naziv="DomainObject.Oznaka_1">St-114/2011-1287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izvorni_sadrzaj>
    <derivirana_varijabla naziv="DomainObject.Predmet.Broj_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2011.</izvorni_sadrzaj>
    <derivirana_varijabla naziv="DomainObject.Predmet.DatumOsnivanja_1">18. veljače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St-114/2011</izvorni_sadrzaj>
    <derivirana_varijabla naziv="DomainObject.Predmet.OznakaBroj_1">St-114/2011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ŽELJEZARA SPLIT poduzeće za proizvodnju i preradu čelika d.d. "u stečaju"</izvorni_sadrzaj>
    <derivirana_varijabla naziv="DomainObject.Predmet.ProtustrankaFormated_1">  ŽELJEZARA SPLIT poduzeće za proizvodnju i preradu čelika d.d. "u stečaju"</derivirana_varijabla>
  </DomainObject.Predmet.ProtustrankaFormated>
  <DomainObject.Predmet.ProtustrankaFormatedOIB>
    <izvorni_sadrzaj>  ŽELJEZARA SPLIT poduzeće za proizvodnju i preradu čelika d.d. "u stečaju", OIB 96423434291</izvorni_sadrzaj>
    <derivirana_varijabla naziv="DomainObject.Predmet.ProtustrankaFormatedOIB_1">  ŽELJEZARA SPLIT poduzeće za proizvodnju i preradu čelika d.d. "u stečaju", OIB 96423434291</derivirana_varijabla>
  </DomainObject.Predmet.ProtustrankaFormatedOIB>
  <DomainObject.Predmet.ProtustrankaFormatedWithAdress>
    <izvorni_sadrzaj> ŽELJEZARA SPLIT poduzeće za proizvodnju i preradu čelika d.d. "u stečaju", Cesta dr. Franje Tuđmana bb, 21212 Kaštel Sućurac</izvorni_sadrzaj>
    <derivirana_varijabla naziv="DomainObject.Predmet.ProtustrankaFormatedWithAdress_1"> ŽELJEZARA SPLIT poduzeće za proizvodnju i preradu čelika d.d. "u stečaju", Cesta dr. Franje Tuđmana bb, 21212 Kaštel Sućurac</derivirana_varijabla>
  </DomainObject.Predmet.ProtustrankaFormatedWithAdress>
  <DomainObject.Predmet.ProtustrankaFormatedWithAdressOIB>
    <izvorni_sadrzaj> ŽELJEZARA SPLIT poduzeće za proizvodnju i preradu čelika d.d. "u stečaju", OIB 96423434291, Cesta dr. Franje Tuđmana bb, 21212 Kaštel Sućurac</izvorni_sadrzaj>
    <derivirana_varijabla naziv="DomainObject.Predmet.ProtustrankaFormatedWithAdressOIB_1"> ŽELJEZARA SPLIT poduzeće za proizvodnju i preradu čelika d.d. "u stečaju", OIB 96423434291, Cesta dr. Franje Tuđmana bb, 21212 Kaštel Sućurac</derivirana_varijabla>
  </DomainObject.Predmet.ProtustrankaFormatedWithAdressOIB>
  <DomainObject.Predmet.ProtustrankaWithAdress>
    <izvorni_sadrzaj>ŽELJEZARA SPLIT poduzeće za proizvodnju i preradu čelika d.d. "u stečaju" Cesta dr. Franje Tuđmana bb, 21212 Kaštel Sućurac</izvorni_sadrzaj>
    <derivirana_varijabla naziv="DomainObject.Predmet.ProtustrankaWithAdress_1">ŽELJEZARA SPLIT poduzeće za proizvodnju i preradu čelika d.d. "u stečaju" Cesta dr. Franje Tuđmana bb, 21212 Kaštel Sućurac</derivirana_varijabla>
  </DomainObject.Predmet.ProtustrankaWithAdress>
  <DomainObject.Predmet.ProtustrankaWithAdressOIB>
    <izvorni_sadrzaj>ŽELJEZARA SPLIT poduzeće za proizvodnju i preradu čelika d.d. "u stečaju", OIB 96423434291, Cesta dr. Franje Tuđmana bb, 21212 Kaštel Sućurac</izvorni_sadrzaj>
    <derivirana_varijabla naziv="DomainObject.Predmet.ProtustrankaWithAdressOIB_1">ŽELJEZARA SPLIT poduzeće za proizvodnju i preradu čelika d.d. "u stečaju", OIB 96423434291, Cesta dr. Franje Tuđmana bb, 21212 Kaštel Sućurac</derivirana_varijabla>
  </DomainObject.Predmet.ProtustrankaWithAdressOIB>
  <DomainObject.Predmet.ProtustrankaNazivFormated>
    <izvorni_sadrzaj>ŽELJEZARA SPLIT poduzeće za proizvodnju i preradu čelika d.d. "u stečaju"</izvorni_sadrzaj>
    <derivirana_varijabla naziv="DomainObject.Predmet.ProtustrankaNazivFormated_1">ŽELJEZARA SPLIT poduzeće za proizvodnju i preradu čelika d.d. "u stečaju"</derivirana_varijabla>
  </DomainObject.Predmet.ProtustrankaNazivFormated>
  <DomainObject.Predmet.ProtustrankaNazivFormatedOIB>
    <izvorni_sadrzaj>ŽELJEZARA SPLIT poduzeće za proizvodnju i preradu čelika d.d. "u stečaju", OIB 96423434291</izvorni_sadrzaj>
    <derivirana_varijabla naziv="DomainObject.Predmet.ProtustrankaNazivFormatedOIB_1">ŽELJEZARA SPLIT poduzeće za proizvodnju i preradu čelika d.d. "u stečaju", OIB 96423434291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izvorni_sadrzaj>
    <derivirana_varijabla naziv="DomainObject.Predmet.StrankaFormated_1">  HEP - Opskrba d.o.o. za opskrbu potrošača električnom, toplinskom energijom i plinom; EUROTIM d.o.o. zastupanog po punomoćniku Miroslav Šarić; CIAN društvo s ograničenom odgovornošću za sanitarnu zaštitu čovjekove okoline; VOX-VLADO d.o.o. za servis i trgovinu; JELANA za trgovinu i usluge, društvo s ograničenom odgovornošću; TEHNOMATERIJAL d.o.o. za trgovinu, građevinarstvo i usluge; LASTVE, d.o.o. za trgovinu i usluge; ADRIATIC-BLIZNA d.o.o. zastupanog po punomoćniku Mislav Milas; FAZOR za projektiranje, inženjering i proizvodnju društvo s ograničenom odgovornošću; AGENCIJA ZA INTEGRALNI TRANSPORT, društvo s ograničenom odgovornošću zastupanog po punomoćniku Odvjetničko društvo Smolčić i Partneri, d.o.o.; SVOD, d.o.o. za građenje i trgovinu; KOMUSPROMET trgovina i reciklaža d.o.o.; OT-OPTIMA TELEKOM d.d. za telekomunikacije; HŽ CARGO d.o.o. za prijevoz tereta; Ustanova za zapošljavanje, rad i profesionalnu rehabilitaciju osoba s invaliditetom DES zastupanog po punomoćniku Dino Puljić; MATEJ KOMERC d.o.o. za trgovinu i turizam zastupanog po punomoćniku Ilana Grčić; AKD-Zaštita d.o.o. za zaštitu osoba i imovine zastupanog po punomoćniku Odvjetničko društvo Hanžeković &amp; Partneri društvo s ograničenom odgovornošću; MEDITERAN-TRADING d.o.o. za trgovinu, turizam i proizvodnju zastupanog po punomoćniku Tomislav Krka; DINGO za turizam, trgovinu i proizvodnju, društvo s ograničenom odgovornošću zastupanog po punomoćniku Tomislav Krka; VODOVOD I KANALIZACIJA, društvo s ograničenom odgovornošću za vodoopskrbu, odvodnju i pročišćavanje otpadnih voda; INSTITUT IGH, dioničko društvo za istraživanje i razvoj u graditeljstvu; VERITAS, tvrtka za reviziju i konzalting d.o.o. zastupanog po punomoćniku Tomislav Krka; GRAĐEVINSKA INDUSTRIJA-RUDARSTVO-KAMENARSTVO KALUN d.d. za proizvodnju vapna, tehničkog kamena i betona zastupanog po punomoćniku Odvjetničko društvo PRIMORAC I PARTNERI, j.t.d.; KAESER KOMPRESSOREN trgovina i usluge d. o. o.; HRVATSKI ZAVOD ZA MIROVINSKO OSIGURANJE; PETROKEMIJA, d.d. tvornica gnojiva; PREDIKAT d.o.o. za komunikacijski menadžment zastupanog po punomoćniku DAVOR DRMIĆ; DOMIS društvo s ograničenom odgovornošću za proizvodnju, reciklažu, trgovinu i usluge; CIAN društvo s ograničenom odgovornošću za sanitarnu zaštitu čovjekove okoline; EURO DAUS 1963 dioničko društvo za trgovinu, servis vozila i putničke agencije; JELANA za trgovinu i usluge, društvo s ograničenom odgovornošću; PRIMAT d.o.o. za usluge i trgovinu zastupanog po punomoćniku Zajednički odvjetnički ured  DARKO ŠUPER, IVICA KOVAČEVIĆ I BRANKO RABAR; C.I.O.M., društvo s ograničenom odgovornošću za proizvodnju, unutarnju i vanjsku trgovinu i usluge,; GALEB - PROMET društvo s ograničenom odgovornošću za trgovinu zastupanog po punomoćniku MANDA BANOVIĆ; ELEKTRIČAR, društvo s ograničenom odgovornošću za graditeljstvo turizam trgovinu i pružanja usluge turističke agencije; ČISTOĆA društvo s ograničenom odgovornošću za obavljanje komunalnih djelatnosti održavanja čistoće i odlaganja komunaln; CROATIA osiguranje d.d.; PRALIJA TRADE društvo s ograničenom odgovornošću za trgovinu, turizam, projektiranje i preradu industrijskih optadaka; ONEUMGRAF d.o.o. za grafičku djelatnost, trgovinu i usluge; CAPRICORNO, društvo s ograničenom odgovornošću za trgovinu; HEP-Operator distribucijskog sustava d.o.o. za distribuciju i opskrbu električne energije ELEKTRODALMACIJA SPLIT; POS, društvo s ograničenom odgovornošću za informatičke usluge; Zagrebačka burza d.d. zastupanog po punomoćniku MAĐARIĆ &amp; LUI - odvjetničko društvo d.o.o.; INTEHNA Zagreb d.o.o. za trgovinu i proizvodnju; KEMIS-TERMOCLEAN d.o.o. za industrijska čišćenja i gospodarenja otpadom zastupanog po punomoćniku Davor Grgić; MESSER CROATIA PLIN Poduzeće za proizvodnju i prodaju tehničkih plinova d.o.o.; ADRIATIC ZAGREB d.o.o. za financijske usluge; BASLER OSIGURANJE ZAGREB dioničko društvo za osiguranje zastupanog po punomoćniku Ivo Staničić; TEXT-PAPIR d.o.o. za trgovinu i usluge; TRAST međunarodno otpremništvo, dioničko društvo zastupanog po punomoćniku Marina Tončić - Bota; KEMOKOP društvo s ograničenom odgovornošću za specijalni transport kemikalija zastupanog po punomoćniku ODVJETNIČKO DRUŠTVO BUDIN-PENIĆ-SKERLEV javno trgovačko društva; METAL-DALMACIJA d.o.o. za proizvodnju, trgovinu i usluge; BRAMONT izrada metalnih i alu proizvoda d.o.o.; MINAX d.o.o. za građenje, trgovinu i usluge zastupanog po punomoćniku SANJA PAIĆ; Siemens dioničko društvo za elektrotehniku; OVV-Održavanje vučnih vozila, društvo s ograničenom odgovornošću; PROPLIN d.o.o. za proizvodnju i trgovinu ukapljenim naftnim plinom; ČEPO d. o. o. za proizvodnju, montažu, trgovinu, uvoz-izvoz zastupanog po punomoćniku Zajednički odvjetnički ured odvjetnici MARIJAN BETLACH i KREŠIMIR BOGDAN; BRODOMERKUR trgovina i usluge, dioničko društvo; PRVI FAKTOR društvo s ograničenom odgovornošću za factoring; OTP banka Hrvatska dioničko društvo zastupanog po punomoćniku Odvjetničko društvo ŠIŠKO i partneri, j.t.d.; HYPO-LEASING KROATIEN, društvo za financiranje, d.o.o.; KONČAR - INSTITUT ZA ELEKTROTEHNIKU  d.d.; DIA-PEN d.o.o. za proizvodnju, vanjskotrgovinski promet, trgovinu na veliko i usluge; DINGO za turizam, trgovinu i proizvodnju, društvo s ograničenom odgovornošću; TIMONT društvo s ograničenom odgovornošću za proizvodnju proizvoda od metala i trgovinu zastupanog po punomoćniku Budislav Angjelinović; Ivo Župić; EMO - COMMERCE - SPLIT društvo ograničene odgovornosti za izvođenje brodograđevnih radova i usluga zastupanog po punomoćniku Tomislav Krka; MEDITERAN-TRADING d.o.o. za trgovinu, turizam i proizvodnju zastupanog po punomoćniku Tomislav Krka; B. METAL d. o. o. za trgovinu i usluge zastupanog po punomoćniku Duje Nazlić; IZODAL društvo s ograničenom odgovornošću za završne radove u građevinarstvu; OT-OPTIMA TELEKOM d.d. za telekomunikacije; PROMONA, d.o.o. za informatičke sustave; VIPnet, društvo s ograničenom odgovornošću za usluge javnih telekomunikacija; ELEKTROKOVINA ADRIA, d.o.o. za izradu, prodaju, montažu i popravak elektrotehničkih proizvoda; HŽ INFRASTRUKTURA d.o.o. za upravljanje, održavanje i izgradnju željezničke infrastrukture; VENEFICA društvo s ograničenom odgovornošću za zastupanje; VERITAS, tvrtka za reviziju i konzalting d.o.o. zastupanog po punomoćniku Tomislav Krka; Hrvatski Telekom d.d.; MARIS EKOLOGIJA I POLJOPRIVREDA društvo s ograničenom odgovornošću za proizvodnju, trgovinu i usluge zastupanog po punomoćniku Nediljko Ivančević; HEP-Operator prijenosnog sustava d.o.o. za prijenos električne energije; MILS, MLJEKARA SPLIT dioničko društvo zastupanog po punomoćniku Meri Juričko; UniCredit Leasing Croatia društvo s ograničenom odgovornošću za leasing; SREDIŠNJE KLIRINŠKO DEPOZITARNO DRUŠTVO, dioničko društvo; DALSTROJ dioničko društvo Tvornica alatnih strojeva, pribora i alata; KOMUSPROMET trgovina i reciklaža d.o.o.; ALSTOM HRVATSKA d.o.o. za proizvodnju, trgovinu, inženjering i usluge zastupanog po punomoćniku TAMARA MUŠNJAK ŠPIŠIĆ; HYPO ALPE-ADRIA-BANK dioničko društvo; JADRAN - METAL prerada sekundarnih sirovina d. d. "u stečaju" zastupanog po punomoćniku Andrej Sablić; BOA E.L.L. d.o.o. za građenje, proizvodnju, trgovinu i usluge; J.A.M. GROUP d.o.o. za turizam i usluge zastupanog po punomoćniku MIRKO DRAŠKOVIĆ; Agencija za upravljanje državnom imovinom; VOLKSBANK d.d.; ERSTE FACTORING d.o.o.; ODVODNJA d.o.o. za trgovinu i usluge; TRAST d.d. zastupanog po punomoćniku Martina Tončić - Bota; OVV-Održavanje vučnih vozila, društvo s ograničenom odgovornošću; PRVI FAKTOR društvo s ograničenom odgovornošću za factoring; DIA-PEN d.o.o. za proizvodnju, vanjskotrgovinski promet, trgovinu na veliko i usluge; PROMONA, d.o.o. za informatičke sustave; JADRAN - METAL prerada sekundarnih sirovina d. d. "u stečaju"; LINGUA-SOFT d.o.o. zastupanog po punomoćniku Odvjetnički ured POLDAN, GATARA, DIZDAREVIĆ; MOZAIK KNJIGA društvo s ograničenom odgovornošću za nakladničku djelatnost i turistička agencija zastupanog po punomoćniku Boris Anišić; UNIVERZAL društvo s ograničenom odgovornošću za proizvodnju, gospodarenje otpadom, trgovinu i hotelijerstvo zastupanog po punomoćniku Maja Špoljarić; Vinko Gulišija; I M P K - Industrija metalnih proizvoda i konstrukcija d.o.o. za proizvodnju i usluge; BRANIMIR-COMERCE društvo s ograničenom odgovornošću za trgovinu i usluge zastupanog po punomoćniku Tomislav Krka; ŠPEDTOURS d.o.o. za unutrašnju i međunarodnu špediciju i carinsko posredovanje zastupanog po punomoćniku Jadranko Vidović; POTENCIJAL za inženjering i usluge društvo s ograničenom odgovornošću; LUŠIJA d.o.o. za instalacijske radove i trgovinu, turistička agencija; FROM društvo s ograničenom odgovornošću za građevinarstvo, ugostiteljstvo i trgovinu zastupanog po punomoćniku Darko Varnica; VISA-PROMET, d.o.o. za trgovinu i promet; Hrvatska radiotelevizija; ISCAR ALATI društvo s ograničenom odgovornošću za proizvodnju i trgovinu raznim alatima; Hrvatske vode, pravna osoba za upravljanje vodama; OKSID d.o.o. za proizvodnju, trgovinu i usluge zastupanog po punomoćniku Branko Nenadić; GEOPROJEKT, dioničko društvo za geodetske poslove, građevinsko projektiranje i nadzor zastupanog po punomoćniku Odvjetničko društvo MATULIĆ, BILIĆ I PARTNERI, j.t.d.; KPMG Croatia d.o.o. za reviziju; HRVATSKI ZAVOD ZA ZDRAVSTVENO OSIGURANJE Područni ured Split; APO, d.o.o., usluge zaštite okoliša; Ilija Matešić zastupanog po punomoćniku Vinko Fabjanović; Jurica Škaričić; PETROKEMIJA, d.d. tvornica gnojiva; Antonio Parancin; ROTERM d.o.o. za projektiranje, nadzor i izvođenje termo instalacija, zastupanje i promet robom; Marko Tešija; Fond za zaštitu okoliša i energetsku učinkovitost; NEZAVISNI SINDIKAT BRODOSPLIT; Vlado Oštrić; AGENCIJA ZA INTEGRALNI TRANSPORT, društvo s ograničenom odgovornošću; Financijska agencija; Krunoslav Cerovac; Antonija Čagalj; Jurica Piuk; ČELIĆ d.o.o. za građevinarstvo, trgovinu, turizam, cestovni promet i remont; GRAD KAŠTELA; MPPR d.o.o. za projektiranje, proizvodnju, trgovinu, vanjsku trgovinu i poslovne usluge; Ante Doždor</derivirana_varijabla>
  </DomainObject.Predmet.StrankaFormated>
  <DomainObject.Predmet.StrankaFormatedOIB>
    <izvorni_sadrzaj>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izvorni_sadrzaj>
    <derivirana_varijabla naziv="DomainObject.Predmet.StrankaFormatedOIB_1">  HEP - Opskrba d.o.o. za opskrbu potrošača električnom, toplinskom energijom i plinom, OIB 63073332379; EUROTIM d.o.o., OIB 41511343191 zastupanog po punomoćniku Miroslav Šarić; CIAN društvo s ograničenom odgovornošću za sanitarnu zaštitu čovjekove okoline, OIB 04201603871; VOX-VLADO d.o.o. za servis i trgovinu, OIB 67041271835; JELANA za trgovinu i usluge, društvo s ograničenom odgovornošću, OIB 56403884393; TEHNOMATERIJAL d.o.o. za trgovinu, građevinarstvo i usluge, OIB 00186927774; LASTVE, d.o.o. za trgovinu i usluge, OIB 80714087504; ADRIATIC-BLIZNA d.o.o., OIB 80385679206 zastupanog po punomoćniku Mislav Milas; FAZOR za projektiranje, inženjering i proizvodnju društvo s ograničenom odgovornošću, OIB 05821722044; AGENCIJA ZA INTEGRALNI TRANSPORT, društvo s ograničenom odgovornošću, OIB 42650506038 zastupanog po punomoćniku Odvjetničko društvo Smolčić i Partneri, d.o.o.; SVOD, d.o.o. za građenje i trgovinu, OIB 24958826983; KOMUSPROMET trgovina i reciklaža d.o.o., OIB 75646042222; OT-OPTIMA TELEKOM d.d. za telekomunikacije, OIB 36004425025; HŽ CARGO d.o.o. za prijevoz tereta, OIB 08720210702; Ustanova za zapošljavanje, rad i profesionalnu rehabilitaciju osoba s invaliditetom DES, OIB 23754648622 zastupanog po punomoćniku Dino Puljić; MATEJ KOMERC d.o.o. za trgovinu i turizam, OIB 11823238996 zastupanog po punomoćniku Ilana Grčić; AKD-Zaštita d.o.o. za zaštitu osoba i imovine, OIB 09253797076 zastupanog po punomoćniku Odvjetničko društvo Hanžeković &amp; Partneri društvo s ograničenom odgovornošću; MEDITERAN-TRADING d.o.o. za trgovinu, turizam i proizvodnju, OIB 51191000615 zastupanog po punomoćniku Tomislav Krka; DINGO za turizam, trgovinu i proizvodnju, društvo s ograničenom odgovornošću, OIB 99726761415 zastupanog po punomoćniku Tomislav Krka; VODOVOD I KANALIZACIJA, društvo s ograničenom odgovornošću za vodoopskrbu, odvodnju i pročišćavanje otpadnih voda, OIB 56826138353; INSTITUT IGH, dioničko društvo za istraživanje i razvoj u graditeljstvu, OIB 79766124714; VERITAS, tvrtka za reviziju i konzalting d.o.o., OIB 17196896730 zastupanog po punomoćniku Tomislav Krka; GRAĐEVINSKA INDUSTRIJA-RUDARSTVO-KAMENARSTVO KALUN d.d. za proizvodnju vapna, tehničkog kamena i betona, OIB 34158554107 zastupanog po punomoćniku Odvjetničko društvo PRIMORAC I PARTNERI, j.t.d.; KAESER KOMPRESSOREN trgovina i usluge d. o. o., OIB 42572807012; HRVATSKI ZAVOD ZA MIROVINSKO OSIGURANJE, OIB 84397956623; PETROKEMIJA, d.d. tvornica gnojiva, OIB 24503685008; PREDIKAT d.o.o. za komunikacijski menadžment, OIB 26510647511 zastupanog po punomoćniku DAVOR DRMIĆ; DOMIS društvo s ograničenom odgovornošću za proizvodnju, reciklažu, trgovinu i usluge, OIB 07253968583; CIAN društvo s ograničenom odgovornošću za sanitarnu zaštitu čovjekove okoline, OIB 04201603871; EURO DAUS 1963 dioničko društvo za trgovinu, servis vozila i putničke agencije, OIB 76091191033; JELANA za trgovinu i usluge, društvo s ograničenom odgovornošću, OIB 56403884393; PRIMAT d.o.o. za usluge i trgovinu, OIB 30408759840 zastupanog po punomoćniku Zajednički odvjetnički ured  DARKO ŠUPER, IVICA KOVAČEVIĆ I BRANKO RABAR; C.I.O.M., društvo s ograničenom odgovornošću za proizvodnju, unutarnju i vanjsku trgovinu i usluge,, OIB 32900007680; GALEB - PROMET društvo s ograničenom odgovornošću za trgovinu, OIB 96627817240 zastupanog po punomoćniku MANDA BANOVIĆ; ELEKTRIČAR, društvo s ograničenom odgovornošću za graditeljstvo turizam trgovinu i pružanja usluge turističke agencije, OIB 49718474285; ČISTOĆA društvo s ograničenom odgovornošću za obavljanje komunalnih djelatnosti održavanja čistoće i odlaganja komunaln, OIB 38812451417; CROATIA osiguranje d.d., OIB 26187994862; PRALIJA TRADE društvo s ograničenom odgovornošću za trgovinu, turizam, projektiranje i preradu industrijskih optadaka, OIB 67216723026; ONEUMGRAF d.o.o. za grafičku djelatnost, trgovinu i usluge, OIB 92725885469; CAPRICORNO, društvo s ograničenom odgovornošću za trgovinu, OIB 09517317411; HEP-Operator distribucijskog sustava d.o.o. za distribuciju i opskrbu električne energije ELEKTRODALMACIJA SPLIT, OIB 46830600751; POS, društvo s ograničenom odgovornošću za informatičke usluge, OIB 84938865556; Zagrebačka burza d.d., OIB 84368186611 zastupanog po punomoćniku MAĐARIĆ &amp; LUI - odvjetničko društvo d.o.o.; INTEHNA Zagreb d.o.o. za trgovinu i proizvodnju, OIB 37327565128; KEMIS-TERMOCLEAN d.o.o. za industrijska čišćenja i gospodarenja otpadom, OIB 47719259482 zastupanog po punomoćniku Davor Grgić; MESSER CROATIA PLIN Poduzeće za proizvodnju i prodaju tehničkih plinova d.o.o., OIB 32179081874; ADRIATIC ZAGREB d.o.o. za financijske usluge, OIB 36856583241; BASLER OSIGURANJE ZAGREB dioničko društvo za osiguranje, OIB 59706054982 zastupanog po punomoćniku Ivo Staničić; TEXT-PAPIR d.o.o. za trgovinu i usluge, OIB 45878059290; TRAST međunarodno otpremništvo, dioničko društvo, OIB 93225891495 zastupanog po punomoćniku Marina Tončić - Bota; KEMOKOP društvo s ograničenom odgovornošću za specijalni transport kemikalija, OIB 12916703731 zastupanog po punomoćniku ODVJETNIČKO DRUŠTVO BUDIN-PENIĆ-SKERLEV javno trgovačko društva; METAL-DALMACIJA d.o.o. za proizvodnju, trgovinu i usluge, OIB 43296402613; BRAMONT izrada metalnih i alu proizvoda d.o.o., OIB 66705884086; MINAX d.o.o. za građenje, trgovinu i usluge, OIB 03335759746 zastupanog po punomoćniku SANJA PAIĆ; Siemens dioničko društvo za elektrotehniku, OIB 12673471493; OVV-Održavanje vučnih vozila, društvo s ograničenom odgovornošću, OIB 32246690065; PROPLIN d.o.o. za proizvodnju i trgovinu ukapljenim naftnim plinom, OIB 69737351025; ČEPO d. o. o. za proizvodnju, montažu, trgovinu, uvoz-izvoz, OIB 51141867905 zastupanog po punomoćniku Zajednički odvjetnički ured odvjetnici MARIJAN BETLACH i KREŠIMIR BOGDAN; BRODOMERKUR trgovina i usluge, dioničko društvo, OIB 33956120458; PRVI FAKTOR društvo s ograničenom odgovornošću za factoring, OIB 63278028623; OTP banka Hrvatska dioničko društvo, OIB 52508873833 zastupanog po punomoćniku Odvjetničko društvo ŠIŠKO i partneri, j.t.d.; HYPO-LEASING KROATIEN, društvo za financiranje, d.o.o., OIB 87064273078; KONČAR - INSTITUT ZA ELEKTROTEHNIKU  d.d., OIB 37724368086; DIA-PEN d.o.o. za proizvodnju, vanjskotrgovinski promet, trgovinu na veliko i usluge, OIB 43318080627; DINGO za turizam, trgovinu i proizvodnju, društvo s ograničenom odgovornošću, OIB 99726761415; TIMONT društvo s ograničenom odgovornošću za proizvodnju proizvoda od metala i trgovinu, OIB 04115350526 zastupanog po punomoćniku Budislav Angjelinović; Ivo Župić; EMO - COMMERCE - SPLIT društvo ograničene odgovornosti za izvođenje brodograđevnih radova i usluga, OIB 15289050579 zastupanog po punomoćniku Tomislav Krka; MEDITERAN-TRADING d.o.o. za trgovinu, turizam i proizvodnju, OIB 51191000615 zastupanog po punomoćniku Tomislav Krka; B. METAL d. o. o. za trgovinu i usluge, OIB 81035113337 zastupanog po punomoćniku Duje Nazlić; IZODAL društvo s ograničenom odgovornošću za završne radove u građevinarstvu, OIB 07085868781; OT-OPTIMA TELEKOM d.d. za telekomunikacije, OIB 36004425025; PROMONA, d.o.o. za informatičke sustave, OIB 96037409876; VIPnet, društvo s ograničenom odgovornošću za usluge javnih telekomunikacija, OIB 29524210204; ELEKTROKOVINA ADRIA, d.o.o. za izradu, prodaju, montažu i popravak elektrotehničkih proizvoda, OIB 86742905038; HŽ INFRASTRUKTURA d.o.o. za upravljanje, održavanje i izgradnju željezničke infrastrukture, OIB 39901919995; VENEFICA društvo s ograničenom odgovornošću za zastupanje, OIB 69175273177; VERITAS, tvrtka za reviziju i konzalting d.o.o., OIB 17196896730 zastupanog po punomoćniku Tomislav Krka; Hrvatski Telekom d.d., OIB 81793146560; MARIS EKOLOGIJA I POLJOPRIVREDA društvo s ograničenom odgovornošću za proizvodnju, trgovinu i usluge, OIB 88835556414 zastupanog po punomoćniku Nediljko Ivančević; HEP-Operator prijenosnog sustava d.o.o. za prijenos električne energije, OIB 13148821633; MILS, MLJEKARA SPLIT dioničko društvo, OIB 08214458449 zastupanog po punomoćniku Meri Juričko; UniCredit Leasing Croatia društvo s ograničenom odgovornošću za leasing, OIB 18736141210; SREDIŠNJE KLIRINŠKO DEPOZITARNO DRUŠTVO, dioničko društvo, OIB 64406809162; DALSTROJ dioničko društvo Tvornica alatnih strojeva, pribora i alata, OIB 43458781581; KOMUSPROMET trgovina i reciklaža d.o.o., OIB 75646042222; ALSTOM HRVATSKA d.o.o. za proizvodnju, trgovinu, inženjering i usluge, OIB 80201809377 zastupanog po punomoćniku TAMARA MUŠNJAK ŠPIŠIĆ; HYPO ALPE-ADRIA-BANK dioničko društvo, OIB 14036333877; JADRAN - METAL prerada sekundarnih sirovina d. d. "u stečaju", OIB 75144446829 zastupanog po punomoćniku Andrej Sablić; BOA E.L.L. d.o.o. za građenje, proizvodnju, trgovinu i usluge, OIB 48182689327; J.A.M. GROUP d.o.o. za turizam i usluge, OIB 84961446693 zastupanog po punomoćniku MIRKO DRAŠKOVIĆ; Agencija za upravljanje državnom imovinom, OIB 75666130770; VOLKSBANK d.d., OIB 78427478595; ERSTE FACTORING d.o.o., OIB 10194059689; ODVODNJA d.o.o. za trgovinu i usluge, OIB 17323637115; TRAST d.d., OIB 93225891495 zastupanog po punomoćniku Martina Tončić - Bota; OVV-Održavanje vučnih vozila, društvo s ograničenom odgovornošću, OIB 32246690065; PRVI FAKTOR društvo s ograničenom odgovornošću za factoring, OIB 63278028623; DIA-PEN d.o.o. za proizvodnju, vanjskotrgovinski promet, trgovinu na veliko i usluge, OIB 43318080627; PROMONA, d.o.o. za informatičke sustave, OIB 96037409876; JADRAN - METAL prerada sekundarnih sirovina d. d. "u stečaju", OIB 75144446829; LINGUA-SOFT d.o.o., OIB 57552096233 zastupanog po punomoćniku Odvjetnički ured POLDAN, GATARA, DIZDAREVIĆ; MOZAIK KNJIGA društvo s ograničenom odgovornošću za nakladničku djelatnost i turistička agencija, OIB 57010186553 zastupanog po punomoćniku Boris Anišić; UNIVERZAL društvo s ograničenom odgovornošću za proizvodnju, gospodarenje otpadom, trgovinu i hotelijerstvo, OIB 71843925886 zastupanog po punomoćniku Maja Špoljarić; Vinko Gulišija; I M P K - Industrija metalnih proizvoda i konstrukcija d.o.o. za proizvodnju i usluge, OIB 79967698402; BRANIMIR-COMERCE društvo s ograničenom odgovornošću za trgovinu i usluge, OIB 65894377902 zastupanog po punomoćniku Tomislav Krka; ŠPEDTOURS d.o.o. za unutrašnju i međunarodnu špediciju i carinsko posredovanje, OIB 31430550836 zastupanog po punomoćniku Jadranko Vidović; POTENCIJAL za inženjering i usluge društvo s ograničenom odgovornošću, OIB 80072940561; LUŠIJA d.o.o. za instalacijske radove i trgovinu, turistička agencija, OIB 23986299087; FROM društvo s ograničenom odgovornošću za građevinarstvo, ugostiteljstvo i trgovinu, OIB 02187261231 zastupanog po punomoćniku Darko Varnica; VISA-PROMET, d.o.o. za trgovinu i promet, OIB 68171831849; Hrvatska radiotelevizija, OIB 68419124305; ISCAR ALATI društvo s ograničenom odgovornošću za proizvodnju i trgovinu raznim alatima, OIB 42440962203; Hrvatske vode, pravna osoba za upravljanje vodama, OIB 28921383001; OKSID d.o.o. za proizvodnju, trgovinu i usluge, OIB 45126648126 zastupanog po punomoćniku Branko Nenadić; GEOPROJEKT, dioničko društvo za geodetske poslove, građevinsko projektiranje i nadzor, OIB 25623466485 zastupanog po punomoćniku Odvjetničko društvo MATULIĆ, BILIĆ I PARTNERI, j.t.d.; KPMG Croatia d.o.o. za reviziju, OIB 20963249418; HRVATSKI ZAVOD ZA ZDRAVSTVENO OSIGURANJE Područni ured Split, OIB 02958272670; APO, d.o.o., usluge zaštite okoliša, OIB 83995348543; Ilija Matešić, OIB 67923994403 zastupanog po punomoćniku Vinko Fabjanović; Jurica Škaričić, OIB 52263340680; PETROKEMIJA, d.d. tvornica gnojiva, OIB 24503685008; Antonio Parancin, OIB 04347855676; ROTERM d.o.o. za projektiranje, nadzor i izvođenje termo instalacija, zastupanje i promet robom, OIB 79948849024; Marko Tešija, OIB 90391121566; Fond za zaštitu okoliša i energetsku učinkovitost, OIB 85828625994; NEZAVISNI SINDIKAT BRODOSPLIT, OIB 14234539944; Vlado Oštrić, OIB 38746001159; AGENCIJA ZA INTEGRALNI TRANSPORT, društvo s ograničenom odgovornošću, OIB 42650506038; Financijska agencija, OIB 85821130368; Krunoslav Cerovac, OIB 41815715157; Antonija Čagalj, OIB 63512530777; Jurica Piuk, OIB 62591097525; ČELIĆ d.o.o. za građevinarstvo, trgovinu, turizam, cestovni promet i remont, OIB 99049666260; GRAD KAŠTELA, OIB 08727843572; MPPR d.o.o. za projektiranje, proizvodnju, trgovinu, vanjsku trgovinu i poslovne usluge, OIB 03517829065; Ante Doždor, OIB 78860880233</derivirana_varijabla>
  </DomainObject.Predmet.StrankaFormatedOIB>
  <DomainObject.Predmet.StrankaFormatedWithAdress>
    <izvorni_sadrzaj>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izvorni_sadrzaj>
    <derivirana_varijabla naziv="DomainObject.Predmet.StrankaFormatedWithAdress_1"> HEP - Opskrba d.o.o. za opskrbu potrošača električnom, toplinskom energijom i plinom, Ulica grada Vukovara 37, 10000 Zagreb; EUROTIM d.o.o., Dubrovačka Ulica 51, 21000 Split zastupanog po punomoćniku Miroslav Šarić; CIAN društvo s ograničenom odgovornošću za sanitarnu zaštitu čovjekove okoline, Varaždinska Ulica 51, 21000 Split; VOX-VLADO d.o.o. za servis i trgovinu, Pujanke 45, 21000 Split; JELANA za trgovinu i usluge, društvo s ograničenom odgovornošću, Hercegovačka 126, 21000 Split; TEHNOMATERIJAL d.o.o. za trgovinu, građevinarstvo i usluge, Tripalov voćnjak 3, 21230 Sinj; LASTVE, d.o.o. za trgovinu i usluge, Fra Grge Martića 45, 21000 Split; ADRIATIC-BLIZNA d.o.o., Ante Starčevića  16, 21220 Trogir zastupanog po punomoćniku Mislav Milas; FAZOR za projektiranje, inženjering i proizvodnju društvo s ograničenom odgovornošću, Paštrićeva 2, 21000 Split; AGENCIJA ZA INTEGRALNI TRANSPORT, društvo s ograničenom odgovornošću, Heinzelova 51, 10000 Zagreb zastupanog po punomoćniku Odvjetničko društvo Smolčić i Partneri, d.o.o.; SVOD, d.o.o. za građenje i trgovinu, Put Radoševca 14, 21000 Split; KOMUSPROMET trgovina i reciklaža d.o.o., Plano/bb, 21222 Trogir; OT-OPTIMA TELEKOM d.d. za telekomunikacije, Bani 75/a, 10000 Zagreb; HŽ CARGO d.o.o. za prijevoz tereta, Mihanovićeva 12, 10000 Zagreb; Ustanova za zapošljavanje, rad i profesionalnu rehabilitaciju osoba s invaliditetom DES, Boktuljin Put/bb, Split zastupanog po punomoćniku Dino Puljić; MATEJ KOMERC d.o.o. za trgovinu i turizam, Put Starog Sela/bb, Podstrana zastupanog po punomoćniku Ilana Grčić; AKD-Zaštita d.o.o. za zaštitu osoba i imovine, Savska cesta 28, 10000 Zagreb zastupanog po punomoćniku Odvjetničko društvo Hanžeković &amp; Partneri društvo s ograničenom odgovornošću; MEDITERAN-TRADING d.o.o. za trgovinu, turizam i proizvodnju, Žrnovnička 6, 21000 Split zastupanog po punomoćniku Tomislav Krka; DINGO za turizam, trgovinu i proizvodnju, društvo s ograničenom odgovornošću, Žrnovnička 6, 21000 Split zastupanog po punomoćniku Tomislav Krka; VODOVOD I KANALIZACIJA, društvo s ograničenom odgovornošću za vodoopskrbu, odvodnju i pročišćavanje otpadnih voda, Biokovska 3, 21000 Split; INSTITUT IGH, dioničko društvo za istraživanje i razvoj u graditeljstvu, Janka Rakuše 1, 10000 Zagreb; VERITAS, tvrtka za reviziju i konzalting d.o.o., Vinkovačka 21, 21000 Split zastupanog po punomoćniku Tomislav Krka; GRAĐEVINSKA INDUSTRIJA-RUDARSTVO-KAMENARSTVO KALUN d.d. za proizvodnju vapna, tehničkog kamena i betona, Stjepana Radića 5, Drniš zastupanog po punomoćniku Odvjetničko društvo PRIMORAC I PARTNERI, j.t.d.; KAESER KOMPRESSOREN trgovina i usluge d. o. o., Rimski put 11 d, Sesvete; HRVATSKI ZAVOD ZA MIROVINSKO OSIGURANJE, A. Mihanovića 3, 10000 Zagreb; PETROKEMIJA, d.d. tvornica gnojiva, Aleja Vukovar 4, 44320 Kutina; PREDIKAT d.o.o. za komunikacijski menadžment, Svetog Petra Starog 36, Split zastupanog po punomoćniku DAVOR DRMIĆ; DOMIS društvo s ograničenom odgovornošću za proizvodnju, reciklažu, trgovinu i usluge, Kralja Zvonimira 14/I, 21000 Split; CIAN društvo s ograničenom odgovornošću za sanitarnu zaštitu čovjekove okoline, Varaždinska Ulica 51, 21000 Split; EURO DAUS 1963 dioničko društvo za trgovinu, servis vozila i putničke agencije, Put Mostina 1, 21000 Split; JELANA za trgovinu i usluge, društvo s ograničenom odgovornošću, Hercegovačka 126, 21000 Split; PRIMAT d.o.o. za usluge i trgovinu, Vukovarska Cesta 434, 31000 Osijek zastupanog po punomoćniku Zajednički odvjetnički ured  DARKO ŠUPER, IVICA KOVAČEVIĆ I BRANKO RABAR; C.I.O.M., društvo s ograničenom odgovornošću za proizvodnju, unutarnju i vanjsku trgovinu i usluge,, Josipa Lončara 15, 10000 Zagreb; GALEB - PROMET društvo s ograničenom odgovornošću za trgovinu, Srednjaci 16, 10000 Zagreb zastupanog po punomoćniku MANDA BANOVIĆ; ELEKTRIČAR, društvo s ograničenom odgovornošću za graditeljstvo turizam trgovinu i pružanja usluge turističke agencije, Skradinska 11, Split; ČISTOĆA društvo s ograničenom odgovornošću za obavljanje komunalnih djelatnosti održavanja čistoće i odlaganja komunaln, Put Plokita 81, 21000 Split; CROATIA osiguranje d.d., Miramarska 22, 10000 Zagreb; PRALIJA TRADE društvo s ograničenom odgovornošću za trgovinu, turizam, projektiranje i preradu industrijskih optadaka, Domovinskog rata 41, 21000 Split; ONEUMGRAF d.o.o. za grafičku djelatnost, trgovinu i usluge, Četvrt ribnjak 8, Omiš; CAPRICORNO, društvo s ograničenom odgovornošću za trgovinu, Hercegovačka 57/A, Split; HEP-Operator distribucijskog sustava d.o.o. za distribuciju i opskrbu električne energije ELEKTRODALMACIJA SPLIT, Ulica grada Vukovara 37, 10000 Zagreb; POS, društvo s ograničenom odgovornošću za informatičke usluge, Tolstojeva 32/I, Split; Zagrebačka burza d.d., Ivana Lučića 2 A, 10000 Zagreb zastupanog po punomoćniku MAĐARIĆ &amp; LUI - odvjetničko društvo d.o.o.; INTEHNA Zagreb d.o.o. za trgovinu i proizvodnju, Samoborska 255/II, 10000 Zagreb; KEMIS-TERMOCLEAN d.o.o. za industrijska čišćenja i gospodarenja otpadom, Sudišćak 3, 10000 Zagreb zastupanog po punomoćniku Davor Grgić; MESSER CROATIA PLIN Poduzeće za proizvodnju i prodaju tehničkih plinova d.o.o., Industrijska  1, 10290 Zaprešić; ADRIATIC ZAGREB d.o.o. za financijske usluge, Prilaz Gjure Deželića 52, 10000 Zagreb; BASLER OSIGURANJE ZAGREB dioničko društvo za osiguranje, Radnička ceste 37 B, 10000 Zagreb zastupanog po punomoćniku Ivo Staničić; TEXT-PAPIR d.o.o. za trgovinu i usluge, Stinice 12, 21000 Split; TRAST međunarodno otpremništvo, dioničko društvo, Gat sv. Duje 4, 21000 Split zastupanog po punomoćniku Marina Tončić - Bota; KEMOKOP društvo s ograničenom odgovornošću za specijalni transport kemikalija, Industrijska bb, 10370 Dugo Selo zastupanog po punomoćniku ODVJETNIČKO DRUŠTVO BUDIN-PENIĆ-SKERLEV javno trgovačko društva; METAL-DALMACIJA d.o.o. za proizvodnju, trgovinu i usluge, Rendićeva 20, Split; BRAMONT izrada metalnih i alu proizvoda d.o.o., Donji Muć 137, 21203 Donji Muć; MINAX d.o.o. za građenje, trgovinu i usluge, Predovečka 9, 10000 Zagreb zastupanog po punomoćniku SANJA PAIĆ; Siemens dioničko društvo za elektrotehniku, Heinzelova 70 a, 10000 Zagreb; OVV-Održavanje vučnih vozila, društvo s ograničenom odgovornošću, Strojarska bb, 10000 Zagreb; PROPLIN d.o.o. za proizvodnju i trgovinu ukapljenim naftnim plinom, Savska cesta 41/II, 10000 Zagreb; ČEPO d. o. o. za proizvodnju, montažu, trgovinu, uvoz-izvoz, M.Iličića br. 2, 35101 Slavonski Brod zastupanog po punomoćniku Zajednički odvjetnički ured odvjetnici MARIJAN BETLACH i KREŠIMIR BOGDAN; BRODOMERKUR trgovina i usluge, dioničko društvo, Poljička cesta 35, 21000 Split; PRVI FAKTOR društvo s ograničenom odgovornošću za factoring, Hektorovićeva 2, 10000 Zagreb; OTP banka Hrvatska dioničko društvo, Domovinskog rata 3, 23000 Zadar zastupanog po punomoćniku Odvjetničko društvo ŠIŠKO i partneri, j.t.d.; HYPO-LEASING KROATIEN, društvo za financiranje, d.o.o., Koranska 16, 10000 Zagreb; KONČAR - INSTITUT ZA ELEKTROTEHNIKU  d.d., Fallerovo šetalište 22, 10000 Zagreb; DIA-PEN d.o.o. za proizvodnju, vanjskotrgovinski promet, trgovinu na veliko i usluge, Augusta Šenoe 8, 10434 Strmec; DINGO za turizam, trgovinu i proizvodnju, društvo s ograničenom odgovornošću, Žrnovnička 6, 21000 Split; TIMONT društvo s ograničenom odgovornošću za proizvodnju proizvoda od metala i trgovinu, Plano/bb, 21220 Trogir zastupanog po punomoćniku Budislav Angjelinović; Ivo Župić; EMO - COMMERCE - SPLIT društvo ograničene odgovornosti za izvođenje brodograđevnih radova i usluga, Ive Tijardovića 26, 21000 Split zastupanog po punomoćniku Tomislav Krka; MEDITERAN-TRADING d.o.o. za trgovinu, turizam i proizvodnju, Žrnovnička 6, 21000 Split zastupanog po punomoćniku Tomislav Krka; B. METAL d. o. o. za trgovinu i usluge, Trg J.B.Tita 9, 52460 Buje zastupanog po punomoćniku Duje Nazlić; IZODAL društvo s ograničenom odgovornošću za završne radove u građevinarstvu, Rimski Put 22, Kaštel Sućurac; OT-OPTIMA TELEKOM d.d. za telekomunikacije, Bani 75/a, 10000 Zagreb; PROMONA, d.o.o. za informatičke sustave, Ulica Slobode 43, Split; VIPnet, društvo s ograničenom odgovornošću za usluge javnih telekomunikacija, Vrtni put 1, 10000 Zagreb; ELEKTROKOVINA ADRIA, d.o.o. za izradu, prodaju, montažu i popravak elektrotehničkih proizvoda, Vukovarska 52 a, 21000 Split; HŽ INFRASTRUKTURA d.o.o. za upravljanje, održavanje i izgradnju željezničke infrastrukture, Mihanovićeva 12, 10000 Zagreb; VENEFICA društvo s ograničenom odgovornošću za zastupanje, Kumborski put 20, 10000 Zagreb; VERITAS, tvrtka za reviziju i konzalting d.o.o., Vinkovačka 21, 21000 Split zastupanog po punomoćniku Tomislav Krka; Hrvatski Telekom d.d., Savska cesta 32, 10000 Zagreb; MARIS EKOLOGIJA I POLJOPRIVREDA društvo s ograničenom odgovornošću za proizvodnju, trgovinu i usluge, Borajska 1, 22000 Šibenik zastupanog po punomoćniku Nediljko Ivančević; HEP-Operator prijenosnog sustava d.o.o. za prijenos električne energije, Kupska 4, 10000 Zagreb; MILS, MLJEKARA SPLIT dioničko društvo, Komulovića Put 4, 21000 Split zastupanog po punomoćniku Meri Juričko; UniCredit Leasing Croatia društvo s ograničenom odgovornošću za leasing, Heinzelova 33, 10000 Zagreb; SREDIŠNJE KLIRINŠKO DEPOZITARNO DRUŠTVO, dioničko društvo, Heinzelova 62/a, 10000 Zagreb; DALSTROJ dioničko društvo Tvornica alatnih strojeva, pribora i alata, Put Mostina bb, 21000 Split; KOMUSPROMET trgovina i reciklaža d.o.o., Cesta Plano br. 11, 21220 Trogir; ALSTOM HRVATSKA d.o.o. za proizvodnju, trgovinu, inženjering i usluge, Mala Švarča 155, 47000 Karlovac zastupanog po punomoćniku TAMARA MUŠNJAK ŠPIŠIĆ; HYPO ALPE-ADRIA-BANK dioničko društvo, Slavonska avenija 6, 10000 Zagreb; JADRAN - METAL prerada sekundarnih sirovina d. d. "u stečaju", Valica br. 2, Pula zastupanog po punomoćniku Andrej Sablić; BOA E.L.L. d.o.o. za građenje, proizvodnju, trgovinu i usluge, Dubrovačka 3/A, 21000 Split; J.A.M. GROUP d.o.o. za turizam i usluge, Cesta Sv. Nikole 19, Bogdanovići zastupanog po punomoćniku MIRKO DRAŠKOVIĆ; Agencija za upravljanje državnom imovinom, Ivana Lučića 6, 10000 Zagreb; VOLKSBANK d.d., Varšavska 9, 10000 Zagreb; ERSTE FACTORING d.o.o., Ivana Lučića 2, 10000 Zagreb; ODVODNJA d.o.o. za trgovinu i usluge, Neslanovac 13, 21000 Split; TRAST d.d.,  Gat Sv.Duje 4, 21000 Split zastupanog po punomoćniku Martina Tončić - Bota; OVV-Održavanje vučnih vozila, društvo s ograničenom odgovornošću, Strojarska cesta 13, 10000 Zagreb; PRVI FAKTOR društvo s ograničenom odgovornošću za factoring, Hektorovićeva 2/V, 10000 Zagreb; DIA-PEN d.o.o. za proizvodnju, vanjskotrgovinski promet, trgovinu na veliko i usluge, Augusta Šenoe 8, 10434 STRMEC; PROMONA, d.o.o. za informatičke sustave, Ulica Slobode 43, 21000 Split; JADRAN - METAL prerada sekundarnih sirovina d. d. "u stečaju", Valica 2, 52000 Pula; LINGUA-SOFT d.o.o., Frankopanska 5/a, 10000 Zagreb zastupanog po punomoćniku Odvjetnički ured POLDAN, GATARA, DIZDAREVIĆ; MOZAIK KNJIGA društvo s ograničenom odgovornošću za nakladničku djelatnost i turistička agencija, Karlovačka cesta 24/a, 10000 Zagreb zastupanog po punomoćniku Boris Anišić; UNIVERZAL društvo s ograničenom odgovornošću za proizvodnju, gospodarenje otpadom, trgovinu i hotelijerstvo, Cehovska  10, 42000 Varaždin zastupanog po punomoćniku Maja Špoljarić; Vinko Gulišija; I M P K - Industrija metalnih proizvoda i konstrukcija d.o.o. za proizvodnju i usluge, Industrijska cesta/bb, Ivanić-Grad; BRANIMIR-COMERCE društvo s ograničenom odgovornošću za trgovinu i usluge, Bilice II/26, 21000 Split zastupanog po punomoćniku Tomislav Krka; ŠPEDTOURS d.o.o. za unutrašnju i međunarodnu špediciju i carinsko posredovanje, Put Sjeverne Luke/bb, 21000 Split zastupanog po punomoćniku Jadranko Vidović; POTENCIJAL za inženjering i usluge društvo s ograničenom odgovornošću, Doverska 37, Split; LUŠIJA d.o.o. za instalacijske radove i trgovinu, turistička agencija, Kralja Tomislava 22, 21220 Trogir; FROM društvo s ograničenom odgovornošću za građevinarstvo, ugostiteljstvo i trgovinu, Ul. Ante Starčevića 5, 21219 Kaštel Kambelovac zastupanog po punomoćniku Darko Varnica; VISA-PROMET, d.o.o. za trgovinu i promet, Rimski Put 2/b, 21220 Trogir; Hrvatska radiotelevizija, Prisavlje 3, 10000 Zagreb; ISCAR ALATI društvo s ograničenom odgovornošću za proizvodnju i trgovinu raznim alatima, J.Jelačića  134, 10430 Samobor; Hrvatske vode, pravna osoba za upravljanje vodama, Ulica grada Vukovara 220, 10000 Zagreb; OKSID d.o.o. za proizvodnju, trgovinu i usluge, Antuna Mihanovića 10, 31326 Darda zastupanog po punomoćniku Branko Nenadić; GEOPROJEKT, dioničko društvo za geodetske poslove, građevinsko projektiranje i nadzor, Sukoišanska 43, 21000 Split zastupanog po punomoćniku Odvjetničko društvo MATULIĆ, BILIĆ I PARTNERI, j.t.d.; KPMG Croatia d.o.o. za reviziju, Ivana Lučića 2 a, 10000 Zagreb; HRVATSKI ZAVOD ZA ZDRAVSTVENO OSIGURANJE Područni ured Split, Margaretska 3, 10000 Zagreb; APO, d.o.o., usluge zaštite okoliša, Savska Cesta 41/IV, 10000 Zagreb; Ilija Matešić, Pape Ivana Pavla II, 21214 Kaštel Kambelovac zastupanog po punomoćniku Vinko Fabjanović; Jurica Škaričić, Trondheimska 3, 21000 Split; PETROKEMIJA, d.d. tvornica gnojiva, Aleja Vukovar 4, 44320 Kutina; Antonio Parancin, Pristeg 106, 23420 Benkovac; ROTERM d.o.o. za projektiranje, nadzor i izvođenje termo instalacija, zastupanje i promet robom, Marina Držića 8, 21000 Split; Marko Tešija, Donja Rupotina 5, 21210 Klis; Fond za zaštitu okoliša i energetsku učinkovitost, Ksaver 208, 10000 Zagreb; NEZAVISNI SINDIKAT BRODOSPLIT, Put Supavla 19, 21000 Split; Vlado Oštrić, Put sv. Lovre 3 b, 21214 Kaštel Lukšić; AGENCIJA ZA INTEGRALNI TRANSPORT, društvo s ograničenom odgovornošću, Heinzelova 51, 10000 Zagreb; Financijska agencija, Vrtni put 3, 10000 Zagreb; Krunoslav Cerovac, Brdo 4/B, 47000 Karlovac; Antonija Čagalj, Kučiće bb, 21208 Kučiće; Jurica Piuk, Ulica Domovinskog rata 1, 21210 Solin; ČELIĆ d.o.o. za građevinarstvo, trgovinu, turizam, cestovni promet i remont, Mosećka Ulica 42, 21000 Split; GRAD KAŠTELA, Braće Radić 1, 21212 Kaštel Sućurac; MPPR d.o.o. za projektiranje, proizvodnju, trgovinu, vanjsku trgovinu i poslovne usluge, Kukuljićeva 16/I, 21000 Split; Ante Doždor, Plemićeva 2, 10000 Zagreb</derivirana_varijabla>
  </DomainObject.Predmet.StrankaFormatedWithAdress>
  <DomainObject.Predmet.StrankaFormatedWithAdressOIB>
    <izvorni_sadrzaj>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izvorni_sadrzaj>
    <derivirana_varijabla naziv="DomainObject.Predmet.StrankaFormatedWithAdressOIB_1"> HEP - Opskrba d.o.o. za opskrbu potrošača električnom, toplinskom energijom i plinom, OIB 63073332379, Ulica grada Vukovara 37, 10000 Zagreb; EUROTIM d.o.o., OIB 41511343191, Dubrovačka Ulica 51, 21000 Split zastupanog po punomoćniku Miroslav Šarić; CIAN društvo s ograničenom odgovornošću za sanitarnu zaštitu čovjekove okoline, OIB 04201603871, Varaždinska Ulica 51, 21000 Split; VOX-VLADO d.o.o. za servis i trgovinu, OIB 67041271835, Pujanke 45, 21000 Split; JELANA za trgovinu i usluge, društvo s ograničenom odgovornošću, OIB 56403884393, Hercegovačka 126, 21000 Split; TEHNOMATERIJAL d.o.o. za trgovinu, građevinarstvo i usluge, OIB 00186927774, Tripalov voćnjak 3, 21230 Sinj; LASTVE, d.o.o. za trgovinu i usluge, OIB 80714087504, Fra Grge Martića 45, 21000 Split; ADRIATIC-BLIZNA d.o.o., OIB 80385679206, Ante Starčevića  16, 21220 Trogir zastupanog po punomoćniku Mislav Milas; FAZOR za projektiranje, inženjering i proizvodnju društvo s ograničenom odgovornošću, OIB 05821722044, Paštrićeva 2, 21000 Split; AGENCIJA ZA INTEGRALNI TRANSPORT, društvo s ograničenom odgovornošću, OIB 42650506038, Heinzelova 51, 10000 Zagreb zastupanog po punomoćniku Odvjetničko društvo Smolčić i Partneri, d.o.o.; SVOD, d.o.o. za građenje i trgovinu, OIB 24958826983, Put Radoševca 14, 21000 Split; KOMUSPROMET trgovina i reciklaža d.o.o., OIB 75646042222, Plano/bb, 21222 Trogir; OT-OPTIMA TELEKOM d.d. za telekomunikacije, OIB 36004425025, Bani 75/a, 10000 Zagreb; HŽ CARGO d.o.o. za prijevoz tereta, OIB 08720210702, Mihanovićeva 12, 10000 Zagreb; Ustanova za zapošljavanje, rad i profesionalnu rehabilitaciju osoba s invaliditetom DES, OIB 23754648622, Boktuljin Put/bb, Split zastupanog po punomoćniku Dino Puljić; MATEJ KOMERC d.o.o. za trgovinu i turizam, OIB 11823238996, Put Starog Sela/bb, Podstrana zastupanog po punomoćniku Ilana Grčić; AKD-Zaštita d.o.o. za zaštitu osoba i imovine, OIB 09253797076, Savska cesta 28, 10000 Zagreb zastupanog po punomoćniku Odvjetničko društvo Hanžeković &amp; Partneri društvo s ograničenom odgovornošću; MEDITERAN-TRADING d.o.o. za trgovinu, turizam i proizvodnju, OIB 51191000615, Žrnovnička 6, 21000 Split zastupanog po punomoćniku Tomislav Krka; DINGO za turizam, trgovinu i proizvodnju, društvo s ograničenom odgovornošću, OIB 99726761415, Žrnovnička 6, 21000 Split zastupanog po punomoćniku Tomislav Krka; VODOVOD I KANALIZACIJA, društvo s ograničenom odgovornošću za vodoopskrbu, odvodnju i pročišćavanje otpadnih voda, OIB 56826138353, Biokovska 3, 21000 Split; INSTITUT IGH, dioničko društvo za istraživanje i razvoj u graditeljstvu, OIB 79766124714, Janka Rakuše 1, 10000 Zagreb; VERITAS, tvrtka za reviziju i konzalting d.o.o., OIB 17196896730, Vinkovačka 21, 21000 Split zastupanog po punomoćniku Tomislav Krka; GRAĐEVINSKA INDUSTRIJA-RUDARSTVO-KAMENARSTVO KALUN d.d. za proizvodnju vapna, tehničkog kamena i betona, OIB 34158554107, Stjepana Radića 5, Drniš zastupanog po punomoćniku Odvjetničko društvo PRIMORAC I PARTNERI, j.t.d.; KAESER KOMPRESSOREN trgovina i usluge d. o. o., OIB 42572807012, Rimski put 11 d, Sesvete; HRVATSKI ZAVOD ZA MIROVINSKO OSIGURANJE, OIB 84397956623, A. Mihanovića 3, 10000 Zagreb; PETROKEMIJA, d.d. tvornica gnojiva, OIB 24503685008, Aleja Vukovar 4, 44320 Kutina; PREDIKAT d.o.o. za komunikacijski menadžment, OIB 26510647511, Svetog Petra Starog 36, Split zastupanog po punomoćniku DAVOR DRMIĆ; DOMIS društvo s ograničenom odgovornošću za proizvodnju, reciklažu, trgovinu i usluge, OIB 07253968583, Kralja Zvonimira 14/I, 21000 Split; CIAN društvo s ograničenom odgovornošću za sanitarnu zaštitu čovjekove okoline, OIB 04201603871, Varaždinska Ulica 51, 21000 Split; EURO DAUS 1963 dioničko društvo za trgovinu, servis vozila i putničke agencije, OIB 76091191033, Put Mostina 1, 21000 Split; JELANA za trgovinu i usluge, društvo s ograničenom odgovornošću, OIB 56403884393, Hercegovačka 126, 21000 Split; PRIMAT d.o.o. za usluge i trgovinu, OIB 30408759840, Vukovarska Cesta 434, 31000 Osijek zastupanog po punomoćniku Zajednički odvjetnički ured  DARKO ŠUPER, IVICA KOVAČEVIĆ I BRANKO RABAR; C.I.O.M., društvo s ograničenom odgovornošću za proizvodnju, unutarnju i vanjsku trgovinu i usluge,, OIB 32900007680, Josipa Lončara 15, 10000 Zagreb; GALEB - PROMET društvo s ograničenom odgovornošću za trgovinu, OIB 96627817240, Srednjaci 16, 10000 Zagreb zastupanog po punomoćniku MANDA BANOVIĆ; ELEKTRIČAR, društvo s ograničenom odgovornošću za graditeljstvo turizam trgovinu i pružanja usluge turističke agencije, OIB 49718474285, Skradinska 11, Split; ČISTOĆA društvo s ograničenom odgovornošću za obavljanje komunalnih djelatnosti održavanja čistoće i odlaganja komunaln, OIB 38812451417, Put Plokita 81, 21000 Split; CROATIA osiguranje d.d., OIB 26187994862, Miramarska 22, 10000 Zagreb; PRALIJA TRADE društvo s ograničenom odgovornošću za trgovinu, turizam, projektiranje i preradu industrijskih optadaka, OIB 67216723026, Domovinskog rata 41, 21000 Split; ONEUMGRAF d.o.o. za grafičku djelatnost, trgovinu i usluge, OIB 92725885469, Četvrt ribnjak 8, Omiš; CAPRICORNO, društvo s ograničenom odgovornošću za trgovinu, OIB 09517317411, Hercegovačka 57/A, Split; HEP-Operator distribucijskog sustava d.o.o. za distribuciju i opskrbu električne energije ELEKTRODALMACIJA SPLIT, OIB 46830600751, Ulica grada Vukovara 37, 10000 Zagreb; POS, društvo s ograničenom odgovornošću za informatičke usluge, OIB 84938865556, Tolstojeva 32/I, Split; Zagrebačka burza d.d., OIB 84368186611, Ivana Lučića 2 A, 10000 Zagreb zastupanog po punomoćniku MAĐARIĆ &amp; LUI - odvjetničko društvo d.o.o.; INTEHNA Zagreb d.o.o. za trgovinu i proizvodnju, OIB 37327565128, Samoborska 255/II, 10000 Zagreb; KEMIS-TERMOCLEAN d.o.o. za industrijska čišćenja i gospodarenja otpadom, OIB 47719259482, Sudišćak 3, 10000 Zagreb zastupanog po punomoćniku Davor Grgić; MESSER CROATIA PLIN Poduzeće za proizvodnju i prodaju tehničkih plinova d.o.o., OIB 32179081874, Industrijska  1, 10290 Zaprešić; ADRIATIC ZAGREB d.o.o. za financijske usluge, OIB 36856583241, Prilaz Gjure Deželića 52, 10000 Zagreb; BASLER OSIGURANJE ZAGREB dioničko društvo za osiguranje, OIB 59706054982, Radnička ceste 37 B, 10000 Zagreb zastupanog po punomoćniku Ivo Staničić; TEXT-PAPIR d.o.o. za trgovinu i usluge, OIB 45878059290, Stinice 12, 21000 Split; TRAST međunarodno otpremništvo, dioničko društvo, OIB 93225891495, Gat sv. Duje 4, 21000 Split zastupanog po punomoćniku Marina Tončić - Bota; KEMOKOP društvo s ograničenom odgovornošću za specijalni transport kemikalija, OIB 12916703731, Industrijska bb, 10370 Dugo Selo zastupanog po punomoćniku ODVJETNIČKO DRUŠTVO BUDIN-PENIĆ-SKERLEV javno trgovačko društva; METAL-DALMACIJA d.o.o. za proizvodnju, trgovinu i usluge, OIB 43296402613, Rendićeva 20, Split; BRAMONT izrada metalnih i alu proizvoda d.o.o., OIB 66705884086, Donji Muć 137, 21203 Donji Muć; MINAX d.o.o. za građenje, trgovinu i usluge, OIB 03335759746, Predovečka 9, 10000 Zagreb zastupanog po punomoćniku SANJA PAIĆ; Siemens dioničko društvo za elektrotehniku, OIB 12673471493, Heinzelova 70 a, 10000 Zagreb; OVV-Održavanje vučnih vozila, društvo s ograničenom odgovornošću, OIB 32246690065, Strojarska bb, 10000 Zagreb; PROPLIN d.o.o. za proizvodnju i trgovinu ukapljenim naftnim plinom, OIB 69737351025, Savska cesta 41/II, 10000 Zagreb; ČEPO d. o. o. za proizvodnju, montažu, trgovinu, uvoz-izvoz, OIB 51141867905, M.Iličića br. 2, 35101 Slavonski Brod zastupanog po punomoćniku Zajednički odvjetnički ured odvjetnici MARIJAN BETLACH i KREŠIMIR BOGDAN; BRODOMERKUR trgovina i usluge, dioničko društvo, OIB 33956120458, Poljička cesta 35, 21000 Split; PRVI FAKTOR društvo s ograničenom odgovornošću za factoring, OIB 63278028623, Hektorovićeva 2, 10000 Zagreb; OTP banka Hrvatska dioničko društvo, OIB 52508873833, Domovinskog rata 3, 23000 Zadar zastupanog po punomoćniku Odvjetničko društvo ŠIŠKO i partneri, j.t.d.; HYPO-LEASING KROATIEN, društvo za financiranje, d.o.o., OIB 87064273078, Koranska 16, 10000 Zagreb; KONČAR - INSTITUT ZA ELEKTROTEHNIKU  d.d., OIB 37724368086, Fallerovo šetalište 22, 10000 Zagreb; DIA-PEN d.o.o. za proizvodnju, vanjskotrgovinski promet, trgovinu na veliko i usluge, OIB 43318080627, Augusta Šenoe 8, 10434 Strmec; DINGO za turizam, trgovinu i proizvodnju, društvo s ograničenom odgovornošću, OIB 99726761415, Žrnovnička 6, 21000 Split; TIMONT društvo s ograničenom odgovornošću za proizvodnju proizvoda od metala i trgovinu, OIB 04115350526, Plano/bb, 21220 Trogir zastupanog po punomoćniku Budislav Angjelinović; Ivo Župić; EMO - COMMERCE - SPLIT društvo ograničene odgovornosti za izvođenje brodograđevnih radova i usluga, OIB 15289050579, Ive Tijardovića 26, 21000 Split zastupanog po punomoćniku Tomislav Krka; MEDITERAN-TRADING d.o.o. za trgovinu, turizam i proizvodnju, OIB 51191000615, Žrnovnička 6, 21000 Split zastupanog po punomoćniku Tomislav Krka; B. METAL d. o. o. za trgovinu i usluge, OIB 81035113337, Trg J.B.Tita 9, 52460 Buje zastupanog po punomoćniku Duje Nazlić; IZODAL društvo s ograničenom odgovornošću za završne radove u građevinarstvu, OIB 07085868781, Rimski Put 22, Kaštel Sućurac; OT-OPTIMA TELEKOM d.d. za telekomunikacije, OIB 36004425025, Bani 75/a, 10000 Zagreb; PROMONA, d.o.o. za informatičke sustave, OIB 96037409876, Ulica Slobode 43, Split; VIPnet, društvo s ograničenom odgovornošću za usluge javnih telekomunikacija, OIB 29524210204, Vrtni put 1, 10000 Zagreb; ELEKTROKOVINA ADRIA, d.o.o. za izradu, prodaju, montažu i popravak elektrotehničkih proizvoda, OIB 86742905038, Vukovarska 52 a, 21000 Split; HŽ INFRASTRUKTURA d.o.o. za upravljanje, održavanje i izgradnju željezničke infrastrukture, OIB 39901919995, Mihanovićeva 12, 10000 Zagreb; VENEFICA društvo s ograničenom odgovornošću za zastupanje, OIB 69175273177, Kumborski put 20, 10000 Zagreb; VERITAS, tvrtka za reviziju i konzalting d.o.o., OIB 17196896730, Vinkovačka 21, 21000 Split zastupanog po punomoćniku Tomislav Krka; Hrvatski Telekom d.d., OIB 81793146560, Savska cesta 32, 10000 Zagreb; MARIS EKOLOGIJA I POLJOPRIVREDA društvo s ograničenom odgovornošću za proizvodnju, trgovinu i usluge, OIB 88835556414, Borajska 1, 22000 Šibenik zastupanog po punomoćniku Nediljko Ivančević; HEP-Operator prijenosnog sustava d.o.o. za prijenos električne energije, OIB 13148821633, Kupska 4, 10000 Zagreb; MILS, MLJEKARA SPLIT dioničko društvo, OIB 08214458449, Komulovića Put 4, 21000 Split zastupanog po punomoćniku Meri Juričko; UniCredit Leasing Croatia društvo s ograničenom odgovornošću za leasing, OIB 18736141210, Heinzelova 33, 10000 Zagreb; SREDIŠNJE KLIRINŠKO DEPOZITARNO DRUŠTVO, dioničko društvo, OIB 64406809162, Heinzelova 62/a, 10000 Zagreb; DALSTROJ dioničko društvo Tvornica alatnih strojeva, pribora i alata, OIB 43458781581, Put Mostina bb, 21000 Split; KOMUSPROMET trgovina i reciklaža d.o.o., OIB 75646042222, Cesta Plano br. 11, 21220 Trogir; ALSTOM HRVATSKA d.o.o. za proizvodnju, trgovinu, inženjering i usluge, OIB 80201809377, Mala Švarča 155, 47000 Karlovac zastupanog po punomoćniku TAMARA MUŠNJAK ŠPIŠIĆ; HYPO ALPE-ADRIA-BANK dioničko društvo, OIB 14036333877, Slavonska avenija 6, 10000 Zagreb; JADRAN - METAL prerada sekundarnih sirovina d. d. "u stečaju", OIB 75144446829, Valica br. 2, Pula zastupanog po punomoćniku Andrej Sablić; BOA E.L.L. d.o.o. za građenje, proizvodnju, trgovinu i usluge, OIB 48182689327, Dubrovačka 3/A, 21000 Split; J.A.M. GROUP d.o.o. za turizam i usluge, OIB 84961446693, Cesta Sv. Nikole 19, Bogdanovići zastupanog po punomoćniku MIRKO DRAŠKOVIĆ; Agencija za upravljanje državnom imovinom, OIB 75666130770, Ivana Lučića 6, 10000 Zagreb; VOLKSBANK d.d., OIB 78427478595, Varšavska 9, 10000 Zagreb; ERSTE FACTORING d.o.o., OIB 10194059689, Ivana Lučića 2, 10000 Zagreb; ODVODNJA d.o.o. za trgovinu i usluge, OIB 17323637115, Neslanovac 13, 21000 Split; TRAST d.d., OIB 93225891495,  Gat Sv.Duje 4, 21000 Split zastupanog po punomoćniku Martina Tončić - Bota; OVV-Održavanje vučnih vozila, društvo s ograničenom odgovornošću, OIB 32246690065, Strojarska cesta 13, 10000 Zagreb; PRVI FAKTOR društvo s ograničenom odgovornošću za factoring, OIB 63278028623, Hektorovićeva 2/V, 10000 Zagreb; DIA-PEN d.o.o. za proizvodnju, vanjskotrgovinski promet, trgovinu na veliko i usluge, OIB 43318080627, Augusta Šenoe 8, 10434 STRMEC; PROMONA, d.o.o. za informatičke sustave, OIB 96037409876, Ulica Slobode 43, 21000 Split; JADRAN - METAL prerada sekundarnih sirovina d. d. "u stečaju", OIB 75144446829, Valica 2, 52000 Pula; LINGUA-SOFT d.o.o., OIB 57552096233, Frankopanska 5/a, 10000 Zagreb zastupanog po punomoćniku Odvjetnički ured POLDAN, GATARA, DIZDAREVIĆ; MOZAIK KNJIGA društvo s ograničenom odgovornošću za nakladničku djelatnost i turistička agencija, OIB 57010186553, Karlovačka cesta 24/a, 10000 Zagreb zastupanog po punomoćniku Boris Anišić; UNIVERZAL društvo s ograničenom odgovornošću za proizvodnju, gospodarenje otpadom, trgovinu i hotelijerstvo, OIB 71843925886, Cehovska  10, 42000 Varaždin zastupanog po punomoćniku Maja Špoljarić; Vinko Gulišija; I M P K - Industrija metalnih proizvoda i konstrukcija d.o.o. za proizvodnju i usluge, OIB 79967698402, Industrijska cesta/bb, Ivanić-Grad; BRANIMIR-COMERCE društvo s ograničenom odgovornošću za trgovinu i usluge, OIB 65894377902, Bilice II/26, 21000 Split zastupanog po punomoćniku Tomislav Krka; ŠPEDTOURS d.o.o. za unutrašnju i međunarodnu špediciju i carinsko posredovanje, OIB 31430550836, Put Sjeverne Luke/bb, 21000 Split zastupanog po punomoćniku Jadranko Vidović; POTENCIJAL za inženjering i usluge društvo s ograničenom odgovornošću, OIB 80072940561, Doverska 37, Split; LUŠIJA d.o.o. za instalacijske radove i trgovinu, turistička agencija, OIB 23986299087, Kralja Tomislava 22, 21220 Trogir; FROM društvo s ograničenom odgovornošću za građevinarstvo, ugostiteljstvo i trgovinu, OIB 02187261231, Ul. Ante Starčevića 5, 21219 Kaštel Kambelovac zastupanog po punomoćniku Darko Varnica; VISA-PROMET, d.o.o. za trgovinu i promet, OIB 68171831849, Rimski Put 2/b, 21220 Trogir; Hrvatska radiotelevizija, OIB 68419124305, Prisavlje 3, 10000 Zagreb; ISCAR ALATI društvo s ograničenom odgovornošću za proizvodnju i trgovinu raznim alatima, OIB 42440962203, J.Jelačića  134, 10430 Samobor; Hrvatske vode, pravna osoba za upravljanje vodama, OIB 28921383001, Ulica grada Vukovara 220, 10000 Zagreb; OKSID d.o.o. za proizvodnju, trgovinu i usluge, OIB 45126648126, Antuna Mihanovića 10, 31326 Darda zastupanog po punomoćniku Branko Nenadić; GEOPROJEKT, dioničko društvo za geodetske poslove, građevinsko projektiranje i nadzor, OIB 25623466485, Sukoišanska 43, 21000 Split zastupanog po punomoćniku Odvjetničko društvo MATULIĆ, BILIĆ I PARTNERI, j.t.d.; KPMG Croatia d.o.o. za reviziju, OIB 20963249418, Ivana Lučića 2 a, 10000 Zagreb; HRVATSKI ZAVOD ZA ZDRAVSTVENO OSIGURANJE Područni ured Split, OIB 02958272670, Margaretska 3, 10000 Zagreb; APO, d.o.o., usluge zaštite okoliša, OIB 83995348543, Savska Cesta 41/IV, 10000 Zagreb; Ilija Matešić, OIB 67923994403, Pape Ivana Pavla II, 21214 Kaštel Kambelovac zastupanog po punomoćniku Vinko Fabjanović; Jurica Škaričić, OIB 52263340680, Trondheimska 3, 21000 Split; PETROKEMIJA, d.d. tvornica gnojiva, OIB 24503685008, Aleja Vukovar 4, 44320 Kutina; Antonio Parancin, OIB 04347855676, Pristeg 106, 23420 Benkovac; ROTERM d.o.o. za projektiranje, nadzor i izvođenje termo instalacija, zastupanje i promet robom, OIB 79948849024, Marina Držića 8, 21000 Split; Marko Tešija, OIB 90391121566, Donja Rupotina 5, 21210 Klis; Fond za zaštitu okoliša i energetsku učinkovitost, OIB 85828625994, Ksaver 208, 10000 Zagreb; NEZAVISNI SINDIKAT BRODOSPLIT, OIB 14234539944, Put Supavla 19, 21000 Split; Vlado Oštrić, OIB 38746001159, Put sv. Lovre 3 b, 21214 Kaštel Lukšić; AGENCIJA ZA INTEGRALNI TRANSPORT, društvo s ograničenom odgovornošću, OIB 42650506038, Heinzelova 51, 10000 Zagreb; Financijska agencija, OIB 85821130368, Vrtni put 3, 10000 Zagreb; Krunoslav Cerovac, OIB 41815715157, Brdo 4/B, 47000 Karlovac; Antonija Čagalj, OIB 63512530777, Kučiće bb, 21208 Kučiće; Jurica Piuk, OIB 62591097525, Ulica Domovinskog rata 1, 21210 Solin; ČELIĆ d.o.o. za građevinarstvo, trgovinu, turizam, cestovni promet i remont, OIB 99049666260, Mosećka Ulica 42, 21000 Split; GRAD KAŠTELA, OIB 08727843572, Braće Radić 1, 21212 Kaštel Sućurac; MPPR d.o.o. za projektiranje, proizvodnju, trgovinu, vanjsku trgovinu i poslovne usluge, OIB 03517829065, Kukuljićeva 16/I, 21000 Split; Ante Doždor, OIB 78860880233, Plemićeva 2, 10000 Zagreb</derivirana_varijabla>
  </DomainObject.Predmet.StrankaFormatedWithAdressOIB>
  <DomainObject.Predmet.StrankaWithAdress>
    <izvorni_sadrzaj>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izvorni_sadrzaj>
    <derivirana_varijabla naziv="DomainObject.Predmet.StrankaWithAdress_1">HEP - Opskrba d.o.o. za opskrbu potrošača električnom, toplinskom energijom i plinom Ulica grada Vukovara 37,10000 Zagreb,EUROTIM d.o.o. Dubrovačka Ulica 51,21000 Split,CIAN društvo s ograničenom odgovornošću za sanitarnu zaštitu čovjekove okoline Varaždinska Ulica 51,21000 Split,VOX-VLADO d.o.o. za servis i trgovinu Pujanke 45,21000 Split,JELANA za trgovinu i usluge, društvo s ograničenom odgovornošću Hercegovačka 126,21000 Split,TEHNOMATERIJAL d.o.o. za trgovinu, građevinarstvo i usluge Tripalov voćnjak 3,21230 Sinj,LASTVE, d.o.o. za trgovinu i usluge Fra Grge Martića 45,21000 Split,ADRIATIC-BLIZNA d.o.o. Ante Starčevića  16,21220 Trogir,FAZOR za projektiranje, inženjering i proizvodnju društvo s ograničenom odgovornošću Paštrićeva 2,21000 Split,AGENCIJA ZA INTEGRALNI TRANSPORT, društvo s ograničenom odgovornošću Heinzelova 51,10000 Zagreb,SVOD, d.o.o. za građenje i trgovinu Put Radoševca 14,21000 Split,KOMUSPROMET trgovina i reciklaža d.o.o. Plano/bb,21222 Trogir,OT-OPTIMA TELEKOM d.d. za telekomunikacije Bani 75/a,10000 Zagreb,HŽ CARGO d.o.o. za prijevoz tereta Mihanovićeva 12,10000 Zagreb,Ustanova za zapošljavanje, rad i profesionalnu rehabilitaciju osoba s invaliditetom DES Boktuljin Put/bb,Split,MATEJ KOMERC d.o.o. za trgovinu i turizam Put Starog Sela/bb,Podstrana,AKD-Zaštita d.o.o. za zaštitu osoba i imovine Savska cesta 28,10000 Zagreb,MEDITERAN-TRADING d.o.o. za trgovinu, turizam i proizvodnju Žrnovnička 6,21000 Split,DINGO za turizam, trgovinu i proizvodnju, društvo s ograničenom odgovornošću Žrnovnička 6,21000 Split,VODOVOD I KANALIZACIJA, društvo s ograničenom odgovornošću za vodoopskrbu, odvodnju i pročišćavanje otpadnih voda Biokovska 3,21000 Split,INSTITUT IGH, dioničko društvo za istraživanje i razvoj u graditeljstvu Janka Rakuše 1,10000 Zagreb,VERITAS, tvrtka za reviziju i konzalting d.o.o. Vinkovačka 21,21000 Split,GRAĐEVINSKA INDUSTRIJA-RUDARSTVO-KAMENARSTVO KALUN d.d. za proizvodnju vapna, tehničkog kamena i betona Stjepana Radića 5,Drniš,KAESER KOMPRESSOREN trgovina i usluge d. o. o. Rimski put 11 d,Sesvete,HRVATSKI ZAVOD ZA MIROVINSKO OSIGURANJE A. Mihanovića 3,10000 Zagreb,PETROKEMIJA, d.d. tvornica gnojiva Aleja Vukovar 4,44320 Kutina,PREDIKAT d.o.o. za komunikacijski menadžment Svetog Petra Starog 36,Split,DOMIS društvo s ograničenom odgovornošću za proizvodnju, reciklažu, trgovinu i usluge Kralja Zvonimira 14/I,21000 Split,CIAN društvo s ograničenom odgovornošću za sanitarnu zaštitu čovjekove okoline Varaždinska Ulica 51,21000 Split,EURO DAUS 1963 dioničko društvo za trgovinu, servis vozila i putničke agencije Put Mostina 1,21000 Split,JELANA za trgovinu i usluge, društvo s ograničenom odgovornošću Hercegovačka 126,21000 Split,PRIMAT d.o.o. za usluge i trgovinu Vukovarska Cesta 434,31000 Osijek,C.I.O.M., društvo s ograničenom odgovornošću za proizvodnju, unutarnju i vanjsku trgovinu i usluge, Josipa Lončara 15,10000 Zagreb,GALEB - PROMET društvo s ograničenom odgovornošću za trgovinu Srednjaci 16,10000 Zagreb,ELEKTRIČAR, društvo s ograničenom odgovornošću za graditeljstvo turizam trgovinu i pružanja usluge turističke agencije Skradinska 11,Split,ČISTOĆA društvo s ograničenom odgovornošću za obavljanje komunalnih djelatnosti održavanja čistoće i odlaganja komunaln Put Plokita 81,21000 Split,CROATIA osiguranje d.d. Miramarska 22,10000 Zagreb,PRALIJA TRADE društvo s ograničenom odgovornošću za trgovinu, turizam, projektiranje i preradu industrijskih optadaka Domovinskog rata 41,21000 Split,ONEUMGRAF d.o.o. za grafičku djelatnost, trgovinu i usluge Četvrt ribnjak 8,Omiš,CAPRICORNO, društvo s ograničenom odgovornošću za trgovinu Hercegovačka 57/A,Split,HEP-Operator distribucijskog sustava d.o.o. za distribuciju i opskrbu električne energije ELEKTRODALMACIJA SPLIT Ulica grada Vukovara 37,10000 Zagreb,POS, društvo s ograničenom odgovornošću za informatičke usluge Tolstojeva 32/I,Split,Zagrebačka burza d.d. Ivana Lučića 2 A,10000 Zagreb,INTEHNA Zagreb d.o.o. za trgovinu i proizvodnju Samoborska 255/II,10000 Zagreb,KEMIS-TERMOCLEAN d.o.o. za industrijska čišćenja i gospodarenja otpadom Sudišćak 3,10000 Zagreb,MESSER CROATIA PLIN Poduzeće za proizvodnju i prodaju tehničkih plinova d.o.o. Industrijska  1,10290 Zaprešić,ADRIATIC ZAGREB d.o.o. za financijske usluge Prilaz Gjure Deželića 52,10000 Zagreb,BASLER OSIGURANJE ZAGREB dioničko društvo za osiguranje Radnička ceste 37 B,10000 Zagreb,TEXT-PAPIR d.o.o. za trgovinu i usluge Stinice 12,21000 Split,TRAST međunarodno otpremništvo, dioničko društvo Gat sv. Duje 4,21000 Split,KEMOKOP društvo s ograničenom odgovornošću za specijalni transport kemikalija Industrijska bb,10370 Dugo Selo,METAL-DALMACIJA d.o.o. za proizvodnju, trgovinu i usluge Rendićeva 20,Split,BRAMONT izrada metalnih i alu proizvoda d.o.o. Donji Muć 137,21203 Donji Muć,MINAX d.o.o. za građenje, trgovinu i usluge Predovečka 9,10000 Zagreb,Siemens dioničko društvo za elektrotehniku Heinzelova 70 a,10000 Zagreb,OVV-Održavanje vučnih vozila, društvo s ograničenom odgovornošću Strojarska bb,10000 Zagreb,PROPLIN d.o.o. za proizvodnju i trgovinu ukapljenim naftnim plinom Savska cesta 41/II,10000 Zagreb,ČEPO d. o. o. za proizvodnju, montažu, trgovinu, uvoz-izvoz M.Iličića br. 2,35101 Slavonski Brod,BRODOMERKUR trgovina i usluge, dioničko društvo Poljička cesta 35,21000 Split,PRVI FAKTOR društvo s ograničenom odgovornošću za factoring Hektorovićeva 2,10000 Zagreb,OTP banka Hrvatska dioničko društvo Domovinskog rata 3,23000 Zadar,HYPO-LEASING KROATIEN, društvo za financiranje, d.o.o. Koranska 16,10000 Zagreb,KONČAR - INSTITUT ZA ELEKTROTEHNIKU  d.d. Fallerovo šetalište 22,10000 Zagreb,DIA-PEN d.o.o. za proizvodnju, vanjskotrgovinski promet, trgovinu na veliko i usluge Augusta Šenoe 8,10434 Strmec,DINGO za turizam, trgovinu i proizvodnju, društvo s ograničenom odgovornošću Žrnovnička 6,21000 Split,TIMONT društvo s ograničenom odgovornošću za proizvodnju proizvoda od metala i trgovinu Plano/bb,21220 Trogir,EMO - COMMERCE - SPLIT društvo ograničene odgovornosti za izvođenje brodograđevnih radova i usluga Ive Tijardovića 26,21000 Split,MEDITERAN-TRADING d.o.o. za trgovinu, turizam i proizvodnju Žrnovnička 6,21000 Split,B. METAL d. o. o. za trgovinu i usluge Trg J.B.Tita 9,52460 Buje,IZODAL društvo s ograničenom odgovornošću za završne radove u građevinarstvu Rimski Put 22,Kaštel Sućurac,OT-OPTIMA TELEKOM d.d. za telekomunikacije Bani 75/a,10000 Zagreb,PROMONA, d.o.o. za informatičke sustave Ulica Slobode 43,Split,VIPnet, društvo s ograničenom odgovornošću za usluge javnih telekomunikacija Vrtni put 1,10000 Zagreb,ELEKTROKOVINA ADRIA, d.o.o. za izradu, prodaju, montažu i popravak elektrotehničkih proizvoda Vukovarska 52 a,21000 Split,HŽ INFRASTRUKTURA d.o.o. za upravljanje, održavanje i izgradnju željezničke infrastrukture Mihanovićeva 12,10000 Zagreb,VENEFICA društvo s ograničenom odgovornošću za zastupanje Kumborski put 20,10000 Zagreb,VERITAS, tvrtka za reviziju i konzalting d.o.o. Vinkovačka 21,21000 Split,Hrvatski Telekom d.d. Savska cesta 32,10000 Zagreb,MARIS EKOLOGIJA I POLJOPRIVREDA društvo s ograničenom odgovornošću za proizvodnju, trgovinu i usluge Borajska 1,22000 Šibenik,HEP-Operator prijenosnog sustava d.o.o. za prijenos električne energije Kupska 4,10000 Zagreb,MILS, MLJEKARA SPLIT dioničko društvo Komulovića Put 4,21000 Split,UniCredit Leasing Croatia društvo s ograničenom odgovornošću za leasing Heinzelova 33,10000 Zagreb,SREDIŠNJE KLIRINŠKO DEPOZITARNO DRUŠTVO, dioničko društvo Heinzelova 62/a,10000 Zagreb,DALSTROJ dioničko društvo Tvornica alatnih strojeva, pribora i alata Put Mostina bb,21000 Split,KOMUSPROMET trgovina i reciklaža d.o.o. Cesta Plano br. 11,21220 Trogir,ALSTOM HRVATSKA d.o.o. za proizvodnju, trgovinu, inženjering i usluge Mala Švarča 155,47000 Karlovac,HYPO ALPE-ADRIA-BANK dioničko društvo Slavonska avenija 6,10000 Zagreb,JADRAN - METAL prerada sekundarnih sirovina d. d. "u stečaju" Valica br. 2,Pula,BOA E.L.L. d.o.o. za građenje, proizvodnju, trgovinu i usluge Dubrovačka 3/A,21000 Split,J.A.M. GROUP d.o.o. za turizam i usluge Cesta Sv. Nikole 19,Bogdanovići,Agencija za upravljanje državnom imovinom Ivana Lučića 6,10000 Zagreb,VOLKSBANK d.d. Varšavska 9,10000 Zagreb,ERSTE FACTORING d.o.o. Ivana Lučića 2,10000 Zagreb,ODVODNJA d.o.o. za trgovinu i usluge Neslanovac 13,21000 Split,TRAST d.d.  Gat Sv.Duje 4,21000 Split,OVV-Održavanje vučnih vozila, društvo s ograničenom odgovornošću Strojarska cesta 13,10000 Zagreb,PRVI FAKTOR društvo s ograničenom odgovornošću za factoring Hektorovićeva 2/V,10000 Zagreb,DIA-PEN d.o.o. za proizvodnju, vanjskotrgovinski promet, trgovinu na veliko i usluge Augusta Šenoe 8,10434 STRMEC,PROMONA, d.o.o. za informatičke sustave Ulica Slobode 43,21000 Split,JADRAN - METAL prerada sekundarnih sirovina d. d. "u stečaju" Valica 2,52000 Pula,LINGUA-SOFT d.o.o. Frankopanska 5/a,10000 Zagreb,MOZAIK KNJIGA društvo s ograničenom odgovornošću za nakladničku djelatnost i turistička agencija Karlovačka cesta 24/a,10000 Zagreb,UNIVERZAL društvo s ograničenom odgovornošću za proizvodnju, gospodarenje otpadom, trgovinu i hotelijerstvo Cehovska  10,42000 Varaždin,I M P K - Industrija metalnih proizvoda i konstrukcija d.o.o. za proizvodnju i usluge Industrijska cesta/bb,Ivanić-Grad,BRANIMIR-COMERCE društvo s ograničenom odgovornošću za trgovinu i usluge Bilice II/26,21000 Split,ŠPEDTOURS d.o.o. za unutrašnju i međunarodnu špediciju i carinsko posredovanje Put Sjeverne Luke/bb,21000 Split,POTENCIJAL za inženjering i usluge društvo s ograničenom odgovornošću Doverska 37,Split,LUŠIJA d.o.o. za instalacijske radove i trgovinu, turistička agencija Kralja Tomislava 22,21220 Trogir,FROM društvo s ograničenom odgovornošću za građevinarstvo, ugostiteljstvo i trgovinu Ul. Ante Starčevića 5,21219 Kaštel Kambelovac,VISA-PROMET, d.o.o. za trgovinu i promet Rimski Put 2/b,21220 Trogir,Hrvatska radiotelevizija Prisavlje 3,10000 Zagreb,ISCAR ALATI društvo s ograničenom odgovornošću za proizvodnju i trgovinu raznim alatima J.Jelačića  134,10430 Samobor,Hrvatske vode, pravna osoba za upravljanje vodama Ulica grada Vukovara 220,10000 Zagreb,OKSID d.o.o. za proizvodnju, trgovinu i usluge Antuna Mihanovića 10,31326 Darda,GEOPROJEKT, dioničko društvo za geodetske poslove, građevinsko projektiranje i nadzor Sukoišanska 43,21000 Split,KPMG Croatia d.o.o. za reviziju Ivana Lučića 2 a,10000 Zagreb,HRVATSKI ZAVOD ZA ZDRAVSTVENO OSIGURANJE Područni ured Split Margaretska 3,10000 Zagreb,APO, d.o.o., usluge zaštite okoliša Savska Cesta 41/IV,10000 Zagreb,Ilija Matešić Pape Ivana Pavla II,21214 Kaštel Kambelovac,Jurica Škaričić Trondheimska 3,21000 Split,PETROKEMIJA, d.d. tvornica gnojiva Aleja Vukovar 4,44320 Kutina,Antonio Parancin Pristeg 106,23420 Benkovac,ROTERM d.o.o. za projektiranje, nadzor i izvođenje termo instalacija, zastupanje i promet robom Marina Držića 8,21000 Split,Marko Tešija Donja Rupotina 5,21210 Klis,Fond za zaštitu okoliša i energetsku učinkovitost Ksaver 208,10000 Zagreb,NEZAVISNI SINDIKAT BRODOSPLIT Put Supavla 19,21000 Split,Vlado Oštrić Put sv. Lovre 3 b,21214 Kaštel Lukšić,AGENCIJA ZA INTEGRALNI TRANSPORT, društvo s ograničenom odgovornošću Heinzelova 51,10000 Zagreb,Financijska agencija Vrtni put 3,10000 Zagreb,Krunoslav Cerovac Brdo 4/B,47000 Karlovac,Antonija Čagalj Kučiće bb,21208 Kučiće,Jurica Piuk Ulica Domovinskog rata 1,21210 Solin,ČELIĆ d.o.o. za građevinarstvo, trgovinu, turizam, cestovni promet i remont Mosećka Ulica 42,21000 Split,GRAD KAŠTELA Braće Radić 1,21212 Kaštel Sućurac,MPPR d.o.o. za projektiranje, proizvodnju, trgovinu, vanjsku trgovinu i poslovne usluge Kukuljićeva 16/I,21000 Split,Ante Doždor Plemićeva 2,10000 Zagreb</derivirana_varijabla>
  </DomainObject.Predmet.StrankaWithAdress>
  <DomainObject.Predmet.StrankaWithAdressOIB>
    <izvorni_sadrzaj>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izvorni_sadrzaj>
    <derivirana_varijabla naziv="DomainObject.Predmet.StrankaWithAdressOIB_1">HEP - Opskrba d.o.o. za opskrbu potrošača električnom, toplinskom energijom i plinom, OIB 63073332379, Ulica grada Vukovara 37,10000 Zagreb,EUROTIM d.o.o., OIB 41511343191, Dubrovačka Ulica 51,21000 Split,CIAN društvo s ograničenom odgovornošću za sanitarnu zaštitu čovjekove okoline, OIB 04201603871, Varaždinska Ulica 51,21000 Split,VOX-VLADO d.o.o. za servis i trgovinu, OIB 67041271835, Pujanke 45,21000 Split,JELANA za trgovinu i usluge, društvo s ograničenom odgovornošću, OIB 56403884393, Hercegovačka 126,21000 Split,TEHNOMATERIJAL d.o.o. za trgovinu, građevinarstvo i usluge, OIB 00186927774, Tripalov voćnjak 3,21230 Sinj,LASTVE, d.o.o. za trgovinu i usluge, OIB 80714087504, Fra Grge Martića 45,21000 Split,ADRIATIC-BLIZNA d.o.o., OIB 80385679206, Ante Starčevića  16,21220 Trogir,FAZOR za projektiranje, inženjering i proizvodnju društvo s ograničenom odgovornošću, OIB 05821722044, Paštrićeva 2,21000 Split,AGENCIJA ZA INTEGRALNI TRANSPORT, društvo s ograničenom odgovornošću, OIB 42650506038, Heinzelova 51,10000 Zagreb,SVOD, d.o.o. za građenje i trgovinu, OIB 24958826983, Put Radoševca 14,21000 Split,KOMUSPROMET trgovina i reciklaža d.o.o., OIB 75646042222, Plano/bb,21222 Trogir,OT-OPTIMA TELEKOM d.d. za telekomunikacije, OIB 36004425025, Bani 75/a,10000 Zagreb,HŽ CARGO d.o.o. za prijevoz tereta, OIB 08720210702, Mihanovićeva 12,10000 Zagreb,Ustanova za zapošljavanje, rad i profesionalnu rehabilitaciju osoba s invaliditetom DES, OIB 23754648622, Boktuljin Put/bb,Split,MATEJ KOMERC d.o.o. za trgovinu i turizam, OIB 11823238996, Put Starog Sela/bb,Podstrana,AKD-Zaštita d.o.o. za zaštitu osoba i imovine, OIB 09253797076, Savska cesta 28,10000 Zagreb,MEDITERAN-TRADING d.o.o. za trgovinu, turizam i proizvodnju, OIB 51191000615, Žrnovnička 6,21000 Split,DINGO za turizam, trgovinu i proizvodnju, društvo s ograničenom odgovornošću, OIB 99726761415, Žrnovnička 6,21000 Split,VODOVOD I KANALIZACIJA, društvo s ograničenom odgovornošću za vodoopskrbu, odvodnju i pročišćavanje otpadnih voda, OIB 56826138353, Biokovska 3,21000 Split,INSTITUT IGH, dioničko društvo za istraživanje i razvoj u graditeljstvu, OIB 79766124714, Janka Rakuše 1,10000 Zagreb,VERITAS, tvrtka za reviziju i konzalting d.o.o., OIB 17196896730, Vinkovačka 21,21000 Split,GRAĐEVINSKA INDUSTRIJA-RUDARSTVO-KAMENARSTVO KALUN d.d. za proizvodnju vapna, tehničkog kamena i betona, OIB 34158554107, Stjepana Radića 5,Drniš,KAESER KOMPRESSOREN trgovina i usluge d. o. o., OIB 42572807012, Rimski put 11 d,Sesvete,HRVATSKI ZAVOD ZA MIROVINSKO OSIGURANJE, OIB 84397956623, A. Mihanovića 3,10000 Zagreb,PETROKEMIJA, d.d. tvornica gnojiva, OIB 24503685008, Aleja Vukovar 4,44320 Kutina,PREDIKAT d.o.o. za komunikacijski menadžment, OIB 26510647511, Svetog Petra Starog 36,Split,DOMIS društvo s ograničenom odgovornošću za proizvodnju, reciklažu, trgovinu i usluge, OIB 07253968583, Kralja Zvonimira 14/I,21000 Split,CIAN društvo s ograničenom odgovornošću za sanitarnu zaštitu čovjekove okoline, OIB 04201603871, Varaždinska Ulica 51,21000 Split,EURO DAUS 1963 dioničko društvo za trgovinu, servis vozila i putničke agencije, OIB 76091191033, Put Mostina 1,21000 Split,JELANA za trgovinu i usluge, društvo s ograničenom odgovornošću, OIB 56403884393, Hercegovačka 126,21000 Split,PRIMAT d.o.o. za usluge i trgovinu, OIB 30408759840, Vukovarska Cesta 434,31000 Osijek,C.I.O.M., društvo s ograničenom odgovornošću za proizvodnju, unutarnju i vanjsku trgovinu i usluge,, OIB 32900007680, Josipa Lončara 15,10000 Zagreb,GALEB - PROMET društvo s ograničenom odgovornošću za trgovinu, OIB 96627817240, Srednjaci 16,10000 Zagreb,ELEKTRIČAR, društvo s ograničenom odgovornošću za graditeljstvo turizam trgovinu i pružanja usluge turističke agencije, OIB 49718474285, Skradinska 11,Split,ČISTOĆA društvo s ograničenom odgovornošću za obavljanje komunalnih djelatnosti održavanja čistoće i odlaganja komunaln, OIB 38812451417, Put Plokita 81,21000 Split,CROATIA osiguranje d.d., OIB 26187994862, Miramarska 22,10000 Zagreb,PRALIJA TRADE društvo s ograničenom odgovornošću za trgovinu, turizam, projektiranje i preradu industrijskih optadaka, OIB 67216723026, Domovinskog rata 41,21000 Split,ONEUMGRAF d.o.o. za grafičku djelatnost, trgovinu i usluge, OIB 92725885469, Četvrt ribnjak 8,Omiš,CAPRICORNO, društvo s ograničenom odgovornošću za trgovinu, OIB 09517317411, Hercegovačka 57/A,Split,HEP-Operator distribucijskog sustava d.o.o. za distribuciju i opskrbu električne energije ELEKTRODALMACIJA SPLIT, OIB 46830600751, Ulica grada Vukovara 37,10000 Zagreb,POS, društvo s ograničenom odgovornošću za informatičke usluge, OIB 84938865556, Tolstojeva 32/I,Split,Zagrebačka burza d.d., OIB 84368186611, Ivana Lučića 2 A,10000 Zagreb,INTEHNA Zagreb d.o.o. za trgovinu i proizvodnju, OIB 37327565128, Samoborska 255/II,10000 Zagreb,KEMIS-TERMOCLEAN d.o.o. za industrijska čišćenja i gospodarenja otpadom, OIB 47719259482, Sudišćak 3,10000 Zagreb,MESSER CROATIA PLIN Poduzeće za proizvodnju i prodaju tehničkih plinova d.o.o., OIB 32179081874, Industrijska  1,10290 Zaprešić,ADRIATIC ZAGREB d.o.o. za financijske usluge, OIB 36856583241, Prilaz Gjure Deželića 52,10000 Zagreb,BASLER OSIGURANJE ZAGREB dioničko društvo za osiguranje, OIB 59706054982, Radnička ceste 37 B,10000 Zagreb,TEXT-PAPIR d.o.o. za trgovinu i usluge, OIB 45878059290, Stinice 12,21000 Split,TRAST međunarodno otpremništvo, dioničko društvo, OIB 93225891495, Gat sv. Duje 4,21000 Split,KEMOKOP društvo s ograničenom odgovornošću za specijalni transport kemikalija, OIB 12916703731, Industrijska bb,10370 Dugo Selo,METAL-DALMACIJA d.o.o. za proizvodnju, trgovinu i usluge, OIB 43296402613, Rendićeva 20,Split,BRAMONT izrada metalnih i alu proizvoda d.o.o., OIB 66705884086, Donji Muć 137,21203 Donji Muć,MINAX d.o.o. za građenje, trgovinu i usluge, OIB 03335759746, Predovečka 9,10000 Zagreb,Siemens dioničko društvo za elektrotehniku, OIB 12673471493, Heinzelova 70 a,10000 Zagreb,OVV-Održavanje vučnih vozila, društvo s ograničenom odgovornošću, OIB 32246690065, Strojarska bb,10000 Zagreb,PROPLIN d.o.o. za proizvodnju i trgovinu ukapljenim naftnim plinom, OIB 69737351025, Savska cesta 41/II,10000 Zagreb,ČEPO d. o. o. za proizvodnju, montažu, trgovinu, uvoz-izvoz, OIB 51141867905, M.Iličića br. 2,35101 Slavonski Brod,BRODOMERKUR trgovina i usluge, dioničko društvo, OIB 33956120458, Poljička cesta 35,21000 Split,PRVI FAKTOR društvo s ograničenom odgovornošću za factoring, OIB 63278028623, Hektorovićeva 2,10000 Zagreb,OTP banka Hrvatska dioničko društvo, OIB 52508873833, Domovinskog rata 3,23000 Zadar,HYPO-LEASING KROATIEN, društvo za financiranje, d.o.o., OIB 87064273078, Koranska 16,10000 Zagreb,KONČAR - INSTITUT ZA ELEKTROTEHNIKU  d.d., OIB 37724368086, Fallerovo šetalište 22,10000 Zagreb,DIA-PEN d.o.o. za proizvodnju, vanjskotrgovinski promet, trgovinu na veliko i usluge, OIB 43318080627, Augusta Šenoe 8,10434 Strmec,DINGO za turizam, trgovinu i proizvodnju, društvo s ograničenom odgovornošću, OIB 99726761415, Žrnovnička 6,21000 Split,TIMONT društvo s ograničenom odgovornošću za proizvodnju proizvoda od metala i trgovinu, OIB 04115350526, Plano/bb,21220 Trogir,EMO - COMMERCE - SPLIT društvo ograničene odgovornosti za izvođenje brodograđevnih radova i usluga, OIB 15289050579, Ive Tijardovića 26,21000 Split,MEDITERAN-TRADING d.o.o. za trgovinu, turizam i proizvodnju, OIB 51191000615, Žrnovnička 6,21000 Split,B. METAL d. o. o. za trgovinu i usluge, OIB 81035113337, Trg J.B.Tita 9,52460 Buje,IZODAL društvo s ograničenom odgovornošću za završne radove u građevinarstvu, OIB 07085868781, Rimski Put 22,Kaštel Sućurac,OT-OPTIMA TELEKOM d.d. za telekomunikacije, OIB 36004425025, Bani 75/a,10000 Zagreb,PROMONA, d.o.o. za informatičke sustave, OIB 96037409876, Ulica Slobode 43,Split,VIPnet, društvo s ograničenom odgovornošću za usluge javnih telekomunikacija, OIB 29524210204, Vrtni put 1,10000 Zagreb,ELEKTROKOVINA ADRIA, d.o.o. za izradu, prodaju, montažu i popravak elektrotehničkih proizvoda, OIB 86742905038, Vukovarska 52 a,21000 Split,HŽ INFRASTRUKTURA d.o.o. za upravljanje, održavanje i izgradnju željezničke infrastrukture, OIB 39901919995, Mihanovićeva 12,10000 Zagreb,VENEFICA društvo s ograničenom odgovornošću za zastupanje, OIB 69175273177, Kumborski put 20,10000 Zagreb,VERITAS, tvrtka za reviziju i konzalting d.o.o., OIB 17196896730, Vinkovačka 21,21000 Split,Hrvatski Telekom d.d., OIB 81793146560, Savska cesta 32,10000 Zagreb,MARIS EKOLOGIJA I POLJOPRIVREDA društvo s ograničenom odgovornošću za proizvodnju, trgovinu i usluge, OIB 88835556414, Borajska 1,22000 Šibenik,HEP-Operator prijenosnog sustava d.o.o. za prijenos električne energije, OIB 13148821633, Kupska 4,10000 Zagreb,MILS, MLJEKARA SPLIT dioničko društvo, OIB 08214458449, Komulovića Put 4,21000 Split,UniCredit Leasing Croatia društvo s ograničenom odgovornošću za leasing, OIB 18736141210, Heinzelova 33,10000 Zagreb,SREDIŠNJE KLIRINŠKO DEPOZITARNO DRUŠTVO, dioničko društvo, OIB 64406809162, Heinzelova 62/a,10000 Zagreb,DALSTROJ dioničko društvo Tvornica alatnih strojeva, pribora i alata, OIB 43458781581, Put Mostina bb,21000 Split,KOMUSPROMET trgovina i reciklaža d.o.o., OIB 75646042222, Cesta Plano br. 11,21220 Trogir,ALSTOM HRVATSKA d.o.o. za proizvodnju, trgovinu, inženjering i usluge, OIB 80201809377, Mala Švarča 155,47000 Karlovac,HYPO ALPE-ADRIA-BANK dioničko društvo, OIB 14036333877, Slavonska avenija 6,10000 Zagreb,JADRAN - METAL prerada sekundarnih sirovina d. d. "u stečaju", OIB 75144446829, Valica br. 2,Pula,BOA E.L.L. d.o.o. za građenje, proizvodnju, trgovinu i usluge, OIB 48182689327, Dubrovačka 3/A,21000 Split,J.A.M. GROUP d.o.o. za turizam i usluge, OIB 84961446693, Cesta Sv. Nikole 19,Bogdanovići,Agencija za upravljanje državnom imovinom, OIB 75666130770, Ivana Lučića 6,10000 Zagreb,VOLKSBANK d.d., OIB 78427478595, Varšavska 9,10000 Zagreb,ERSTE FACTORING d.o.o., OIB 10194059689, Ivana Lučića 2,10000 Zagreb,ODVODNJA d.o.o. za trgovinu i usluge, OIB 17323637115, Neslanovac 13,21000 Split,TRAST d.d., OIB 93225891495,  Gat Sv.Duje 4,21000 Split,OVV-Održavanje vučnih vozila, društvo s ograničenom odgovornošću, OIB 32246690065, Strojarska cesta 13,10000 Zagreb,PRVI FAKTOR društvo s ograničenom odgovornošću za factoring, OIB 63278028623, Hektorovićeva 2/V,10000 Zagreb,DIA-PEN d.o.o. za proizvodnju, vanjskotrgovinski promet, trgovinu na veliko i usluge, OIB 43318080627, Augusta Šenoe 8,10434 STRMEC,PROMONA, d.o.o. za informatičke sustave, OIB 96037409876, Ulica Slobode 43,21000 Split,JADRAN - METAL prerada sekundarnih sirovina d. d. "u stečaju", OIB 75144446829, Valica 2,52000 Pula,LINGUA-SOFT d.o.o., OIB 57552096233, Frankopanska 5/a,10000 Zagreb,MOZAIK KNJIGA društvo s ograničenom odgovornošću za nakladničku djelatnost i turistička agencija, OIB 57010186553, Karlovačka cesta 24/a,10000 Zagreb,UNIVERZAL društvo s ograničenom odgovornošću za proizvodnju, gospodarenje otpadom, trgovinu i hotelijerstvo, OIB 71843925886, Cehovska  10,42000 Varaždin,I M P K - Industrija metalnih proizvoda i konstrukcija d.o.o. za proizvodnju i usluge, OIB 79967698402, Industrijska cesta/bb,Ivanić-Grad,BRANIMIR-COMERCE društvo s ograničenom odgovornošću za trgovinu i usluge, OIB 65894377902, Bilice II/26,21000 Split,ŠPEDTOURS d.o.o. za unutrašnju i međunarodnu špediciju i carinsko posredovanje, OIB 31430550836, Put Sjeverne Luke/bb,21000 Split,POTENCIJAL za inženjering i usluge društvo s ograničenom odgovornošću, OIB 80072940561, Doverska 37,Split,LUŠIJA d.o.o. za instalacijske radove i trgovinu, turistička agencija, OIB 23986299087, Kralja Tomislava 22,21220 Trogir,FROM društvo s ograničenom odgovornošću za građevinarstvo, ugostiteljstvo i trgovinu, OIB 02187261231, Ul. Ante Starčevića 5,21219 Kaštel Kambelovac,VISA-PROMET, d.o.o. za trgovinu i promet, OIB 68171831849, Rimski Put 2/b,21220 Trogir,Hrvatska radiotelevizija, OIB 68419124305, Prisavlje 3,10000 Zagreb,ISCAR ALATI društvo s ograničenom odgovornošću za proizvodnju i trgovinu raznim alatima, OIB 42440962203, J.Jelačića  134,10430 Samobor,Hrvatske vode, pravna osoba za upravljanje vodama, OIB 28921383001, Ulica grada Vukovara 220,10000 Zagreb,OKSID d.o.o. za proizvodnju, trgovinu i usluge, OIB 45126648126, Antuna Mihanovića 10,31326 Darda,GEOPROJEKT, dioničko društvo za geodetske poslove, građevinsko projektiranje i nadzor, OIB 25623466485, Sukoišanska 43,21000 Split,KPMG Croatia d.o.o. za reviziju, OIB 20963249418, Ivana Lučića 2 a,10000 Zagreb,HRVATSKI ZAVOD ZA ZDRAVSTVENO OSIGURANJE Područni ured Split, OIB 02958272670, Margaretska 3,10000 Zagreb,APO, d.o.o., usluge zaštite okoliša, OIB 83995348543, Savska Cesta 41/IV,10000 Zagreb,Ilija Matešić, OIB 67923994403, Pape Ivana Pavla II,21214 Kaštel Kambelovac,Jurica Škaričić, OIB 52263340680, Trondheimska 3,21000 Split,PETROKEMIJA, d.d. tvornica gnojiva, OIB 24503685008, Aleja Vukovar 4,44320 Kutina,Antonio Parancin, OIB 04347855676, Pristeg 106,23420 Benkovac,ROTERM d.o.o. za projektiranje, nadzor i izvođenje termo instalacija, zastupanje i promet robom, OIB 79948849024, Marina Držića 8,21000 Split,Marko Tešija, OIB 90391121566, Donja Rupotina 5,21210 Klis,Fond za zaštitu okoliša i energetsku učinkovitost, OIB 85828625994, Ksaver 208,10000 Zagreb,NEZAVISNI SINDIKAT BRODOSPLIT, OIB 14234539944, Put Supavla 19,21000 Split,Vlado Oštrić, OIB 38746001159, Put sv. Lovre 3 b,21214 Kaštel Lukšić,AGENCIJA ZA INTEGRALNI TRANSPORT, društvo s ograničenom odgovornošću, OIB 42650506038, Heinzelova 51,10000 Zagreb,Financijska agencija, OIB 85821130368, Vrtni put 3,10000 Zagreb,Krunoslav Cerovac, OIB 41815715157, Brdo 4/B,47000 Karlovac,Antonija Čagalj, OIB 63512530777, Kučiće bb,21208 Kučiće,Jurica Piuk, OIB 62591097525, Ulica Domovinskog rata 1,21210 Solin,ČELIĆ d.o.o. za građevinarstvo, trgovinu, turizam, cestovni promet i remont, OIB 99049666260, Mosećka Ulica 42,21000 Split,GRAD KAŠTELA, OIB 08727843572, Braće Radić 1,21212 Kaštel Sućurac,MPPR d.o.o. za projektiranje, proizvodnju, trgovinu, vanjsku trgovinu i poslovne usluge, OIB 03517829065, Kukuljićeva 16/I,21000 Split,Ante Doždor, OIB 78860880233, Plemićeva 2,10000 Zagreb</derivirana_varijabla>
  </DomainObject.Predmet.StrankaWithAdressOIB>
  <DomainObject.Predmet.StrankaNazivFormated>
    <izvorni_sadrzaj>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izvorni_sadrzaj>
    <derivirana_varijabla naziv="DomainObject.Predmet.StrankaNazivFormated_1">HEP - Opskrba d.o.o. za opskrbu potrošača električnom, toplinskom energijom i plinom,EUROTIM d.o.o.,CIAN društvo s ograničenom odgovornošću za sanitarnu zaštitu čovjekove okoline,VOX-VLADO d.o.o. za servis i trgovinu,JELANA za trgovinu i usluge, društvo s ograničenom odgovornošću,TEHNOMATERIJAL d.o.o. za trgovinu, građevinarstvo i usluge,LASTVE, d.o.o. za trgovinu i usluge,ADRIATIC-BLIZNA d.o.o.,FAZOR za projektiranje, inženjering i proizvodnju društvo s ograničenom odgovornošću,AGENCIJA ZA INTEGRALNI TRANSPORT, društvo s ograničenom odgovornošću,SVOD, d.o.o. za građenje i trgovinu,KOMUSPROMET trgovina i reciklaža d.o.o.,OT-OPTIMA TELEKOM d.d. za telekomunikacije,HŽ CARGO d.o.o. za prijevoz tereta,Ustanova za zapošljavanje, rad i profesionalnu rehabilitaciju osoba s invaliditetom DES,MATEJ KOMERC d.o.o. za trgovinu i turizam,AKD-Zaštita d.o.o. za zaštitu osoba i imovine,MEDITERAN-TRADING d.o.o. za trgovinu, turizam i proizvodnju,DINGO za turizam, trgovinu i proizvodnju, društvo s ograničenom odgovornošću,VODOVOD I KANALIZACIJA, društvo s ograničenom odgovornošću za vodoopskrbu, odvodnju i pročišćavanje otpadnih voda,INSTITUT IGH, dioničko društvo za istraživanje i razvoj u graditeljstvu,VERITAS, tvrtka za reviziju i konzalting d.o.o.,GRAĐEVINSKA INDUSTRIJA-RUDARSTVO-KAMENARSTVO KALUN d.d. za proizvodnju vapna, tehničkog kamena i betona,KAESER KOMPRESSOREN trgovina i usluge d. o. o.,HRVATSKI ZAVOD ZA MIROVINSKO OSIGURANJE,PETROKEMIJA, d.d. tvornica gnojiva,PREDIKAT d.o.o. za komunikacijski menadžment,DOMIS društvo s ograničenom odgovornošću za proizvodnju, reciklažu, trgovinu i usluge,CIAN društvo s ograničenom odgovornošću za sanitarnu zaštitu čovjekove okoline,EURO DAUS 1963 dioničko društvo za trgovinu, servis vozila i putničke agencije,JELANA za trgovinu i usluge, društvo s ograničenom odgovornošću,PRIMAT d.o.o. za usluge i trgovinu,C.I.O.M., društvo s ograničenom odgovornošću za proizvodnju, unutarnju i vanjsku trgovinu i usluge,,GALEB - PROMET društvo s ograničenom odgovornošću za trgovinu,ELEKTRIČAR, društvo s ograničenom odgovornošću za graditeljstvo turizam trgovinu i pružanja usluge turističke agencije,ČISTOĆA društvo s ograničenom odgovornošću za obavljanje komunalnih djelatnosti održavanja čistoće i odlaganja komunaln,CROATIA osiguranje d.d.,PRALIJA TRADE društvo s ograničenom odgovornošću za trgovinu, turizam, projektiranje i preradu industrijskih optadaka,ONEUMGRAF d.o.o. za grafičku djelatnost, trgovinu i usluge,CAPRICORNO, društvo s ograničenom odgovornošću za trgovinu,HEP-Operator distribucijskog sustava d.o.o. za distribuciju i opskrbu električne energije ELEKTRODALMACIJA SPLIT,POS, društvo s ograničenom odgovornošću za informatičke usluge,Zagrebačka burza d.d.,INTEHNA Zagreb d.o.o. za trgovinu i proizvodnju,KEMIS-TERMOCLEAN d.o.o. za industrijska čišćenja i gospodarenja otpadom,MESSER CROATIA PLIN Poduzeće za proizvodnju i prodaju tehničkih plinova d.o.o.,ADRIATIC ZAGREB d.o.o. za financijske usluge,BASLER OSIGURANJE ZAGREB dioničko društvo za osiguranje,TEXT-PAPIR d.o.o. za trgovinu i usluge,TRAST međunarodno otpremništvo, dioničko društvo,KEMOKOP društvo s ograničenom odgovornošću za specijalni transport kemikalija,METAL-DALMACIJA d.o.o. za proizvodnju, trgovinu i usluge,BRAMONT izrada metalnih i alu proizvoda d.o.o.,MINAX d.o.o. za građenje, trgovinu i usluge,Siemens dioničko društvo za elektrotehniku,OVV-Održavanje vučnih vozila, društvo s ograničenom odgovornošću,PROPLIN d.o.o. za proizvodnju i trgovinu ukapljenim naftnim plinom,ČEPO d. o. o. za proizvodnju, montažu, trgovinu, uvoz-izvoz,BRODOMERKUR trgovina i usluge, dioničko društvo,PRVI FAKTOR društvo s ograničenom odgovornošću za factoring,OTP banka Hrvatska dioničko društvo,HYPO-LEASING KROATIEN, društvo za financiranje, d.o.o.,KONČAR - INSTITUT ZA ELEKTROTEHNIKU  d.d.,DIA-PEN d.o.o. za proizvodnju, vanjskotrgovinski promet, trgovinu na veliko i usluge,DINGO za turizam, trgovinu i proizvodnju, društvo s ograničenom odgovornošću,TIMONT društvo s ograničenom odgovornošću za proizvodnju proizvoda od metala i trgovinu,EMO - COMMERCE - SPLIT društvo ograničene odgovornosti za izvođenje brodograđevnih radova i usluga,MEDITERAN-TRADING d.o.o. za trgovinu, turizam i proizvodnju,B. METAL d. o. o. za trgovinu i usluge,IZODAL društvo s ograničenom odgovornošću za završne radove u građevinarstvu,OT-OPTIMA TELEKOM d.d. za telekomunikacije,PROMONA, d.o.o. za informatičke sustave,VIPnet, društvo s ograničenom odgovornošću za usluge javnih telekomunikacija,ELEKTROKOVINA ADRIA, d.o.o. za izradu, prodaju, montažu i popravak elektrotehničkih proizvoda,HŽ INFRASTRUKTURA d.o.o. za upravljanje, održavanje i izgradnju željezničke infrastrukture,VENEFICA društvo s ograničenom odgovornošću za zastupanje,VERITAS, tvrtka za reviziju i konzalting d.o.o.,Hrvatski Telekom d.d.,MARIS EKOLOGIJA I POLJOPRIVREDA društvo s ograničenom odgovornošću za proizvodnju, trgovinu i usluge,HEP-Operator prijenosnog sustava d.o.o. za prijenos električne energije,MILS, MLJEKARA SPLIT dioničko društvo,UniCredit Leasing Croatia društvo s ograničenom odgovornošću za leasing,SREDIŠNJE KLIRINŠKO DEPOZITARNO DRUŠTVO, dioničko društvo,DALSTROJ dioničko društvo Tvornica alatnih strojeva, pribora i alata,KOMUSPROMET trgovina i reciklaža d.o.o.,ALSTOM HRVATSKA d.o.o. za proizvodnju, trgovinu, inženjering i usluge,HYPO ALPE-ADRIA-BANK dioničko društvo,JADRAN - METAL prerada sekundarnih sirovina d. d. "u stečaju",BOA E.L.L. d.o.o. za građenje, proizvodnju, trgovinu i usluge,J.A.M. GROUP d.o.o. za turizam i usluge,Agencija za upravljanje državnom imovinom,VOLKSBANK d.d.,ERSTE FACTORING d.o.o.,ODVODNJA d.o.o. za trgovinu i usluge,TRAST d.d.,OVV-Održavanje vučnih vozila, društvo s ograničenom odgovornošću,PRVI FAKTOR društvo s ograničenom odgovornošću za factoring,DIA-PEN d.o.o. za proizvodnju, vanjskotrgovinski promet, trgovinu na veliko i usluge,PROMONA, d.o.o. za informatičke sustave,JADRAN - METAL prerada sekundarnih sirovina d. d. "u stečaju",LINGUA-SOFT d.o.o.,MOZAIK KNJIGA društvo s ograničenom odgovornošću za nakladničku djelatnost i turistička agencija,UNIVERZAL društvo s ograničenom odgovornošću za proizvodnju, gospodarenje otpadom, trgovinu i hotelijerstvo,I M P K - Industrija metalnih proizvoda i konstrukcija d.o.o. za proizvodnju i usluge,BRANIMIR-COMERCE društvo s ograničenom odgovornošću za trgovinu i usluge,ŠPEDTOURS d.o.o. za unutrašnju i međunarodnu špediciju i carinsko posredovanje,POTENCIJAL za inženjering i usluge društvo s ograničenom odgovornošću,LUŠIJA d.o.o. za instalacijske radove i trgovinu, turistička agencija,FROM društvo s ograničenom odgovornošću za građevinarstvo, ugostiteljstvo i trgovinu,VISA-PROMET, d.o.o. za trgovinu i promet,Hrvatska radiotelevizija,ISCAR ALATI društvo s ograničenom odgovornošću za proizvodnju i trgovinu raznim alatima,Hrvatske vode, pravna osoba za upravljanje vodama,OKSID d.o.o. za proizvodnju, trgovinu i usluge,GEOPROJEKT, dioničko društvo za geodetske poslove, građevinsko projektiranje i nadzor,KPMG Croatia d.o.o. za reviziju,HRVATSKI ZAVOD ZA ZDRAVSTVENO OSIGURANJE Područni ured Split,APO, d.o.o., usluge zaštite okoliša,Ilija Matešić,Jurica Škaričić,PETROKEMIJA, d.d. tvornica gnojiva,Antonio Parancin,ROTERM d.o.o. za projektiranje, nadzor i izvođenje termo instalacija, zastupanje i promet robom,Marko Tešija,Fond za zaštitu okoliša i energetsku učinkovitost,NEZAVISNI SINDIKAT BRODOSPLIT,Vlado Oštrić,AGENCIJA ZA INTEGRALNI TRANSPORT, društvo s ograničenom odgovornošću,Financijska agencija,Krunoslav Cerovac,Antonija Čagalj,Jurica Piuk,ČELIĆ d.o.o. za građevinarstvo, trgovinu, turizam, cestovni promet i remont,GRAD KAŠTELA,MPPR d.o.o. za projektiranje, proizvodnju, trgovinu, vanjsku trgovinu i poslovne usluge,Ante Doždor</derivirana_varijabla>
  </DomainObject.Predmet.StrankaNazivFormated>
  <DomainObject.Predmet.StrankaNazivFormatedOIB>
    <izvorni_sadrzaj>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izvorni_sadrzaj>
    <derivirana_varijabla naziv="DomainObject.Predmet.StrankaNazivFormatedOIB_1">HEP - Opskrba d.o.o. za opskrbu potrošača električnom, toplinskom energijom i plinom, OIB 63073332379,EUROTIM d.o.o., OIB 41511343191,CIAN društvo s ograničenom odgovornošću za sanitarnu zaštitu čovjekove okoline, OIB 04201603871,VOX-VLADO d.o.o. za servis i trgovinu, OIB 67041271835,JELANA za trgovinu i usluge, društvo s ograničenom odgovornošću, OIB 56403884393,TEHNOMATERIJAL d.o.o. za trgovinu, građevinarstvo i usluge, OIB 00186927774,LASTVE, d.o.o. za trgovinu i usluge, OIB 80714087504,ADRIATIC-BLIZNA d.o.o., OIB 80385679206,FAZOR za projektiranje, inženjering i proizvodnju društvo s ograničenom odgovornošću, OIB 05821722044,AGENCIJA ZA INTEGRALNI TRANSPORT, društvo s ograničenom odgovornošću, OIB 42650506038,SVOD, d.o.o. za građenje i trgovinu, OIB 24958826983,KOMUSPROMET trgovina i reciklaža d.o.o., OIB 75646042222,OT-OPTIMA TELEKOM d.d. za telekomunikacije, OIB 36004425025,HŽ CARGO d.o.o. za prijevoz tereta, OIB 08720210702,Ustanova za zapošljavanje, rad i profesionalnu rehabilitaciju osoba s invaliditetom DES, OIB 23754648622,MATEJ KOMERC d.o.o. za trgovinu i turizam, OIB 11823238996,AKD-Zaštita d.o.o. za zaštitu osoba i imovine, OIB 09253797076,MEDITERAN-TRADING d.o.o. za trgovinu, turizam i proizvodnju, OIB 51191000615,DINGO za turizam, trgovinu i proizvodnju, društvo s ograničenom odgovornošću, OIB 99726761415,VODOVOD I KANALIZACIJA, društvo s ograničenom odgovornošću za vodoopskrbu, odvodnju i pročišćavanje otpadnih voda, OIB 56826138353,INSTITUT IGH, dioničko društvo za istraživanje i razvoj u graditeljstvu, OIB 79766124714,VERITAS, tvrtka za reviziju i konzalting d.o.o., OIB 17196896730,GRAĐEVINSKA INDUSTRIJA-RUDARSTVO-KAMENARSTVO KALUN d.d. za proizvodnju vapna, tehničkog kamena i betona, OIB 34158554107,KAESER KOMPRESSOREN trgovina i usluge d. o. o., OIB 42572807012,HRVATSKI ZAVOD ZA MIROVINSKO OSIGURANJE, OIB 84397956623,PETROKEMIJA, d.d. tvornica gnojiva, OIB 24503685008,PREDIKAT d.o.o. za komunikacijski menadžment, OIB 26510647511,DOMIS društvo s ograničenom odgovornošću za proizvodnju, reciklažu, trgovinu i usluge, OIB 07253968583,CIAN društvo s ograničenom odgovornošću za sanitarnu zaštitu čovjekove okoline, OIB 04201603871,EURO DAUS 1963 dioničko društvo za trgovinu, servis vozila i putničke agencije, OIB 76091191033,JELANA za trgovinu i usluge, društvo s ograničenom odgovornošću, OIB 56403884393,PRIMAT d.o.o. za usluge i trgovinu, OIB 30408759840,C.I.O.M., društvo s ograničenom odgovornošću za proizvodnju, unutarnju i vanjsku trgovinu i usluge,, OIB 32900007680,GALEB - PROMET društvo s ograničenom odgovornošću za trgovinu, OIB 96627817240,ELEKTRIČAR, društvo s ograničenom odgovornošću za graditeljstvo turizam trgovinu i pružanja usluge turističke agencije, OIB 49718474285,ČISTOĆA društvo s ograničenom odgovornošću za obavljanje komunalnih djelatnosti održavanja čistoće i odlaganja komunaln, OIB 38812451417,CROATIA osiguranje d.d., OIB 26187994862,PRALIJA TRADE društvo s ograničenom odgovornošću za trgovinu, turizam, projektiranje i preradu industrijskih optadaka, OIB 67216723026,ONEUMGRAF d.o.o. za grafičku djelatnost, trgovinu i usluge, OIB 92725885469,CAPRICORNO, društvo s ograničenom odgovornošću za trgovinu, OIB 09517317411,HEP-Operator distribucijskog sustava d.o.o. za distribuciju i opskrbu električne energije ELEKTRODALMACIJA SPLIT, OIB 46830600751,POS, društvo s ograničenom odgovornošću za informatičke usluge, OIB 84938865556,Zagrebačka burza d.d., OIB 84368186611,INTEHNA Zagreb d.o.o. za trgovinu i proizvodnju, OIB 37327565128,KEMIS-TERMOCLEAN d.o.o. za industrijska čišćenja i gospodarenja otpadom, OIB 47719259482,MESSER CROATIA PLIN Poduzeće za proizvodnju i prodaju tehničkih plinova d.o.o., OIB 32179081874,ADRIATIC ZAGREB d.o.o. za financijske usluge, OIB 36856583241,BASLER OSIGURANJE ZAGREB dioničko društvo za osiguranje, OIB 59706054982,TEXT-PAPIR d.o.o. za trgovinu i usluge, OIB 45878059290,TRAST međunarodno otpremništvo, dioničko društvo, OIB 93225891495,KEMOKOP društvo s ograničenom odgovornošću za specijalni transport kemikalija, OIB 12916703731,METAL-DALMACIJA d.o.o. za proizvodnju, trgovinu i usluge, OIB 43296402613,BRAMONT izrada metalnih i alu proizvoda d.o.o., OIB 66705884086,MINAX d.o.o. za građenje, trgovinu i usluge, OIB 03335759746,Siemens dioničko društvo za elektrotehniku, OIB 12673471493,OVV-Održavanje vučnih vozila, društvo s ograničenom odgovornošću, OIB 32246690065,PROPLIN d.o.o. za proizvodnju i trgovinu ukapljenim naftnim plinom, OIB 69737351025,ČEPO d. o. o. za proizvodnju, montažu, trgovinu, uvoz-izvoz, OIB 51141867905,BRODOMERKUR trgovina i usluge, dioničko društvo, OIB 33956120458,PRVI FAKTOR društvo s ograničenom odgovornošću za factoring, OIB 63278028623,OTP banka Hrvatska dioničko društvo, OIB 52508873833,HYPO-LEASING KROATIEN, društvo za financiranje, d.o.o., OIB 87064273078,KONČAR - INSTITUT ZA ELEKTROTEHNIKU  d.d., OIB 37724368086,DIA-PEN d.o.o. za proizvodnju, vanjskotrgovinski promet, trgovinu na veliko i usluge, OIB 43318080627,DINGO za turizam, trgovinu i proizvodnju, društvo s ograničenom odgovornošću, OIB 99726761415,TIMONT društvo s ograničenom odgovornošću za proizvodnju proizvoda od metala i trgovinu, OIB 04115350526,EMO - COMMERCE - SPLIT društvo ograničene odgovornosti za izvođenje brodograđevnih radova i usluga, OIB 15289050579,MEDITERAN-TRADING d.o.o. za trgovinu, turizam i proizvodnju, OIB 51191000615,B. METAL d. o. o. za trgovinu i usluge, OIB 81035113337,IZODAL društvo s ograničenom odgovornošću za završne radove u građevinarstvu, OIB 07085868781,OT-OPTIMA TELEKOM d.d. za telekomunikacije, OIB 36004425025,PROMONA, d.o.o. za informatičke sustave, OIB 96037409876,VIPnet, društvo s ograničenom odgovornošću za usluge javnih telekomunikacija, OIB 29524210204,ELEKTROKOVINA ADRIA, d.o.o. za izradu, prodaju, montažu i popravak elektrotehničkih proizvoda, OIB 86742905038,HŽ INFRASTRUKTURA d.o.o. za upravljanje, održavanje i izgradnju željezničke infrastrukture, OIB 39901919995,VENEFICA društvo s ograničenom odgovornošću za zastupanje, OIB 69175273177,VERITAS, tvrtka za reviziju i konzalting d.o.o., OIB 17196896730,Hrvatski Telekom d.d., OIB 81793146560,MARIS EKOLOGIJA I POLJOPRIVREDA društvo s ograničenom odgovornošću za proizvodnju, trgovinu i usluge, OIB 88835556414,HEP-Operator prijenosnog sustava d.o.o. za prijenos električne energije, OIB 13148821633,MILS, MLJEKARA SPLIT dioničko društvo, OIB 08214458449,UniCredit Leasing Croatia društvo s ograničenom odgovornošću za leasing, OIB 18736141210,SREDIŠNJE KLIRINŠKO DEPOZITARNO DRUŠTVO, dioničko društvo, OIB 64406809162,DALSTROJ dioničko društvo Tvornica alatnih strojeva, pribora i alata, OIB 43458781581,KOMUSPROMET trgovina i reciklaža d.o.o., OIB 75646042222,ALSTOM HRVATSKA d.o.o. za proizvodnju, trgovinu, inženjering i usluge, OIB 80201809377,HYPO ALPE-ADRIA-BANK dioničko društvo, OIB 14036333877,JADRAN - METAL prerada sekundarnih sirovina d. d. "u stečaju", OIB 75144446829,BOA E.L.L. d.o.o. za građenje, proizvodnju, trgovinu i usluge, OIB 48182689327,J.A.M. GROUP d.o.o. za turizam i usluge, OIB 84961446693,Agencija za upravljanje državnom imovinom, OIB 75666130770,VOLKSBANK d.d., OIB 78427478595,ERSTE FACTORING d.o.o., OIB 10194059689,ODVODNJA d.o.o. za trgovinu i usluge, OIB 17323637115,TRAST d.d., OIB 93225891495,OVV-Održavanje vučnih vozila, društvo s ograničenom odgovornošću, OIB 32246690065,PRVI FAKTOR društvo s ograničenom odgovornošću za factoring, OIB 63278028623,DIA-PEN d.o.o. za proizvodnju, vanjskotrgovinski promet, trgovinu na veliko i usluge, OIB 43318080627,PROMONA, d.o.o. za informatičke sustave, OIB 96037409876,JADRAN - METAL prerada sekundarnih sirovina d. d. "u stečaju", OIB 75144446829,LINGUA-SOFT d.o.o., OIB 57552096233,MOZAIK KNJIGA društvo s ograničenom odgovornošću za nakladničku djelatnost i turistička agencija, OIB 57010186553,UNIVERZAL društvo s ograničenom odgovornošću za proizvodnju, gospodarenje otpadom, trgovinu i hotelijerstvo, OIB 71843925886,I M P K - Industrija metalnih proizvoda i konstrukcija d.o.o. za proizvodnju i usluge, OIB 79967698402,BRANIMIR-COMERCE društvo s ograničenom odgovornošću za trgovinu i usluge, OIB 65894377902,ŠPEDTOURS d.o.o. za unutrašnju i međunarodnu špediciju i carinsko posredovanje, OIB 31430550836,POTENCIJAL za inženjering i usluge društvo s ograničenom odgovornošću, OIB 80072940561,LUŠIJA d.o.o. za instalacijske radove i trgovinu, turistička agencija, OIB 23986299087,FROM društvo s ograničenom odgovornošću za građevinarstvo, ugostiteljstvo i trgovinu, OIB 02187261231,VISA-PROMET, d.o.o. za trgovinu i promet, OIB 68171831849,Hrvatska radiotelevizija, OIB 68419124305,ISCAR ALATI društvo s ograničenom odgovornošću za proizvodnju i trgovinu raznim alatima, OIB 42440962203,Hrvatske vode, pravna osoba za upravljanje vodama, OIB 28921383001,OKSID d.o.o. za proizvodnju, trgovinu i usluge, OIB 45126648126,GEOPROJEKT, dioničko društvo za geodetske poslove, građevinsko projektiranje i nadzor, OIB 25623466485,KPMG Croatia d.o.o. za reviziju, OIB 20963249418,HRVATSKI ZAVOD ZA ZDRAVSTVENO OSIGURANJE Područni ured Split, OIB 02958272670,APO, d.o.o., usluge zaštite okoliša, OIB 83995348543,Ilija Matešić, OIB 67923994403,Jurica Škaričić, OIB 52263340680,PETROKEMIJA, d.d. tvornica gnojiva, OIB 24503685008,Antonio Parancin, OIB 04347855676,ROTERM d.o.o. za projektiranje, nadzor i izvođenje termo instalacija, zastupanje i promet robom, OIB 79948849024,Marko Tešija, OIB 90391121566,Fond za zaštitu okoliša i energetsku učinkovitost, OIB 85828625994,NEZAVISNI SINDIKAT BRODOSPLIT, OIB 14234539944,Vlado Oštrić, OIB 38746001159,AGENCIJA ZA INTEGRALNI TRANSPORT, društvo s ograničenom odgovornošću, OIB 42650506038,Financijska agencija, OIB 85821130368,Krunoslav Cerovac, OIB 41815715157,Antonija Čagalj, OIB 63512530777,Jurica Piuk, OIB 62591097525,ČELIĆ d.o.o. za građevinarstvo, trgovinu, turizam, cestovni promet i remont, OIB 99049666260,GRAD KAŠTELA, OIB 08727843572,MPPR d.o.o. za projektiranje, proizvodnju, trgovinu, vanjsku trgovinu i poslovne usluge, OIB 03517829065,Ante Doždor, OIB 78860880233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Formated_1">
      <item>HEP - Opskrba d.o.o. za opskrbu potrošača električnom, toplinskom energijom i plinom</item>
      <item>EUROTIM d.o.o. zastupanog po punomoćniku Miroslav Šarić</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 zastupanog po punomoćniku Mislav Milas</item>
      <item>FAZOR za projektiranje, inženjering i proizvodnju društvo s ograničenom odgovornošću</item>
      <item>AGENCIJA ZA INTEGRALNI TRANSPORT, društvo s ograničenom odgovornošću zastupanog po punomoćniku Odvjetničko društvo Smolčić i Partneri, d.o.o.</item>
      <item>SVOD, d.o.o. za građenje i trgovinu</item>
      <item>KOMUSPROMET trgovina i reciklaža d.o.o.</item>
      <item>OT-OPTIMA TELEKOM d.d. za telekomunikacije</item>
      <item>HŽ CARGO d.o.o. za prijevoz tereta</item>
      <item>Ustanova za zapošljavanje, rad i profesionalnu rehabilitaciju osoba s invaliditetom DES zastupanog po punomoćniku Dino Puljić</item>
      <item>MATEJ KOMERC d.o.o. za trgovinu i turizam zastupanog po punomoćniku Ilana Grčić</item>
      <item>AKD-Zaštita d.o.o. za zaštitu osoba i imovine zastupanog po punomoćniku Odvjetničko društvo Hanžeković &amp; Partneri društvo s ograničenom odgovornošću</item>
      <item>MEDITERAN-TRADING d.o.o. za trgovinu, turizam i proizvodnju zastupanog po punomoćniku Tomislav Krka</item>
      <item>DINGO za turizam, trgovinu i proizvodnju, društvo s ograničenom odgovornošću zastupanog po punomoćniku Tomislav Krka</item>
      <item>VODOVOD I KANALIZACIJA, društvo s ograničenom odgovornošću za vodoopskrbu, odvodnju i pročišćavanje otpadnih voda</item>
      <item>INSTITUT IGH, dioničko društvo za istraživanje i razvoj u graditeljstvu</item>
      <item>VERITAS, tvrtka za reviziju i konzalting d.o.o. zastupanog po punomoćniku Tomislav Krka</item>
      <item>GRAĐEVINSKA INDUSTRIJA-RUDARSTVO-KAMENARSTVO KALUN d.d. za proizvodnju vapna, tehničkog kamena i betona zastupanog po punomoćniku Odvjetničko društvo PRIMORAC I PARTNERI, j.t.d.</item>
      <item>KAESER KOMPRESSOREN trgovina i usluge d. o. o.</item>
      <item>HRVATSKI ZAVOD ZA MIROVINSKO OSIGURANJE</item>
      <item>PETROKEMIJA, d.d. tvornica gnojiva</item>
      <item>PREDIKAT d.o.o. za komunikacijski menadžment zastupanog po punomoćniku DAVOR DRMIĆ</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 zastupanog po punomoćniku Zajednički odvjetnički ured  DARKO ŠUPER, IVICA KOVAČEVIĆ I BRANKO RABAR</item>
      <item>C.I.O.M., društvo s ograničenom odgovornošću za proizvodnju, unutarnju i vanjsku trgovinu i usluge,</item>
      <item>GALEB - PROMET društvo s ograničenom odgovornošću za trgovinu zastupanog po punomoćniku MANDA BANOVIĆ</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 zastupanog po punomoćniku MAĐARIĆ &amp; LUI - odvjetničko društvo d.o.o.</item>
      <item>INTEHNA Zagreb d.o.o. za trgovinu i proizvodnju</item>
      <item>KEMIS-TERMOCLEAN d.o.o. za industrijska čišćenja i gospodarenja otpadom zastupanog po punomoćniku Davor Grgić</item>
      <item>MESSER CROATIA PLIN Poduzeće za proizvodnju i prodaju tehničkih plinova d.o.o.</item>
      <item>ADRIATIC ZAGREB d.o.o. za financijske usluge</item>
      <item>BASLER OSIGURANJE ZAGREB dioničko društvo za osiguranje zastupanog po punomoćniku Ivo Staničić</item>
      <item>TEXT-PAPIR d.o.o. za trgovinu i usluge</item>
      <item>TRAST međunarodno otpremništvo, dioničko društvo zastupanog po punomoćniku Marina Tončić - Bota</item>
      <item>KEMOKOP društvo s ograničenom odgovornošću za specijalni transport kemikalija zastupanog po punomoćniku ODVJETNIČKO DRUŠTVO BUDIN-PENIĆ-SKERLEV javno trgovačko društva</item>
      <item>METAL-DALMACIJA d.o.o. za proizvodnju, trgovinu i usluge</item>
      <item>BRAMONT izrada metalnih i alu proizvoda d.o.o.</item>
      <item>MINAX d.o.o. za građenje, trgovinu i usluge zastupanog po punomoćniku SANJA PAIĆ</item>
      <item>Siemens dioničko društvo za elektrotehniku</item>
      <item>OVV-Održavanje vučnih vozila, društvo s ograničenom odgovornošću</item>
      <item>PROPLIN d.o.o. za proizvodnju i trgovinu ukapljenim naftnim plinom</item>
      <item>ČEPO d. o. o. za proizvodnju, montažu, trgovinu, uvoz-izvoz zastupanog po punomoćniku Zajednički odvjetnički ured odvjetnici MARIJAN BETLACH i KREŠIMIR BOGDAN</item>
      <item>BRODOMERKUR trgovina i usluge, dioničko društvo</item>
      <item>PRVI FAKTOR društvo s ograničenom odgovornošću za factoring</item>
      <item>OTP banka Hrvatska dioničko društvo zastupanog po punomoćniku Odvjetničko društvo ŠIŠKO i partneri, j.t.d.</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 zastupanog po punomoćniku Budislav Angjelinović; Ivo Župić</item>
      <item>EMO - COMMERCE - SPLIT društvo ograničene odgovornosti za izvođenje brodograđevnih radova i usluga zastupanog po punomoćniku Tomislav Krka</item>
      <item>MEDITERAN-TRADING d.o.o. za trgovinu, turizam i proizvodnju zastupanog po punomoćniku Tomislav Krka</item>
      <item>B. METAL d. o. o. za trgovinu i usluge zastupanog po punomoćniku Duje Nazlić</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 zastupanog po punomoćniku Tomislav Krka</item>
      <item>Hrvatski Telekom d.d.</item>
      <item>MARIS EKOLOGIJA I POLJOPRIVREDA društvo s ograničenom odgovornošću za proizvodnju, trgovinu i usluge zastupanog po punomoćniku Nediljko Ivančević</item>
      <item>HEP-Operator prijenosnog sustava d.o.o. za prijenos električne energije</item>
      <item>MILS, MLJEKARA SPLIT dioničko društvo zastupanog po punomoćniku Meri Juričko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 zastupanog po punomoćniku TAMARA MUŠNJAK ŠPIŠIĆ</item>
      <item>HYPO ALPE-ADRIA-BANK dioničko društvo</item>
      <item>JADRAN - METAL prerada sekundarnih sirovina d. d. "u stečaju" zastupanog po punomoćniku Andrej Sablić</item>
      <item>BOA E.L.L. d.o.o. za građenje, proizvodnju, trgovinu i usluge</item>
      <item>J.A.M. GROUP d.o.o. za turizam i usluge zastupanog po punomoćniku MIRKO DRAŠKOVIĆ</item>
      <item>Agencija za upravljanje državnom imovinom</item>
      <item>VOLKSBANK d.d.</item>
      <item>ERSTE FACTORING d.o.o.</item>
      <item>ODVODNJA d.o.o. za trgovinu i usluge</item>
      <item>TRAST d.d. zastupanog po punomoćniku Martina Tončić - Bota</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 zastupanog po punomoćniku Odvjetnički ured POLDAN, GATARA, DIZDAREVIĆ</item>
      <item>MOZAIK KNJIGA društvo s ograničenom odgovornošću za nakladničku djelatnost i turistička agencija zastupanog po punomoćniku Boris Anišić</item>
      <item>UNIVERZAL društvo s ograničenom odgovornošću za proizvodnju, gospodarenje otpadom, trgovinu i hotelijerstvo zastupanog po punomoćniku Maja Špoljarić; Vinko Gulišija</item>
      <item>I M P K - Industrija metalnih proizvoda i konstrukcija d.o.o. za proizvodnju i usluge</item>
      <item>BRANIMIR-COMERCE društvo s ograničenom odgovornošću za trgovinu i usluge zastupanog po punomoćniku Tomislav Krka</item>
      <item>ŠPEDTOURS d.o.o. za unutrašnju i međunarodnu špediciju i carinsko posredovanje zastupanog po punomoćniku Jadranko Vidović</item>
      <item>POTENCIJAL za inženjering i usluge društvo s ograničenom odgovornošću</item>
      <item>LUŠIJA d.o.o. za instalacijske radove i trgovinu, turistička agencija</item>
      <item>FROM društvo s ograničenom odgovornošću za građevinarstvo, ugostiteljstvo i trgovinu zastupanog po punomoćniku Darko Varnica</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 zastupanog po punomoćniku Branko Nenadić</item>
      <item>GEOPROJEKT, dioničko društvo za geodetske poslove, građevinsko projektiranje i nadzor zastupanog po punomoćniku Odvjetničko društvo MATULIĆ, BILIĆ I PARTNERI, j.t.d.</item>
      <item>KPMG Croatia d.o.o. za reviziju</item>
      <item>HRVATSKI ZAVOD ZA ZDRAVSTVENO OSIGURANJE Područni ured Split</item>
      <item>APO, d.o.o., usluge zaštite okoliša</item>
      <item>Ilija Matešić zastupanog po punomoćniku 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Formated>
  <DomainObject.Predmet.StrankaListFormatedOIB>
    <izvorni_sadrzaj>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FormatedOIB_1">
      <item>HEP - Opskrba d.o.o. za opskrbu potrošača električnom, toplinskom energijom i plinom, OIB 63073332379</item>
      <item>EUROTIM d.o.o., OIB 41511343191 zastupanog po punomoćniku Miroslav Šarić</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 zastupanog po punomoćniku Mislav Milas</item>
      <item>FAZOR za projektiranje, inženjering i proizvodnju društvo s ograničenom odgovornošću, OIB 05821722044</item>
      <item>AGENCIJA ZA INTEGRALNI TRANSPORT, društvo s ograničenom odgovornošću, OIB 42650506038 zastupanog po punomoćniku Odvjetničko društvo Smolčić i Partneri, d.o.o.</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 zastupanog po punomoćniku Dino Puljić</item>
      <item>MATEJ KOMERC d.o.o. za trgovinu i turizam, OIB 11823238996 zastupanog po punomoćniku Ilana Grčić</item>
      <item>AKD-Zaštita d.o.o. za zaštitu osoba i imovine, OIB 09253797076 zastupanog po punomoćniku Odvjetničko društvo Hanžeković &amp; Partneri društvo s ograničenom odgovornošću</item>
      <item>MEDITERAN-TRADING d.o.o. za trgovinu, turizam i proizvodnju, OIB 51191000615 zastupanog po punomoćniku Tomislav Krka</item>
      <item>DINGO za turizam, trgovinu i proizvodnju, društvo s ograničenom odgovornošću, OIB 99726761415 zastupanog po punomoćniku Tomislav Krka</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 zastupanog po punomoćniku Tomislav Krka</item>
      <item>GRAĐEVINSKA INDUSTRIJA-RUDARSTVO-KAMENARSTVO KALUN d.d. za proizvodnju vapna, tehničkog kamena i betona, OIB 34158554107 zastupanog po punomoćniku Odvjetničko društvo PRIMORAC I PARTNERI, j.t.d.</item>
      <item>KAESER KOMPRESSOREN trgovina i usluge d. o. o., OIB 42572807012</item>
      <item>HRVATSKI ZAVOD ZA MIROVINSKO OSIGURANJE, OIB 84397956623</item>
      <item>PETROKEMIJA, d.d. tvornica gnojiva, OIB 24503685008</item>
      <item>PREDIKAT d.o.o. za komunikacijski menadžment, OIB 26510647511 zastupanog po punomoćniku DAVOR DRMIĆ</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 zastupanog po punomoćniku Zajednički odvjetnički ured  DARKO ŠUPER, IVICA KOVAČEVIĆ I BRANKO RABAR</item>
      <item>C.I.O.M., društvo s ograničenom odgovornošću za proizvodnju, unutarnju i vanjsku trgovinu i usluge,, OIB 32900007680</item>
      <item>GALEB - PROMET društvo s ograničenom odgovornošću za trgovinu, OIB 96627817240 zastupanog po punomoćniku MANDA BANOVIĆ</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 zastupanog po punomoćniku MAĐARIĆ &amp; LUI - odvjetničko društvo d.o.o.</item>
      <item>INTEHNA Zagreb d.o.o. za trgovinu i proizvodnju, OIB 37327565128</item>
      <item>KEMIS-TERMOCLEAN d.o.o. za industrijska čišćenja i gospodarenja otpadom, OIB 47719259482 zastupanog po punomoćniku Davor Grgić</item>
      <item>MESSER CROATIA PLIN Poduzeće za proizvodnju i prodaju tehničkih plinova d.o.o., OIB 32179081874</item>
      <item>ADRIATIC ZAGREB d.o.o. za financijske usluge, OIB 36856583241</item>
      <item>BASLER OSIGURANJE ZAGREB dioničko društvo za osiguranje, OIB 59706054982 zastupanog po punomoćniku Ivo Staničić</item>
      <item>TEXT-PAPIR d.o.o. za trgovinu i usluge, OIB 45878059290</item>
      <item>TRAST međunarodno otpremništvo, dioničko društvo, OIB 93225891495 zastupanog po punomoćniku Marina Tončić - Bota</item>
      <item>KEMOKOP društvo s ograničenom odgovornošću za specijalni transport kemikalija, OIB 12916703731 zastupanog po punomoćniku ODVJETNIČKO DRUŠTVO BUDIN-PENIĆ-SKERLEV javno trgovačko društva</item>
      <item>METAL-DALMACIJA d.o.o. za proizvodnju, trgovinu i usluge, OIB 43296402613</item>
      <item>BRAMONT izrada metalnih i alu proizvoda d.o.o., OIB 66705884086</item>
      <item>MINAX d.o.o. za građenje, trgovinu i usluge, OIB 03335759746 zastupanog po punomoćniku SANJA PAIĆ</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 zastupanog po punomoćniku Zajednički odvjetnički ured odvjetnici MARIJAN BETLACH i KREŠIMIR BOGDAN</item>
      <item>BRODOMERKUR trgovina i usluge, dioničko društvo, OIB 33956120458</item>
      <item>PRVI FAKTOR društvo s ograničenom odgovornošću za factoring, OIB 63278028623</item>
      <item>OTP banka Hrvatska dioničko društvo, OIB 52508873833 zastupanog po punomoćniku Odvjetničko društvo ŠIŠKO i partneri, j.t.d.</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 zastupanog po punomoćniku Budislav Angjelinović; Ivo Župić</item>
      <item>EMO - COMMERCE - SPLIT društvo ograničene odgovornosti za izvođenje brodograđevnih radova i usluga, OIB 15289050579 zastupanog po punomoćniku Tomislav Krka</item>
      <item>MEDITERAN-TRADING d.o.o. za trgovinu, turizam i proizvodnju, OIB 51191000615 zastupanog po punomoćniku Tomislav Krka</item>
      <item>B. METAL d. o. o. za trgovinu i usluge, OIB 81035113337 zastupanog po punomoćniku Duje Nazlić</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 zastupanog po punomoćniku Tomislav Krka</item>
      <item>Hrvatski Telekom d.d., OIB 81793146560</item>
      <item>MARIS EKOLOGIJA I POLJOPRIVREDA društvo s ograničenom odgovornošću za proizvodnju, trgovinu i usluge, OIB 88835556414 zastupanog po punomoćniku Nediljko Ivančević</item>
      <item>HEP-Operator prijenosnog sustava d.o.o. za prijenos električne energije, OIB 13148821633</item>
      <item>MILS, MLJEKARA SPLIT dioničko društvo, OIB 08214458449 zastupanog po punomoćniku Meri Juričko</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 zastupanog po punomoćniku TAMARA MUŠNJAK ŠPIŠIĆ</item>
      <item>HYPO ALPE-ADRIA-BANK dioničko društvo, OIB 14036333877</item>
      <item>JADRAN - METAL prerada sekundarnih sirovina d. d. "u stečaju", OIB 75144446829 zastupanog po punomoćniku Andrej Sablić</item>
      <item>BOA E.L.L. d.o.o. za građenje, proizvodnju, trgovinu i usluge, OIB 48182689327</item>
      <item>J.A.M. GROUP d.o.o. za turizam i usluge, OIB 84961446693 zastupanog po punomoćniku MIRKO DRAŠKOVIĆ</item>
      <item>Agencija za upravljanje državnom imovinom, OIB 75666130770</item>
      <item>VOLKSBANK d.d., OIB 78427478595</item>
      <item>ERSTE FACTORING d.o.o., OIB 10194059689</item>
      <item>ODVODNJA d.o.o. za trgovinu i usluge, OIB 17323637115</item>
      <item>TRAST d.d., OIB 93225891495 zastupanog po punomoćniku Martina Tončić - Bota</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 zastupanog po punomoćniku Odvjetnički ured POLDAN, GATARA, DIZDAREVIĆ</item>
      <item>MOZAIK KNJIGA društvo s ograničenom odgovornošću za nakladničku djelatnost i turistička agencija, OIB 57010186553 zastupanog po punomoćniku Boris Anišić</item>
      <item>UNIVERZAL društvo s ograničenom odgovornošću za proizvodnju, gospodarenje otpadom, trgovinu i hotelijerstvo, OIB 71843925886 zastupanog po punomoćniku Maja Špoljarić; Vinko Gulišija</item>
      <item>I M P K - Industrija metalnih proizvoda i konstrukcija d.o.o. za proizvodnju i usluge, OIB 79967698402</item>
      <item>BRANIMIR-COMERCE društvo s ograničenom odgovornošću za trgovinu i usluge, OIB 65894377902 zastupanog po punomoćniku Tomislav Krka</item>
      <item>ŠPEDTOURS d.o.o. za unutrašnju i međunarodnu špediciju i carinsko posredovanje, OIB 31430550836 zastupanog po punomoćniku Jadranko Vidović</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 zastupanog po punomoćniku Darko Varnica</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 zastupanog po punomoćniku Branko Nenadić</item>
      <item>GEOPROJEKT, dioničko društvo za geodetske poslove, građevinsko projektiranje i nadzor, OIB 25623466485 zastupanog po punomoćniku Odvjetničko društvo MATULIĆ, BILIĆ I PARTNERI, j.t.d.</item>
      <item>KPMG Croatia d.o.o. za reviziju, OIB 20963249418</item>
      <item>HRVATSKI ZAVOD ZA ZDRAVSTVENO OSIGURANJE Područni ured Split, OIB 02958272670</item>
      <item>APO, d.o.o., usluge zaštite okoliša, OIB 83995348543</item>
      <item>Ilija Matešić, OIB 67923994403 zastupanog po punomoćniku Vinko Fabjanović</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FormatedOIB>
  <DomainObject.Predmet.StrankaListFormatedWithAdress>
    <izvorni_sadrzaj>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izvorni_sadrzaj>
    <derivirana_varijabla naziv="DomainObject.Predmet.StrankaListFormatedWithAdress_1">
      <item>HEP - Opskrba d.o.o. za opskrbu potrošača električnom, toplinskom energijom i plinom, Ulica grada Vukovara 37, 10000 Zagreb</item>
      <item>EUROTIM d.o.o., Dubrovačka Ulica 51, 21000 Split zastupanog po punomoćniku Miroslav Šarić</item>
      <item>CIAN društvo s ograničenom odgovornošću za sanitarnu zaštitu čovjekove okoline, Varaždinska Ulica 51, 21000 Split</item>
      <item>VOX-VLADO d.o.o. za servis i trgovinu, Pujanke 45, 21000 Split</item>
      <item>JELANA za trgovinu i usluge, društvo s ograničenom odgovornošću, Hercegovačka 126, 21000 Split</item>
      <item>TEHNOMATERIJAL d.o.o. za trgovinu, građevinarstvo i usluge, Tripalov voćnjak 3, 21230 Sinj</item>
      <item>LASTVE, d.o.o. za trgovinu i usluge, Fra Grge Martića 45, 21000 Split</item>
      <item>ADRIATIC-BLIZNA d.o.o., Ante Starčevića  16, 21220 Trogir zastupanog po punomoćniku Mislav Milas</item>
      <item>FAZOR za projektiranje, inženjering i proizvodnju društvo s ograničenom odgovornošću, Paštrićeva 2, 21000 Split</item>
      <item>AGENCIJA ZA INTEGRALNI TRANSPORT, društvo s ograničenom odgovornošću, Heinzelova 51, 10000 Zagreb zastupanog po punomoćniku Odvjetničko društvo Smolčić i Partneri, d.o.o.</item>
      <item>SVOD, d.o.o. za građenje i trgovinu, Put Radoševca 14, 21000 Split</item>
      <item>KOMUSPROMET trgovina i reciklaža d.o.o., Plano/bb, 21222 Trogir</item>
      <item>OT-OPTIMA TELEKOM d.d. za telekomunikacije, Bani 75/a, 10000 Zagreb</item>
      <item>HŽ CARGO d.o.o. za prijevoz tereta, Mihanovićeva 12, 10000 Zagreb</item>
      <item>Ustanova za zapošljavanje, rad i profesionalnu rehabilitaciju osoba s invaliditetom DES, Boktuljin Put/bb, Split zastupanog po punomoćniku Dino Puljić</item>
      <item>MATEJ KOMERC d.o.o. za trgovinu i turizam, Put Starog Sela/bb, Podstrana zastupanog po punomoćniku Ilana Grčić</item>
      <item>AKD-Zaštita d.o.o. za zaštitu osoba i imovine, Savska cesta 28, 10000 Zagreb zastupanog po punomoćniku Odvjetničko društvo Hanžeković &amp; Partneri društvo s ograničenom odgovornošću</item>
      <item>MEDITERAN-TRADING d.o.o. za trgovinu, turizam i proizvodnju, Žrnovnička 6, 21000 Split zastupanog po punomoćniku Tomislav Krka</item>
      <item>DINGO za turizam, trgovinu i proizvodnju, društvo s ograničenom odgovornošću, Žrnovnička 6, 21000 Split zastupanog po punomoćniku Tomislav Krka</item>
      <item>VODOVOD I KANALIZACIJA, društvo s ograničenom odgovornošću za vodoopskrbu, odvodnju i pročišćavanje otpadnih voda, Biokovska 3, 21000 Split</item>
      <item>INSTITUT IGH, dioničko društvo za istraživanje i razvoj u graditeljstvu, Janka Rakuše 1, 10000 Zagreb</item>
      <item>VERITAS, tvrtka za reviziju i konzalting d.o.o., Vinkovačka 21, 21000 Split zastupanog po punomoćniku Tomislav Krka</item>
      <item>GRAĐEVINSKA INDUSTRIJA-RUDARSTVO-KAMENARSTVO KALUN d.d. za proizvodnju vapna, tehničkog kamena i betona, Stjepana Radića 5, Drniš zastupanog po punomoćniku Odvjetničko društvo PRIMORAC I PARTNERI, j.t.d.</item>
      <item>KAESER KOMPRESSOREN trgovina i usluge d. o. o., Rimski put 11 d, Sesvete</item>
      <item>HRVATSKI ZAVOD ZA MIROVINSKO OSIGURANJE, A. Mihanovića 3, 10000 Zagreb</item>
      <item>PETROKEMIJA, d.d. tvornica gnojiva, Aleja Vukovar 4, 44320 Kutina</item>
      <item>PREDIKAT d.o.o. za komunikacijski menadžment, Svetog Petra Starog 36, Split zastupanog po punomoćniku DAVOR DRMIĆ</item>
      <item>DOMIS društvo s ograničenom odgovornošću za proizvodnju, reciklažu, trgovinu i usluge, Kralja Zvonimira 14/I, 21000 Split</item>
      <item>CIAN društvo s ograničenom odgovornošću za sanitarnu zaštitu čovjekove okoline, Varaždinska Ulica 51, 21000 Split</item>
      <item>EURO DAUS 1963 dioničko društvo za trgovinu, servis vozila i putničke agencije, Put Mostina 1, 21000 Split</item>
      <item>JELANA za trgovinu i usluge, društvo s ograničenom odgovornošću, Hercegovačka 126, 21000 Split</item>
      <item>PRIMAT d.o.o. za usluge i trgovinu, Vukovarska Cesta 434, 31000 Osijek zastupanog po punomoćniku Zajednički odvjetnički ured  DARKO ŠUPER, IVICA KOVAČEVIĆ I BRANKO RABAR</item>
      <item>C.I.O.M., društvo s ograničenom odgovornošću za proizvodnju, unutarnju i vanjsku trgovinu i usluge,, Josipa Lončara 15, 10000 Zagreb</item>
      <item>GALEB - PROMET društvo s ograničenom odgovornošću za trgovinu, Srednjaci 16, 10000 Zagreb zastupanog po punomoćniku MANDA BANOVIĆ</item>
      <item>ELEKTRIČAR, društvo s ograničenom odgovornošću za graditeljstvo turizam trgovinu i pružanja usluge turističke agencije, Skradinska 11, Split</item>
      <item>ČISTOĆA društvo s ograničenom odgovornošću za obavljanje komunalnih djelatnosti održavanja čistoće i odlaganja komunaln, Put Plokita 81, 21000 Split</item>
      <item>CROATIA osiguranje d.d., Miramarska 22, 10000 Zagreb</item>
      <item>PRALIJA TRADE društvo s ograničenom odgovornošću za trgovinu, turizam, projektiranje i preradu industrijskih optadaka, Domovinskog rata 41, 21000 Split</item>
      <item>ONEUMGRAF d.o.o. za grafičku djelatnost, trgovinu i usluge, Četvrt ribnjak 8, Omiš</item>
      <item>CAPRICORNO, društvo s ograničenom odgovornošću za trgovinu, Hercegovačka 57/A, Split</item>
      <item>HEP-Operator distribucijskog sustava d.o.o. za distribuciju i opskrbu električne energije ELEKTRODALMACIJA SPLIT, Ulica grada Vukovara 37, 10000 Zagreb</item>
      <item>POS, društvo s ograničenom odgovornošću za informatičke usluge, Tolstojeva 32/I, Split</item>
      <item>Zagrebačka burza d.d., Ivana Lučića 2 A, 10000 Zagreb zastupanog po punomoćniku MAĐARIĆ &amp; LUI - odvjetničko društvo d.o.o.</item>
      <item>INTEHNA Zagreb d.o.o. za trgovinu i proizvodnju, Samoborska 255/II, 10000 Zagreb</item>
      <item>KEMIS-TERMOCLEAN d.o.o. za industrijska čišćenja i gospodarenja otpadom, Sudišćak 3, 10000 Zagreb zastupanog po punomoćniku Davor Grgić</item>
      <item>MESSER CROATIA PLIN Poduzeće za proizvodnju i prodaju tehničkih plinova d.o.o., Industrijska  1, 10290 Zaprešić</item>
      <item>ADRIATIC ZAGREB d.o.o. za financijske usluge, Prilaz Gjure Deželića 52, 10000 Zagreb</item>
      <item>BASLER OSIGURANJE ZAGREB dioničko društvo za osiguranje, Radnička ceste 37 B, 10000 Zagreb zastupanog po punomoćniku Ivo Staničić</item>
      <item>TEXT-PAPIR d.o.o. za trgovinu i usluge, Stinice 12, 21000 Split</item>
      <item>TRAST međunarodno otpremništvo, dioničko društvo, Gat sv. Duje 4, 21000 Split zastupanog po punomoćniku Marina Tončić - Bota</item>
      <item>KEMOKOP društvo s ograničenom odgovornošću za specijalni transport kemikalija, Industrijska bb, 10370 Dugo Selo zastupanog po punomoćniku ODVJETNIČKO DRUŠTVO BUDIN-PENIĆ-SKERLEV javno trgovačko društva</item>
      <item>METAL-DALMACIJA d.o.o. za proizvodnju, trgovinu i usluge, Rendićeva 20, Split</item>
      <item>BRAMONT izrada metalnih i alu proizvoda d.o.o., Donji Muć 137, 21203 Donji Muć</item>
      <item>MINAX d.o.o. za građenje, trgovinu i usluge, Predovečka 9, 10000 Zagreb zastupanog po punomoćniku SANJA PAIĆ</item>
      <item>Siemens dioničko društvo za elektrotehniku, Heinzelova 70 a, 10000 Zagreb</item>
      <item>OVV-Održavanje vučnih vozila, društvo s ograničenom odgovornošću, Strojarska bb, 10000 Zagreb</item>
      <item>PROPLIN d.o.o. za proizvodnju i trgovinu ukapljenim naftnim plinom, Savska cesta 41/II, 10000 Zagreb</item>
      <item>ČEPO d. o. o. za proizvodnju, montažu, trgovinu, uvoz-izvoz, M.Iličića br. 2, 35101 Slavonski Brod zastupanog po punomoćniku Zajednički odvjetnički ured odvjetnici MARIJAN BETLACH i KREŠIMIR BOGDAN</item>
      <item>BRODOMERKUR trgovina i usluge, dioničko društvo, Poljička cesta 35, 21000 Split</item>
      <item>PRVI FAKTOR društvo s ograničenom odgovornošću za factoring, Hektorovićeva 2, 10000 Zagreb</item>
      <item>OTP banka Hrvatska dioničko društvo, Domovinskog rata 3, 23000 Zadar zastupanog po punomoćniku Odvjetničko društvo ŠIŠKO i partneri, j.t.d.</item>
      <item>HYPO-LEASING KROATIEN, društvo za financiranje, d.o.o., Koranska 16, 10000 Zagreb</item>
      <item>KONČAR - INSTITUT ZA ELEKTROTEHNIKU  d.d., Fallerovo šetalište 22, 10000 Zagreb</item>
      <item>DIA-PEN d.o.o. za proizvodnju, vanjskotrgovinski promet, trgovinu na veliko i usluge, Augusta Šenoe 8, 10434 Strmec</item>
      <item>DINGO za turizam, trgovinu i proizvodnju, društvo s ograničenom odgovornošću, Žrnovnička 6, 21000 Split</item>
      <item>TIMONT društvo s ograničenom odgovornošću za proizvodnju proizvoda od metala i trgovinu, Plano/bb, 21220 Trogir zastupanog po punomoćniku Budislav Angjelinović; Ivo Župić</item>
      <item>EMO - COMMERCE - SPLIT društvo ograničene odgovornosti za izvođenje brodograđevnih radova i usluga, Ive Tijardovića 26, 21000 Split zastupanog po punomoćniku Tomislav Krka</item>
      <item>MEDITERAN-TRADING d.o.o. za trgovinu, turizam i proizvodnju, Žrnovnička 6, 21000 Split zastupanog po punomoćniku Tomislav Krka</item>
      <item>B. METAL d. o. o. za trgovinu i usluge, Trg J.B.Tita 9, 52460 Buje zastupanog po punomoćniku Duje Nazlić</item>
      <item>IZODAL društvo s ograničenom odgovornošću za završne radove u građevinarstvu, Rimski Put 22, Kaštel Sućurac</item>
      <item>OT-OPTIMA TELEKOM d.d. za telekomunikacije, Bani 75/a, 10000 Zagreb</item>
      <item>PROMONA, d.o.o. za informatičke sustave, Ulica Slobode 43, Split</item>
      <item>VIPnet, društvo s ograničenom odgovornošću za usluge javnih telekomunikacija, Vrtni put 1, 10000 Zagreb</item>
      <item>ELEKTROKOVINA ADRIA, d.o.o. za izradu, prodaju, montažu i popravak elektrotehničkih proizvoda, Vukovarska 52 a, 21000 Split</item>
      <item>HŽ INFRASTRUKTURA d.o.o. za upravljanje, održavanje i izgradnju željezničke infrastrukture, Mihanovićeva 12, 10000 Zagreb</item>
      <item>VENEFICA društvo s ograničenom odgovornošću za zastupanje, Kumborski put 20, 10000 Zagreb</item>
      <item>VERITAS, tvrtka za reviziju i konzalting d.o.o., Vinkovačka 21, 21000 Split zastupanog po punomoćniku Tomislav Krka</item>
      <item>Hrvatski Telekom d.d., Savska cesta 32, 10000 Zagreb</item>
      <item>MARIS EKOLOGIJA I POLJOPRIVREDA društvo s ograničenom odgovornošću za proizvodnju, trgovinu i usluge, Borajska 1, 22000 Šibenik zastupanog po punomoćniku Nediljko Ivančević</item>
      <item>HEP-Operator prijenosnog sustava d.o.o. za prijenos električne energije, Kupska 4, 10000 Zagreb</item>
      <item>MILS, MLJEKARA SPLIT dioničko društvo, Komulovića Put 4, 21000 Split zastupanog po punomoćniku Meri Juričko</item>
      <item>UniCredit Leasing Croatia društvo s ograničenom odgovornošću za leasing, Heinzelova 33, 10000 Zagreb</item>
      <item>SREDIŠNJE KLIRINŠKO DEPOZITARNO DRUŠTVO, dioničko društvo, Heinzelova 62/a, 10000 Zagreb</item>
      <item>DALSTROJ dioničko društvo Tvornica alatnih strojeva, pribora i alata, Put Mostina bb, 21000 Split</item>
      <item>KOMUSPROMET trgovina i reciklaža d.o.o., Cesta Plano br. 11, 21220 Trogir</item>
      <item>ALSTOM HRVATSKA d.o.o. za proizvodnju, trgovinu, inženjering i usluge, Mala Švarča 155, 47000 Karlovac zastupanog po punomoćniku TAMARA MUŠNJAK ŠPIŠIĆ</item>
      <item>HYPO ALPE-ADRIA-BANK dioničko društvo, Slavonska avenija 6, 10000 Zagreb</item>
      <item>JADRAN - METAL prerada sekundarnih sirovina d. d. "u stečaju", Valica br. 2, Pula zastupanog po punomoćniku Andrej Sablić</item>
      <item>BOA E.L.L. d.o.o. za građenje, proizvodnju, trgovinu i usluge, Dubrovačka 3/A, 21000 Split</item>
      <item>J.A.M. GROUP d.o.o. za turizam i usluge, Cesta Sv. Nikole 19, Bogdanovići zastupanog po punomoćniku MIRKO DRAŠKOVIĆ</item>
      <item>Agencija za upravljanje državnom imovinom, Ivana Lučića 6, 10000 Zagreb</item>
      <item>VOLKSBANK d.d., Varšavska 9, 10000 Zagreb</item>
      <item>ERSTE FACTORING d.o.o., Ivana Lučića 2, 10000 Zagreb</item>
      <item>ODVODNJA d.o.o. za trgovinu i usluge, Neslanovac 13, 21000 Split</item>
      <item>TRAST d.d.,  Gat Sv.Duje 4, 21000 Split zastupanog po punomoćniku Martina Tončić - Bota</item>
      <item>OVV-Održavanje vučnih vozila, društvo s ograničenom odgovornošću, Strojarska cesta 13, 10000 Zagreb</item>
      <item>PRVI FAKTOR društvo s ograničenom odgovornošću za factoring, Hektorovićeva 2/V, 10000 Zagreb</item>
      <item>DIA-PEN d.o.o. za proizvodnju, vanjskotrgovinski promet, trgovinu na veliko i usluge, Augusta Šenoe 8, 10434 STRMEC</item>
      <item>PROMONA, d.o.o. za informatičke sustave, Ulica Slobode 43, 21000 Split</item>
      <item>JADRAN - METAL prerada sekundarnih sirovina d. d. "u stečaju", Valica 2, 52000 Pula</item>
      <item>LINGUA-SOFT d.o.o., Frankopanska 5/a, 10000 Zagreb zastupanog po punomoćniku Odvjetnički ured POLDAN, GATARA, DIZDAREVIĆ</item>
      <item>MOZAIK KNJIGA društvo s ograničenom odgovornošću za nakladničku djelatnost i turistička agencija, Karlovačka cesta 24/a, 10000 Zagreb zastupanog po punomoćniku Boris Anišić</item>
      <item>UNIVERZAL društvo s ograničenom odgovornošću za proizvodnju, gospodarenje otpadom, trgovinu i hotelijerstvo, Cehovska  10, 42000 Varaždin zastupanog po punomoćniku Maja Špoljarić; Vinko Gulišija</item>
      <item>I M P K - Industrija metalnih proizvoda i konstrukcija d.o.o. za proizvodnju i usluge, Industrijska cesta/bb, Ivanić-Grad</item>
      <item>BRANIMIR-COMERCE društvo s ograničenom odgovornošću za trgovinu i usluge, Bilice II/26, 21000 Split zastupanog po punomoćniku Tomislav Krka</item>
      <item>ŠPEDTOURS d.o.o. za unutrašnju i međunarodnu špediciju i carinsko posredovanje, Put Sjeverne Luke/bb, 21000 Split zastupanog po punomoćniku Jadranko Vidović</item>
      <item>POTENCIJAL za inženjering i usluge društvo s ograničenom odgovornošću, Doverska 37, Split</item>
      <item>LUŠIJA d.o.o. za instalacijske radove i trgovinu, turistička agencija, Kralja Tomislava 22, 21220 Trogir</item>
      <item>FROM društvo s ograničenom odgovornošću za građevinarstvo, ugostiteljstvo i trgovinu, Ul. Ante Starčevića 5, 21219 Kaštel Kambelovac zastupanog po punomoćniku Darko Varnica</item>
      <item>VISA-PROMET, d.o.o. za trgovinu i promet, Rimski Put 2/b, 21220 Trogir</item>
      <item>Hrvatska radiotelevizija, Prisavlje 3, 10000 Zagreb</item>
      <item>ISCAR ALATI društvo s ograničenom odgovornošću za proizvodnju i trgovinu raznim alatima, J.Jelačića  134, 10430 Samobor</item>
      <item>Hrvatske vode, pravna osoba za upravljanje vodama, Ulica grada Vukovara 220, 10000 Zagreb</item>
      <item>OKSID d.o.o. za proizvodnju, trgovinu i usluge, Antuna Mihanovića 10, 31326 Darda zastupanog po punomoćniku Branko Nenadić</item>
      <item>GEOPROJEKT, dioničko društvo za geodetske poslove, građevinsko projektiranje i nadzor, Sukoišanska 43, 21000 Split zastupanog po punomoćniku Odvjetničko društvo MATULIĆ, BILIĆ I PARTNERI, j.t.d.</item>
      <item>KPMG Croatia d.o.o. za reviziju, Ivana Lučića 2 a, 10000 Zagreb</item>
      <item>HRVATSKI ZAVOD ZA ZDRAVSTVENO OSIGURANJE Područni ured Split, Margaretska 3, 10000 Zagreb</item>
      <item>APO, d.o.o., usluge zaštite okoliša, Savska Cesta 41/IV, 10000 Zagreb</item>
      <item>Ilija Matešić, Pape Ivana Pavla II, 21214 Kaštel Kambelovac zastupanog po punomoćniku Vinko Fabjanović</item>
      <item>Jurica Škaričić, Trondheimska 3, 21000 Split</item>
      <item>PETROKEMIJA, d.d. tvornica gnojiva, Aleja Vukovar 4, 44320 Kutina</item>
      <item>Antonio Parancin, Pristeg 106, 23420 Benkovac</item>
      <item>ROTERM d.o.o. za projektiranje, nadzor i izvođenje termo instalacija, zastupanje i promet robom, Marina Držića 8, 21000 Split</item>
      <item>Marko Tešija, Donja Rupotina 5, 21210 Klis</item>
      <item>Fond za zaštitu okoliša i energetsku učinkovitost, Ksaver 208, 10000 Zagreb</item>
      <item>NEZAVISNI SINDIKAT BRODOSPLIT, Put Supavla 19, 21000 Split</item>
      <item>Vlado Oštrić, Put sv. Lovre 3 b, 21214 Kaštel Lukšić</item>
      <item>AGENCIJA ZA INTEGRALNI TRANSPORT, društvo s ograničenom odgovornošću, Heinzelova 51, 10000 Zagreb</item>
      <item>Financijska agencija, Vrtni put 3, 10000 Zagreb</item>
      <item>Krunoslav Cerovac, Brdo 4/B, 47000 Karlovac</item>
      <item>Antonija Čagalj, Kučiće bb, 21208 Kučiće</item>
      <item>Jurica Piuk, Ulica Domovinskog rata 1, 21210 Solin</item>
      <item>ČELIĆ d.o.o. za građevinarstvo, trgovinu, turizam, cestovni promet i remont, Mosećka Ulica 42, 21000 Split</item>
      <item>GRAD KAŠTELA, Braće Radić 1, 21212 Kaštel Sućurac</item>
      <item>MPPR d.o.o. za projektiranje, proizvodnju, trgovinu, vanjsku trgovinu i poslovne usluge, Kukuljićeva 16/I, 21000 Split</item>
      <item>Ante Doždor, Plemićeva 2, 10000 Zagreb</item>
    </derivirana_varijabla>
  </DomainObject.Predmet.StrankaListFormatedWithAdress>
  <DomainObject.Predmet.StrankaListFormatedWithAdressOIB>
    <izvorni_sadrzaj>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izvorni_sadrzaj>
    <derivirana_varijabla naziv="DomainObject.Predmet.StrankaListFormatedWithAdressOIB_1">
      <item>HEP - Opskrba d.o.o. za opskrbu potrošača električnom, toplinskom energijom i plinom, OIB 63073332379, Ulica grada Vukovara 37, 10000 Zagreb</item>
      <item>EUROTIM d.o.o., OIB 41511343191, Dubrovačka Ulica 51, 21000 Split zastupanog po punomoćniku Miroslav Šarić</item>
      <item>CIAN društvo s ograničenom odgovornošću za sanitarnu zaštitu čovjekove okoline, OIB 04201603871, Varaždinska Ulica 51, 21000 Split</item>
      <item>VOX-VLADO d.o.o. za servis i trgovinu, OIB 67041271835, Pujanke 45, 21000 Split</item>
      <item>JELANA za trgovinu i usluge, društvo s ograničenom odgovornošću, OIB 56403884393, Hercegovačka 126, 21000 Split</item>
      <item>TEHNOMATERIJAL d.o.o. za trgovinu, građevinarstvo i usluge, OIB 00186927774, Tripalov voćnjak 3, 21230 Sinj</item>
      <item>LASTVE, d.o.o. za trgovinu i usluge, OIB 80714087504, Fra Grge Martića 45, 21000 Split</item>
      <item>ADRIATIC-BLIZNA d.o.o., OIB 80385679206, Ante Starčevića  16, 21220 Trogir zastupanog po punomoćniku Mislav Milas</item>
      <item>FAZOR za projektiranje, inženjering i proizvodnju društvo s ograničenom odgovornošću, OIB 05821722044, Paštrićeva 2, 21000 Split</item>
      <item>AGENCIJA ZA INTEGRALNI TRANSPORT, društvo s ograničenom odgovornošću, OIB 42650506038, Heinzelova 51, 10000 Zagreb zastupanog po punomoćniku Odvjetničko društvo Smolčić i Partneri, d.o.o.</item>
      <item>SVOD, d.o.o. za građenje i trgovinu, OIB 24958826983, Put Radoševca 14, 21000 Split</item>
      <item>KOMUSPROMET trgovina i reciklaža d.o.o., OIB 75646042222, Plano/bb, 21222 Trogir</item>
      <item>OT-OPTIMA TELEKOM d.d. za telekomunikacije, OIB 36004425025, Bani 75/a, 10000 Zagreb</item>
      <item>HŽ CARGO d.o.o. za prijevoz tereta, OIB 08720210702, Mihanovićeva 12, 10000 Zagreb</item>
      <item>Ustanova za zapošljavanje, rad i profesionalnu rehabilitaciju osoba s invaliditetom DES, OIB 23754648622, Boktuljin Put/bb, Split zastupanog po punomoćniku Dino Puljić</item>
      <item>MATEJ KOMERC d.o.o. za trgovinu i turizam, OIB 11823238996, Put Starog Sela/bb, Podstrana zastupanog po punomoćniku Ilana Grčić</item>
      <item>AKD-Zaštita d.o.o. za zaštitu osoba i imovine, OIB 09253797076, Savska cesta 28, 10000 Zagreb zastupanog po punomoćniku Odvjetničko društvo Hanžeković &amp; Partneri društvo s ograničenom odgovornošću</item>
      <item>MEDITERAN-TRADING d.o.o. za trgovinu, turizam i proizvodnju, OIB 51191000615, Žrnovnička 6, 21000 Split zastupanog po punomoćniku Tomislav Krka</item>
      <item>DINGO za turizam, trgovinu i proizvodnju, društvo s ograničenom odgovornošću, OIB 99726761415, Žrnovnička 6, 21000 Split zastupanog po punomoćniku Tomislav Krka</item>
      <item>VODOVOD I KANALIZACIJA, društvo s ograničenom odgovornošću za vodoopskrbu, odvodnju i pročišćavanje otpadnih voda, OIB 56826138353, Biokovska 3, 21000 Split</item>
      <item>INSTITUT IGH, dioničko društvo za istraživanje i razvoj u graditeljstvu, OIB 79766124714, Janka Rakuše 1, 10000 Zagreb</item>
      <item>VERITAS, tvrtka za reviziju i konzalting d.o.o., OIB 17196896730, Vinkovačka 21, 21000 Split zastupanog po punomoćniku Tomislav Krka</item>
      <item>GRAĐEVINSKA INDUSTRIJA-RUDARSTVO-KAMENARSTVO KALUN d.d. za proizvodnju vapna, tehničkog kamena i betona, OIB 34158554107, Stjepana Radića 5, Drniš zastupanog po punomoćniku Odvjetničko društvo PRIMORAC I PARTNERI, j.t.d.</item>
      <item>KAESER KOMPRESSOREN trgovina i usluge d. o. o., OIB 42572807012, Rimski put 11 d, Sesvete</item>
      <item>HRVATSKI ZAVOD ZA MIROVINSKO OSIGURANJE, OIB 84397956623, A. Mihanovića 3, 10000 Zagreb</item>
      <item>PETROKEMIJA, d.d. tvornica gnojiva, OIB 24503685008, Aleja Vukovar 4, 44320 Kutina</item>
      <item>PREDIKAT d.o.o. za komunikacijski menadžment, OIB 26510647511, Svetog Petra Starog 36, Split zastupanog po punomoćniku DAVOR DRMIĆ</item>
      <item>DOMIS društvo s ograničenom odgovornošću za proizvodnju, reciklažu, trgovinu i usluge, OIB 07253968583, Kralja Zvonimira 14/I, 21000 Split</item>
      <item>CIAN društvo s ograničenom odgovornošću za sanitarnu zaštitu čovjekove okoline, OIB 04201603871, Varaždinska Ulica 51, 21000 Split</item>
      <item>EURO DAUS 1963 dioničko društvo za trgovinu, servis vozila i putničke agencije, OIB 76091191033, Put Mostina 1, 21000 Split</item>
      <item>JELANA za trgovinu i usluge, društvo s ograničenom odgovornošću, OIB 56403884393, Hercegovačka 126, 21000 Split</item>
      <item>PRIMAT d.o.o. za usluge i trgovinu, OIB 30408759840, Vukovarska Cesta 434, 31000 Osijek zastupanog po punomoćniku Zajednički odvjetnički ured  DARKO ŠUPER, IVICA KOVAČEVIĆ I BRANKO RABAR</item>
      <item>C.I.O.M., društvo s ograničenom odgovornošću za proizvodnju, unutarnju i vanjsku trgovinu i usluge,, OIB 32900007680, Josipa Lončara 15, 10000 Zagreb</item>
      <item>GALEB - PROMET društvo s ograničenom odgovornošću za trgovinu, OIB 96627817240, Srednjaci 16, 10000 Zagreb zastupanog po punomoćniku MANDA BANOVIĆ</item>
      <item>ELEKTRIČAR, društvo s ograničenom odgovornošću za graditeljstvo turizam trgovinu i pružanja usluge turističke agencije, OIB 49718474285, Skradinska 11, Split</item>
      <item>ČISTOĆA društvo s ograničenom odgovornošću za obavljanje komunalnih djelatnosti održavanja čistoće i odlaganja komunaln, OIB 38812451417, Put Plokita 81, 21000 Split</item>
      <item>CROATIA osiguranje d.d., OIB 26187994862, Miramarska 22, 10000 Zagreb</item>
      <item>PRALIJA TRADE društvo s ograničenom odgovornošću za trgovinu, turizam, projektiranje i preradu industrijskih optadaka, OIB 67216723026, Domovinskog rata 41, 21000 Split</item>
      <item>ONEUMGRAF d.o.o. za grafičku djelatnost, trgovinu i usluge, OIB 92725885469, Četvrt ribnjak 8, Omiš</item>
      <item>CAPRICORNO, društvo s ograničenom odgovornošću za trgovinu, OIB 09517317411, Hercegovačka 57/A, Split</item>
      <item>HEP-Operator distribucijskog sustava d.o.o. za distribuciju i opskrbu električne energije ELEKTRODALMACIJA SPLIT, OIB 46830600751, Ulica grada Vukovara 37, 10000 Zagreb</item>
      <item>POS, društvo s ograničenom odgovornošću za informatičke usluge, OIB 84938865556, Tolstojeva 32/I, Split</item>
      <item>Zagrebačka burza d.d., OIB 84368186611, Ivana Lučića 2 A, 10000 Zagreb zastupanog po punomoćniku MAĐARIĆ &amp; LUI - odvjetničko društvo d.o.o.</item>
      <item>INTEHNA Zagreb d.o.o. za trgovinu i proizvodnju, OIB 37327565128, Samoborska 255/II, 10000 Zagreb</item>
      <item>KEMIS-TERMOCLEAN d.o.o. za industrijska čišćenja i gospodarenja otpadom, OIB 47719259482, Sudišćak 3, 10000 Zagreb zastupanog po punomoćniku Davor Grgić</item>
      <item>MESSER CROATIA PLIN Poduzeće za proizvodnju i prodaju tehničkih plinova d.o.o., OIB 32179081874, Industrijska  1, 10290 Zaprešić</item>
      <item>ADRIATIC ZAGREB d.o.o. za financijske usluge, OIB 36856583241, Prilaz Gjure Deželića 52, 10000 Zagreb</item>
      <item>BASLER OSIGURANJE ZAGREB dioničko društvo za osiguranje, OIB 59706054982, Radnička ceste 37 B, 10000 Zagreb zastupanog po punomoćniku Ivo Staničić</item>
      <item>TEXT-PAPIR d.o.o. za trgovinu i usluge, OIB 45878059290, Stinice 12, 21000 Split</item>
      <item>TRAST međunarodno otpremništvo, dioničko društvo, OIB 93225891495, Gat sv. Duje 4, 21000 Split zastupanog po punomoćniku Marina Tončić - Bota</item>
      <item>KEMOKOP društvo s ograničenom odgovornošću za specijalni transport kemikalija, OIB 12916703731, Industrijska bb, 10370 Dugo Selo zastupanog po punomoćniku ODVJETNIČKO DRUŠTVO BUDIN-PENIĆ-SKERLEV javno trgovačko društva</item>
      <item>METAL-DALMACIJA d.o.o. za proizvodnju, trgovinu i usluge, OIB 43296402613, Rendićeva 20, Split</item>
      <item>BRAMONT izrada metalnih i alu proizvoda d.o.o., OIB 66705884086, Donji Muć 137, 21203 Donji Muć</item>
      <item>MINAX d.o.o. za građenje, trgovinu i usluge, OIB 03335759746, Predovečka 9, 10000 Zagreb zastupanog po punomoćniku SANJA PAIĆ</item>
      <item>Siemens dioničko društvo za elektrotehniku, OIB 12673471493, Heinzelova 70 a, 10000 Zagreb</item>
      <item>OVV-Održavanje vučnih vozila, društvo s ograničenom odgovornošću, OIB 32246690065, Strojarska bb, 10000 Zagreb</item>
      <item>PROPLIN d.o.o. za proizvodnju i trgovinu ukapljenim naftnim plinom, OIB 69737351025, Savska cesta 41/II, 10000 Zagreb</item>
      <item>ČEPO d. o. o. za proizvodnju, montažu, trgovinu, uvoz-izvoz, OIB 51141867905, M.Iličića br. 2, 35101 Slavonski Brod zastupanog po punomoćniku Zajednički odvjetnički ured odvjetnici MARIJAN BETLACH i KREŠIMIR BOGDAN</item>
      <item>BRODOMERKUR trgovina i usluge, dioničko društvo, OIB 33956120458, Poljička cesta 35, 21000 Split</item>
      <item>PRVI FAKTOR društvo s ograničenom odgovornošću za factoring, OIB 63278028623, Hektorovićeva 2, 10000 Zagreb</item>
      <item>OTP banka Hrvatska dioničko društvo, OIB 52508873833, Domovinskog rata 3, 23000 Zadar zastupanog po punomoćniku Odvjetničko društvo ŠIŠKO i partneri, j.t.d.</item>
      <item>HYPO-LEASING KROATIEN, društvo za financiranje, d.o.o., OIB 87064273078, Koranska 16, 10000 Zagreb</item>
      <item>KONČAR - INSTITUT ZA ELEKTROTEHNIKU  d.d., OIB 37724368086, Fallerovo šetalište 22, 10000 Zagreb</item>
      <item>DIA-PEN d.o.o. za proizvodnju, vanjskotrgovinski promet, trgovinu na veliko i usluge, OIB 43318080627, Augusta Šenoe 8, 10434 Strmec</item>
      <item>DINGO za turizam, trgovinu i proizvodnju, društvo s ograničenom odgovornošću, OIB 99726761415, Žrnovnička 6, 21000 Split</item>
      <item>TIMONT društvo s ograničenom odgovornošću za proizvodnju proizvoda od metala i trgovinu, OIB 04115350526, Plano/bb, 21220 Trogir zastupanog po punomoćniku Budislav Angjelinović; Ivo Župić</item>
      <item>EMO - COMMERCE - SPLIT društvo ograničene odgovornosti za izvođenje brodograđevnih radova i usluga, OIB 15289050579, Ive Tijardovića 26, 21000 Split zastupanog po punomoćniku Tomislav Krka</item>
      <item>MEDITERAN-TRADING d.o.o. za trgovinu, turizam i proizvodnju, OIB 51191000615, Žrnovnička 6, 21000 Split zastupanog po punomoćniku Tomislav Krka</item>
      <item>B. METAL d. o. o. za trgovinu i usluge, OIB 81035113337, Trg J.B.Tita 9, 52460 Buje zastupanog po punomoćniku Duje Nazlić</item>
      <item>IZODAL društvo s ograničenom odgovornošću za završne radove u građevinarstvu, OIB 07085868781, Rimski Put 22, Kaštel Sućurac</item>
      <item>OT-OPTIMA TELEKOM d.d. za telekomunikacije, OIB 36004425025, Bani 75/a, 10000 Zagreb</item>
      <item>PROMONA, d.o.o. za informatičke sustave, OIB 96037409876, Ulica Slobode 43, Split</item>
      <item>VIPnet, društvo s ograničenom odgovornošću za usluge javnih telekomunikacija, OIB 29524210204, Vrtni put 1, 10000 Zagreb</item>
      <item>ELEKTROKOVINA ADRIA, d.o.o. za izradu, prodaju, montažu i popravak elektrotehničkih proizvoda, OIB 86742905038, Vukovarska 52 a, 21000 Split</item>
      <item>HŽ INFRASTRUKTURA d.o.o. za upravljanje, održavanje i izgradnju željezničke infrastrukture, OIB 39901919995, Mihanovićeva 12, 10000 Zagreb</item>
      <item>VENEFICA društvo s ograničenom odgovornošću za zastupanje, OIB 69175273177, Kumborski put 20, 10000 Zagreb</item>
      <item>VERITAS, tvrtka za reviziju i konzalting d.o.o., OIB 17196896730, Vinkovačka 21, 21000 Split zastupanog po punomoćniku Tomislav Krka</item>
      <item>Hrvatski Telekom d.d., OIB 81793146560, Savska cesta 32, 10000 Zagreb</item>
      <item>MARIS EKOLOGIJA I POLJOPRIVREDA društvo s ograničenom odgovornošću za proizvodnju, trgovinu i usluge, OIB 88835556414, Borajska 1, 22000 Šibenik zastupanog po punomoćniku Nediljko Ivančević</item>
      <item>HEP-Operator prijenosnog sustava d.o.o. za prijenos električne energije, OIB 13148821633, Kupska 4, 10000 Zagreb</item>
      <item>MILS, MLJEKARA SPLIT dioničko društvo, OIB 08214458449, Komulovića Put 4, 21000 Split zastupanog po punomoćniku Meri Juričko</item>
      <item>UniCredit Leasing Croatia društvo s ograničenom odgovornošću za leasing, OIB 18736141210, Heinzelova 33, 10000 Zagreb</item>
      <item>SREDIŠNJE KLIRINŠKO DEPOZITARNO DRUŠTVO, dioničko društvo, OIB 64406809162, Heinzelova 62/a, 10000 Zagreb</item>
      <item>DALSTROJ dioničko društvo Tvornica alatnih strojeva, pribora i alata, OIB 43458781581, Put Mostina bb, 21000 Split</item>
      <item>KOMUSPROMET trgovina i reciklaža d.o.o., OIB 75646042222, Cesta Plano br. 11, 21220 Trogir</item>
      <item>ALSTOM HRVATSKA d.o.o. za proizvodnju, trgovinu, inženjering i usluge, OIB 80201809377, Mala Švarča 155, 47000 Karlovac zastupanog po punomoćniku TAMARA MUŠNJAK ŠPIŠIĆ</item>
      <item>HYPO ALPE-ADRIA-BANK dioničko društvo, OIB 14036333877, Slavonska avenija 6, 10000 Zagreb</item>
      <item>JADRAN - METAL prerada sekundarnih sirovina d. d. "u stečaju", OIB 75144446829, Valica br. 2, Pula zastupanog po punomoćniku Andrej Sablić</item>
      <item>BOA E.L.L. d.o.o. za građenje, proizvodnju, trgovinu i usluge, OIB 48182689327, Dubrovačka 3/A, 21000 Split</item>
      <item>J.A.M. GROUP d.o.o. za turizam i usluge, OIB 84961446693, Cesta Sv. Nikole 19, Bogdanovići zastupanog po punomoćniku MIRKO DRAŠKOVIĆ</item>
      <item>Agencija za upravljanje državnom imovinom, OIB 75666130770, Ivana Lučića 6, 10000 Zagreb</item>
      <item>VOLKSBANK d.d., OIB 78427478595, Varšavska 9, 10000 Zagreb</item>
      <item>ERSTE FACTORING d.o.o., OIB 10194059689, Ivana Lučića 2, 10000 Zagreb</item>
      <item>ODVODNJA d.o.o. za trgovinu i usluge, OIB 17323637115, Neslanovac 13, 21000 Split</item>
      <item>TRAST d.d., OIB 93225891495,  Gat Sv.Duje 4, 21000 Split zastupanog po punomoćniku Martina Tončić - Bota</item>
      <item>OVV-Održavanje vučnih vozila, društvo s ograničenom odgovornošću, OIB 32246690065, Strojarska cesta 13, 10000 Zagreb</item>
      <item>PRVI FAKTOR društvo s ograničenom odgovornošću za factoring, OIB 63278028623, Hektorovićeva 2/V, 10000 Zagreb</item>
      <item>DIA-PEN d.o.o. za proizvodnju, vanjskotrgovinski promet, trgovinu na veliko i usluge, OIB 43318080627, Augusta Šenoe 8, 10434 STRMEC</item>
      <item>PROMONA, d.o.o. za informatičke sustave, OIB 96037409876, Ulica Slobode 43, 21000 Split</item>
      <item>JADRAN - METAL prerada sekundarnih sirovina d. d. "u stečaju", OIB 75144446829, Valica 2, 52000 Pula</item>
      <item>LINGUA-SOFT d.o.o., OIB 57552096233, Frankopanska 5/a, 10000 Zagreb zastupanog po punomoćniku Odvjetnički ured POLDAN, GATARA, DIZDAREVIĆ</item>
      <item>MOZAIK KNJIGA društvo s ograničenom odgovornošću za nakladničku djelatnost i turistička agencija, OIB 57010186553, Karlovačka cesta 24/a, 10000 Zagreb zastupanog po punomoćniku Boris Anišić</item>
      <item>UNIVERZAL društvo s ograničenom odgovornošću za proizvodnju, gospodarenje otpadom, trgovinu i hotelijerstvo, OIB 71843925886, Cehovska  10, 42000 Varaždin zastupanog po punomoćniku Maja Špoljarić; Vinko Gulišija</item>
      <item>I M P K - Industrija metalnih proizvoda i konstrukcija d.o.o. za proizvodnju i usluge, OIB 79967698402, Industrijska cesta/bb, Ivanić-Grad</item>
      <item>BRANIMIR-COMERCE društvo s ograničenom odgovornošću za trgovinu i usluge, OIB 65894377902, Bilice II/26, 21000 Split zastupanog po punomoćniku Tomislav Krka</item>
      <item>ŠPEDTOURS d.o.o. za unutrašnju i međunarodnu špediciju i carinsko posredovanje, OIB 31430550836, Put Sjeverne Luke/bb, 21000 Split zastupanog po punomoćniku Jadranko Vidović</item>
      <item>POTENCIJAL za inženjering i usluge društvo s ograničenom odgovornošću, OIB 80072940561, Doverska 37, Split</item>
      <item>LUŠIJA d.o.o. za instalacijske radove i trgovinu, turistička agencija, OIB 23986299087, Kralja Tomislava 22, 21220 Trogir</item>
      <item>FROM društvo s ograničenom odgovornošću za građevinarstvo, ugostiteljstvo i trgovinu, OIB 02187261231, Ul. Ante Starčevića 5, 21219 Kaštel Kambelovac zastupanog po punomoćniku Darko Varnica</item>
      <item>VISA-PROMET, d.o.o. za trgovinu i promet, OIB 68171831849, Rimski Put 2/b, 21220 Trogir</item>
      <item>Hrvatska radiotelevizija, OIB 68419124305, Prisavlje 3, 10000 Zagreb</item>
      <item>ISCAR ALATI društvo s ograničenom odgovornošću za proizvodnju i trgovinu raznim alatima, OIB 42440962203, J.Jelačića  134, 10430 Samobor</item>
      <item>Hrvatske vode, pravna osoba za upravljanje vodama, OIB 28921383001, Ulica grada Vukovara 220, 10000 Zagreb</item>
      <item>OKSID d.o.o. za proizvodnju, trgovinu i usluge, OIB 45126648126, Antuna Mihanovića 10, 31326 Darda zastupanog po punomoćniku Branko Nenadić</item>
      <item>GEOPROJEKT, dioničko društvo za geodetske poslove, građevinsko projektiranje i nadzor, OIB 25623466485, Sukoišanska 43, 21000 Split zastupanog po punomoćniku Odvjetničko društvo MATULIĆ, BILIĆ I PARTNERI, j.t.d.</item>
      <item>KPMG Croatia d.o.o. za reviziju, OIB 20963249418, Ivana Lučića 2 a, 10000 Zagreb</item>
      <item>HRVATSKI ZAVOD ZA ZDRAVSTVENO OSIGURANJE Područni ured Split, OIB 02958272670, Margaretska 3, 10000 Zagreb</item>
      <item>APO, d.o.o., usluge zaštite okoliša, OIB 83995348543, Savska Cesta 41/IV, 10000 Zagreb</item>
      <item>Ilija Matešić, OIB 67923994403, Pape Ivana Pavla II, 21214 Kaštel Kambelovac zastupanog po punomoćniku Vinko Fabjanović</item>
      <item>Jurica Škaričić, OIB 52263340680, Trondheimska 3, 21000 Split</item>
      <item>PETROKEMIJA, d.d. tvornica gnojiva, OIB 24503685008, Aleja Vukovar 4, 44320 Kutina</item>
      <item>Antonio Parancin, OIB 04347855676, Pristeg 106, 23420 Benkovac</item>
      <item>ROTERM d.o.o. za projektiranje, nadzor i izvođenje termo instalacija, zastupanje i promet robom, OIB 79948849024, Marina Držića 8, 21000 Split</item>
      <item>Marko Tešija, OIB 90391121566, Donja Rupotina 5, 21210 Klis</item>
      <item>Fond za zaštitu okoliša i energetsku učinkovitost, OIB 85828625994, Ksaver 208, 10000 Zagreb</item>
      <item>NEZAVISNI SINDIKAT BRODOSPLIT, OIB 14234539944, Put Supavla 19, 21000 Split</item>
      <item>Vlado Oštrić, OIB 38746001159, Put sv. Lovre 3 b, 21214 Kaštel Lukšić</item>
      <item>AGENCIJA ZA INTEGRALNI TRANSPORT, društvo s ograničenom odgovornošću, OIB 42650506038, Heinzelova 51, 10000 Zagreb</item>
      <item>Financijska agencija, OIB 85821130368, Vrtni put 3, 10000 Zagreb</item>
      <item>Krunoslav Cerovac, OIB 41815715157, Brdo 4/B, 47000 Karlovac</item>
      <item>Antonija Čagalj, OIB 63512530777, Kučiće bb, 21208 Kučiće</item>
      <item>Jurica Piuk, OIB 62591097525, Ulica Domovinskog rata 1, 21210 Solin</item>
      <item>ČELIĆ d.o.o. za građevinarstvo, trgovinu, turizam, cestovni promet i remont, OIB 99049666260, Mosećka Ulica 42, 21000 Split</item>
      <item>GRAD KAŠTELA, OIB 08727843572, Braće Radić 1, 21212 Kaštel Sućurac</item>
      <item>MPPR d.o.o. za projektiranje, proizvodnju, trgovinu, vanjsku trgovinu i poslovne usluge, OIB 03517829065, Kukuljićeva 16/I, 21000 Split</item>
      <item>Ante Doždor, OIB 78860880233, Plemićeva 2, 10000 Zagreb</item>
    </derivirana_varijabla>
  </DomainObject.Predmet.StrankaListFormatedWithAdressOIB>
  <DomainObject.Predmet.StrankaListNazivFormated>
    <izvorni_sadrzaj>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izvorni_sadrzaj>
    <derivirana_varijabla naziv="DomainObject.Predmet.StrankaListNazivFormated_1">
      <item>HEP - Opskrba d.o.o. za opskrbu potrošača električnom, toplinskom energijom i plinom</item>
      <item>EUROTIM d.o.o.</item>
      <item>CIAN društvo s ograničenom odgovornošću za sanitarnu zaštitu čovjekove okoline</item>
      <item>VOX-VLADO d.o.o. za servis i trgovinu</item>
      <item>JELANA za trgovinu i usluge, društvo s ograničenom odgovornošću</item>
      <item>TEHNOMATERIJAL d.o.o. za trgovinu, građevinarstvo i usluge</item>
      <item>LASTVE, d.o.o. za trgovinu i usluge</item>
      <item>ADRIATIC-BLIZNA d.o.o.</item>
      <item>FAZOR za projektiranje, inženjering i proizvodnju društvo s ograničenom odgovornošću</item>
      <item>AGENCIJA ZA INTEGRALNI TRANSPORT, društvo s ograničenom odgovornošću</item>
      <item>SVOD, d.o.o. za građenje i trgovinu</item>
      <item>KOMUSPROMET trgovina i reciklaža d.o.o.</item>
      <item>OT-OPTIMA TELEKOM d.d. za telekomunikacije</item>
      <item>HŽ CARGO d.o.o. za prijevoz tereta</item>
      <item>Ustanova za zapošljavanje, rad i profesionalnu rehabilitaciju osoba s invaliditetom DES</item>
      <item>MATEJ KOMERC d.o.o. za trgovinu i turizam</item>
      <item>AKD-Zaštita d.o.o. za zaštitu osoba i imovine</item>
      <item>MEDITERAN-TRADING d.o.o. za trgovinu, turizam i proizvodnju</item>
      <item>DINGO za turizam, trgovinu i proizvodnju, društvo s ograničenom odgovornošću</item>
      <item>VODOVOD I KANALIZACIJA, društvo s ograničenom odgovornošću za vodoopskrbu, odvodnju i pročišćavanje otpadnih voda</item>
      <item>INSTITUT IGH, dioničko društvo za istraživanje i razvoj u graditeljstvu</item>
      <item>VERITAS, tvrtka za reviziju i konzalting d.o.o.</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JELANA za trgovinu i usluge, društvo s ograničenom odgovornošću</item>
      <item>PRIMAT d.o.o. za usluge i trgovinu</item>
      <item>C.I.O.M., društvo s ograničenom odgovornošću za proizvodnju, unutarnju i vanjsku trgovinu i usluge,</item>
      <item>GALEB - PROMET društvo s ograničenom odgovornošću za trgovinu</item>
      <item>ELEKTRIČAR, društvo s ograničenom odgovornošću za graditeljstvo turizam trgovinu i pružanja usluge turističke agencije</item>
      <item>ČISTOĆA društvo s ograničenom odgovornošću za obavljanje komunalnih djelatnosti održavanja čistoće i odlaganja komunaln</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POS, društvo s ograničenom odgovornošću za informatičke usluge</item>
      <item>Zagrebačka burza d.d.</item>
      <item>INTEHNA Zagreb d.o.o. za trgovinu i proizvodnju</item>
      <item>KEMIS-TERMOCLEAN d.o.o. za industrijska čišćenja i gospodarenja otpadom</item>
      <item>MESSER CROATIA PLIN Poduzeće za proizvodnju i prodaju tehničkih plinova d.o.o.</item>
      <item>ADRIATIC ZAGREB d.o.o. za financijske usluge</item>
      <item>BASLER OSIGURANJE ZAGREB dioničko društvo za osiguranje</item>
      <item>TEXT-PAPIR d.o.o. za trgovinu i usluge</item>
      <item>TRAST međunarodno otpremništvo, dioničko društvo</item>
      <item>KEMOKOP društvo s ograničenom odgovornošću za specijalni transport kemikalija</item>
      <item>METAL-DALMACIJA d.o.o. za proizvodnju, trgovinu i usluge</item>
      <item>BRAMONT izrada metalnih i alu proizvoda d.o.o.</item>
      <item>MINAX d.o.o. za građenje, trgovinu i usluge</item>
      <item>Siemens dioničko društvo za elektrotehniku</item>
      <item>OVV-Održavanje vučnih vozila, društvo s ograničenom odgovornošću</item>
      <item>PROPLIN d.o.o. za proizvodnju i trgovinu ukapljenim naftnim plinom</item>
      <item>ČEPO d. o. o. za proizvodnju, montažu, trgovinu, uvoz-izvoz</item>
      <item>BRODOMERKUR trgovina i usluge, dioničko društvo</item>
      <item>PRVI FAKTOR društvo s ograničenom odgovornošću za factoring</item>
      <item>OTP banka Hrvatska dioničko društvo</item>
      <item>HYPO-LEASING KROATIEN, društvo za financiranje, d.o.o.</item>
      <item>KONČAR - INSTITUT ZA ELEKTROTEHNIKU  d.d.</item>
      <item>DIA-PEN d.o.o. za proizvodnju, vanjskotrgovinski promet, trgovinu na veliko i usluge</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VENEFICA društvo s ograničenom odgovornošću za zastupanje</item>
      <item>VERITAS, tvrtka za reviziju i konzalting d.o.o.</item>
      <item>Hrvatski Telekom d.d.</item>
      <item>MARIS EKOLOGIJA I POLJOPRIVREDA društvo s ograničenom odgovornošću za proizvodnju, trgovinu i usluge</item>
      <item>HEP-Operator prijenosnog sustava d.o.o. za prijenos električne energije</item>
      <item>MILS, MLJEKARA SPLIT dioničko društvo</item>
      <item>UniCredit Leasing Croatia društvo s ograničenom odgovornošću za leasing</item>
      <item>SREDIŠNJE KLIRINŠKO DEPOZITARNO DRUŠTVO, dioničko društvo</item>
      <item>DALSTROJ dioničko društvo Tvornica alatnih strojeva, pribora i alata</item>
      <item>KOMUSPROMET trgovina i reciklaža d.o.o.</item>
      <item>ALSTOM HRVATSKA d.o.o. za proizvodnju, trgovinu, inženjering i usluge</item>
      <item>HYPO ALPE-ADRIA-BANK dioničko društvo</item>
      <item>JADRAN - METAL prerada sekundarnih sirovina d. d. "u stečaju"</item>
      <item>BOA E.L.L. d.o.o. za građenje, proizvodnju, trgovinu i usluge</item>
      <item>J.A.M. GROUP d.o.o. za turizam i usluge</item>
      <item>Agencija za upravljanje državnom imovinom</item>
      <item>VOLKSBANK d.d.</item>
      <item>ERSTE FACTORING d.o.o.</item>
      <item>ODVODNJA d.o.o. za trgovinu i usluge</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JADRAN - METAL prerada sekundarnih sirovina d. d. "u stečaju"</item>
      <item>LINGUA-SOFT d.o.o.</item>
      <item>MOZAIK KNJIGA društvo s ograničenom odgovornošću za nakladničku djelatnost i turistička agencija</item>
      <item>UNIVERZAL društvo s ograničenom odgovornošću za proizvodnju, gospodarenje otpadom, trgovinu i hotelijerstvo</item>
      <item>I M P K - Industrija metalnih proizvoda i konstrukcija d.o.o. za proizvodnju i usluge</item>
      <item>BRANIMIR-COMERCE društvo s ograničenom odgovornošću za trgovinu i usluge</item>
      <item>ŠPEDTOURS d.o.o. za unutrašnju i međunarodnu špediciju i carinsko posredovanje</item>
      <item>POTENCIJAL za inženjering i usluge društvo s ograničenom odgovornošću</item>
      <item>LUŠIJA d.o.o. za instalacijske radove i trgovinu, turistička agencija</item>
      <item>FROM društvo s ograničenom odgovornošću za građevinarstvo, ugostiteljstvo i trgovinu</item>
      <item>VISA-PROMET, d.o.o. za trgovinu i promet</item>
      <item>Hrvatska radiotelevizija</item>
      <item>ISCAR ALATI društvo s ograničenom odgovornošću za proizvodnju i trgovinu raznim alatima</item>
      <item>Hrvatske vode, pravna osoba za upravljanje vodama</item>
      <item>OKSID d.o.o. za proizvodnju, trgovinu i usluge</item>
      <item>GEOPROJEKT, dioničko društvo za geodetske poslove, građevinsko projektiranje i nadzor</item>
      <item>KPMG Croatia d.o.o. za reviziju</item>
      <item>HRVATSKI ZAVOD ZA ZDRAVSTVENO OSIGURANJE Područni ured Split</item>
      <item>APO, d.o.o., usluge zaštite okoliša</item>
      <item>Ilija Matešić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Ante Doždor</item>
    </derivirana_varijabla>
  </DomainObject.Predmet.StrankaListNazivFormated>
  <DomainObject.Predmet.StrankaListNazivFormatedOIB>
    <izvorni_sadrzaj>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izvorni_sadrzaj>
    <derivirana_varijabla naziv="DomainObject.Predmet.StrankaListNazivFormatedOIB_1">
      <item>HEP - Opskrba d.o.o. za opskrbu potrošača električnom, toplinskom energijom i plinom, OIB 63073332379</item>
      <item>EUROTIM d.o.o., OIB 41511343191</item>
      <item>CIAN društvo s ograničenom odgovornošću za sanitarnu zaštitu čovjekove okoline, OIB 04201603871</item>
      <item>VOX-VLADO d.o.o. za servis i trgovinu, OIB 67041271835</item>
      <item>JELANA za trgovinu i usluge, društvo s ograničenom odgovornošću, OIB 56403884393</item>
      <item>TEHNOMATERIJAL d.o.o. za trgovinu, građevinarstvo i usluge, OIB 00186927774</item>
      <item>LASTVE, d.o.o. za trgovinu i usluge, OIB 80714087504</item>
      <item>ADRIATIC-BLIZNA d.o.o., OIB 80385679206</item>
      <item>FAZOR za projektiranje, inženjering i proizvodnju društvo s ograničenom odgovornošću, OIB 05821722044</item>
      <item>AGENCIJA ZA INTEGRALNI TRANSPORT, društvo s ograničenom odgovornošću, OIB 42650506038</item>
      <item>SVOD, d.o.o. za građenje i trgovinu, OIB 24958826983</item>
      <item>KOMUSPROMET trgovina i reciklaža d.o.o., OIB 75646042222</item>
      <item>OT-OPTIMA TELEKOM d.d. za telekomunikacije, OIB 36004425025</item>
      <item>HŽ CARGO d.o.o. za prijevoz tereta, OIB 08720210702</item>
      <item>Ustanova za zapošljavanje, rad i profesionalnu rehabilitaciju osoba s invaliditetom DES, OIB 23754648622</item>
      <item>MATEJ KOMERC d.o.o. za trgovinu i turizam, OIB 11823238996</item>
      <item>AKD-Zaštita d.o.o. za zaštitu osoba i imovine, OIB 09253797076</item>
      <item>MEDITERAN-TRADING d.o.o. za trgovinu, turizam i proizvodnju, OIB 51191000615</item>
      <item>DINGO za turizam, trgovinu i proizvodnju, društvo s ograničenom odgovornošću, OIB 99726761415</item>
      <item>VODOVOD I KANALIZACIJA, društvo s ograničenom odgovornošću za vodoopskrbu, odvodnju i pročišćavanje otpadnih voda, OIB 56826138353</item>
      <item>INSTITUT IGH, dioničko društvo za istraživanje i razvoj u graditeljstvu, OIB 79766124714</item>
      <item>VERITAS, tvrtka za reviziju i konzalting d.o.o., OIB 17196896730</item>
      <item>GRAĐEVINSKA INDUSTRIJA-RUDARSTVO-KAMENARSTVO KALUN d.d. za proizvodnju vapna, tehničkog kamena i betona, OIB 34158554107</item>
      <item>KAESER KOMPRESSOREN trgovina i usluge d. o. o., OIB 42572807012</item>
      <item>HRVATSKI ZAVOD ZA MIROVINSKO OSIGURANJE, OIB 84397956623</item>
      <item>PETROKEMIJA, d.d. tvornica gnojiva, OIB 24503685008</item>
      <item>PREDIKAT d.o.o. za komunikacijski menadžment, OIB 26510647511</item>
      <item>DOMIS društvo s ograničenom odgovornošću za proizvodnju, reciklažu, trgovinu i usluge, OIB 07253968583</item>
      <item>CIAN društvo s ograničenom odgovornošću za sanitarnu zaštitu čovjekove okoline, OIB 04201603871</item>
      <item>EURO DAUS 1963 dioničko društvo za trgovinu, servis vozila i putničke agencije, OIB 76091191033</item>
      <item>JELANA za trgovinu i usluge, društvo s ograničenom odgovornošću, OIB 56403884393</item>
      <item>PRIMAT d.o.o. za usluge i trgovinu, OIB 30408759840</item>
      <item>C.I.O.M., društvo s ograničenom odgovornošću za proizvodnju, unutarnju i vanjsku trgovinu i usluge,, OIB 32900007680</item>
      <item>GALEB - PROMET društvo s ograničenom odgovornošću za trgovinu, OIB 96627817240</item>
      <item>ELEKTRIČAR, društvo s ograničenom odgovornošću za graditeljstvo turizam trgovinu i pružanja usluge turističke agencije, OIB 49718474285</item>
      <item>ČISTOĆA društvo s ograničenom odgovornošću za obavljanje komunalnih djelatnosti održavanja čistoće i odlaganja komunaln, OIB 38812451417</item>
      <item>CROATIA osiguranje d.d., OIB 26187994862</item>
      <item>PRALIJA TRADE društvo s ograničenom odgovornošću za trgovinu, turizam, projektiranje i preradu industrijskih optadaka, OIB 67216723026</item>
      <item>ONEUMGRAF d.o.o. za grafičku djelatnost, trgovinu i usluge, OIB 92725885469</item>
      <item>CAPRICORNO, društvo s ograničenom odgovornošću za trgovinu, OIB 09517317411</item>
      <item>HEP-Operator distribucijskog sustava d.o.o. za distribuciju i opskrbu električne energije ELEKTRODALMACIJA SPLIT, OIB 46830600751</item>
      <item>POS, društvo s ograničenom odgovornošću za informatičke usluge, OIB 84938865556</item>
      <item>Zagrebačka burza d.d., OIB 84368186611</item>
      <item>INTEHNA Zagreb d.o.o. za trgovinu i proizvodnju, OIB 37327565128</item>
      <item>KEMIS-TERMOCLEAN d.o.o. za industrijska čišćenja i gospodarenja otpadom, OIB 47719259482</item>
      <item>MESSER CROATIA PLIN Poduzeće za proizvodnju i prodaju tehničkih plinova d.o.o., OIB 32179081874</item>
      <item>ADRIATIC ZAGREB d.o.o. za financijske usluge, OIB 36856583241</item>
      <item>BASLER OSIGURANJE ZAGREB dioničko društvo za osiguranje, OIB 59706054982</item>
      <item>TEXT-PAPIR d.o.o. za trgovinu i usluge, OIB 45878059290</item>
      <item>TRAST međunarodno otpremništvo, dioničko društvo, OIB 93225891495</item>
      <item>KEMOKOP društvo s ograničenom odgovornošću za specijalni transport kemikalija, OIB 12916703731</item>
      <item>METAL-DALMACIJA d.o.o. za proizvodnju, trgovinu i usluge, OIB 43296402613</item>
      <item>BRAMONT izrada metalnih i alu proizvoda d.o.o., OIB 66705884086</item>
      <item>MINAX d.o.o. za građenje, trgovinu i usluge, OIB 03335759746</item>
      <item>Siemens dioničko društvo za elektrotehniku, OIB 12673471493</item>
      <item>OVV-Održavanje vučnih vozila, društvo s ograničenom odgovornošću, OIB 32246690065</item>
      <item>PROPLIN d.o.o. za proizvodnju i trgovinu ukapljenim naftnim plinom, OIB 69737351025</item>
      <item>ČEPO d. o. o. za proizvodnju, montažu, trgovinu, uvoz-izvoz, OIB 51141867905</item>
      <item>BRODOMERKUR trgovina i usluge, dioničko društvo, OIB 33956120458</item>
      <item>PRVI FAKTOR društvo s ograničenom odgovornošću za factoring, OIB 63278028623</item>
      <item>OTP banka Hrvatska dioničko društvo, OIB 52508873833</item>
      <item>HYPO-LEASING KROATIEN, društvo za financiranje, d.o.o., OIB 87064273078</item>
      <item>KONČAR - INSTITUT ZA ELEKTROTEHNIKU  d.d., OIB 37724368086</item>
      <item>DIA-PEN d.o.o. za proizvodnju, vanjskotrgovinski promet, trgovinu na veliko i usluge, OIB 43318080627</item>
      <item>DINGO za turizam, trgovinu i proizvodnju, društvo s ograničenom odgovornošću, OIB 99726761415</item>
      <item>TIMONT društvo s ograničenom odgovornošću za proizvodnju proizvoda od metala i trgovinu, OIB 04115350526</item>
      <item>EMO - COMMERCE - SPLIT društvo ograničene odgovornosti za izvođenje brodograđevnih radova i usluga, OIB 15289050579</item>
      <item>MEDITERAN-TRADING d.o.o. za trgovinu, turizam i proizvodnju, OIB 51191000615</item>
      <item>B. METAL d. o. o. za trgovinu i usluge, OIB 81035113337</item>
      <item>IZODAL društvo s ograničenom odgovornošću za završne radove u građevinarstvu, OIB 07085868781</item>
      <item>OT-OPTIMA TELEKOM d.d. za telekomunikacije, OIB 36004425025</item>
      <item>PROMONA, d.o.o. za informatičke sustave, OIB 96037409876</item>
      <item>VIPnet, društvo s ograničenom odgovornošću za usluge javnih telekomunikacija, OIB 29524210204</item>
      <item>ELEKTROKOVINA ADRIA, d.o.o. za izradu, prodaju, montažu i popravak elektrotehničkih proizvoda, OIB 86742905038</item>
      <item>HŽ INFRASTRUKTURA d.o.o. za upravljanje, održavanje i izgradnju željezničke infrastrukture, OIB 39901919995</item>
      <item>VENEFICA društvo s ograničenom odgovornošću za zastupanje, OIB 69175273177</item>
      <item>VERITAS, tvrtka za reviziju i konzalting d.o.o., OIB 17196896730</item>
      <item>Hrvatski Telekom d.d., OIB 81793146560</item>
      <item>MARIS EKOLOGIJA I POLJOPRIVREDA društvo s ograničenom odgovornošću za proizvodnju, trgovinu i usluge, OIB 88835556414</item>
      <item>HEP-Operator prijenosnog sustava d.o.o. za prijenos električne energije, OIB 13148821633</item>
      <item>MILS, MLJEKARA SPLIT dioničko društvo, OIB 08214458449</item>
      <item>UniCredit Leasing Croatia društvo s ograničenom odgovornošću za leasing, OIB 18736141210</item>
      <item>SREDIŠNJE KLIRINŠKO DEPOZITARNO DRUŠTVO, dioničko društvo, OIB 64406809162</item>
      <item>DALSTROJ dioničko društvo Tvornica alatnih strojeva, pribora i alata, OIB 43458781581</item>
      <item>KOMUSPROMET trgovina i reciklaža d.o.o., OIB 75646042222</item>
      <item>ALSTOM HRVATSKA d.o.o. za proizvodnju, trgovinu, inženjering i usluge, OIB 80201809377</item>
      <item>HYPO ALPE-ADRIA-BANK dioničko društvo, OIB 14036333877</item>
      <item>JADRAN - METAL prerada sekundarnih sirovina d. d. "u stečaju", OIB 75144446829</item>
      <item>BOA E.L.L. d.o.o. za građenje, proizvodnju, trgovinu i usluge, OIB 48182689327</item>
      <item>J.A.M. GROUP d.o.o. za turizam i usluge, OIB 84961446693</item>
      <item>Agencija za upravljanje državnom imovinom, OIB 75666130770</item>
      <item>VOLKSBANK d.d., OIB 78427478595</item>
      <item>ERSTE FACTORING d.o.o., OIB 10194059689</item>
      <item>ODVODNJA d.o.o. za trgovinu i usluge, OIB 17323637115</item>
      <item>TRAST d.d., OIB 93225891495</item>
      <item>OVV-Održavanje vučnih vozila, društvo s ograničenom odgovornošću, OIB 32246690065</item>
      <item>PRVI FAKTOR društvo s ograničenom odgovornošću za factoring, OIB 63278028623</item>
      <item>DIA-PEN d.o.o. za proizvodnju, vanjskotrgovinski promet, trgovinu na veliko i usluge, OIB 43318080627</item>
      <item>PROMONA, d.o.o. za informatičke sustave, OIB 96037409876</item>
      <item>JADRAN - METAL prerada sekundarnih sirovina d. d. "u stečaju", OIB 75144446829</item>
      <item>LINGUA-SOFT d.o.o., OIB 57552096233</item>
      <item>MOZAIK KNJIGA društvo s ograničenom odgovornošću za nakladničku djelatnost i turistička agencija, OIB 57010186553</item>
      <item>UNIVERZAL društvo s ograničenom odgovornošću za proizvodnju, gospodarenje otpadom, trgovinu i hotelijerstvo, OIB 71843925886</item>
      <item>I M P K - Industrija metalnih proizvoda i konstrukcija d.o.o. za proizvodnju i usluge, OIB 79967698402</item>
      <item>BRANIMIR-COMERCE društvo s ograničenom odgovornošću za trgovinu i usluge, OIB 65894377902</item>
      <item>ŠPEDTOURS d.o.o. za unutrašnju i međunarodnu špediciju i carinsko posredovanje, OIB 31430550836</item>
      <item>POTENCIJAL za inženjering i usluge društvo s ograničenom odgovornošću, OIB 80072940561</item>
      <item>LUŠIJA d.o.o. za instalacijske radove i trgovinu, turistička agencija, OIB 23986299087</item>
      <item>FROM društvo s ograničenom odgovornošću za građevinarstvo, ugostiteljstvo i trgovinu, OIB 02187261231</item>
      <item>VISA-PROMET, d.o.o. za trgovinu i promet, OIB 68171831849</item>
      <item>Hrvatska radiotelevizija, OIB 68419124305</item>
      <item>ISCAR ALATI društvo s ograničenom odgovornošću za proizvodnju i trgovinu raznim alatima, OIB 42440962203</item>
      <item>Hrvatske vode, pravna osoba za upravljanje vodama, OIB 28921383001</item>
      <item>OKSID d.o.o. za proizvodnju, trgovinu i usluge, OIB 45126648126</item>
      <item>GEOPROJEKT, dioničko društvo za geodetske poslove, građevinsko projektiranje i nadzor, OIB 25623466485</item>
      <item>KPMG Croatia d.o.o. za reviziju, OIB 20963249418</item>
      <item>HRVATSKI ZAVOD ZA ZDRAVSTVENO OSIGURANJE Područni ured Split, OIB 02958272670</item>
      <item>APO, d.o.o., usluge zaštite okoliša, OIB 83995348543</item>
      <item>Ilija Matešić, OIB 67923994403</item>
      <item>Jurica Škaričić, OIB 52263340680</item>
      <item>PETROKEMIJA, d.d. tvornica gnojiva, OIB 24503685008</item>
      <item>Antonio Parancin, OIB 04347855676</item>
      <item>ROTERM d.o.o. za projektiranje, nadzor i izvođenje termo instalacija, zastupanje i promet robom, OIB 79948849024</item>
      <item>Marko Tešija, OIB 90391121566</item>
      <item>Fond za zaštitu okoliša i energetsku učinkovitost, OIB 85828625994</item>
      <item>NEZAVISNI SINDIKAT BRODOSPLIT, OIB 14234539944</item>
      <item>Vlado Oštrić, OIB 38746001159</item>
      <item>AGENCIJA ZA INTEGRALNI TRANSPORT, društvo s ograničenom odgovornošću, OIB 42650506038</item>
      <item>Financijska agencija, OIB 85821130368</item>
      <item>Krunoslav Cerovac, OIB 41815715157</item>
      <item>Antonija Čagalj, OIB 63512530777</item>
      <item>Jurica Piuk, OIB 62591097525</item>
      <item>ČELIĆ d.o.o. za građevinarstvo, trgovinu, turizam, cestovni promet i remont, OIB 99049666260</item>
      <item>GRAD KAŠTELA, OIB 08727843572</item>
      <item>MPPR d.o.o. za projektiranje, proizvodnju, trgovinu, vanjsku trgovinu i poslovne usluge, OIB 03517829065</item>
      <item>Ante Doždor, OIB 78860880233</item>
    </derivirana_varijabla>
  </DomainObject.Predmet.StrankaListNazivFormatedOIB>
  <DomainObject.Predmet.ProtuStrankaListFormated>
    <izvorni_sadrzaj>
      <item>ŽELJEZARA SPLIT poduzeće za proizvodnju i preradu čelika d.d. "u stečaju"</item>
    </izvorni_sadrzaj>
    <derivirana_varijabla naziv="DomainObject.Predmet.ProtuStrankaListFormated_1">
      <item>ŽELJEZARA SPLIT poduzeće za proizvodnju i preradu čelika d.d. "u stečaju"</item>
    </derivirana_varijabla>
  </DomainObject.Predmet.ProtuStrankaListFormated>
  <DomainObject.Predmet.ProtuStrankaListFormatedOIB>
    <izvorni_sadrzaj>
      <item>ŽELJEZARA SPLIT poduzeće za proizvodnju i preradu čelika d.d. "u stečaju", OIB 96423434291</item>
    </izvorni_sadrzaj>
    <derivirana_varijabla naziv="DomainObject.Predmet.ProtuStrankaListFormatedOIB_1">
      <item>ŽELJEZARA SPLIT poduzeće za proizvodnju i preradu čelika d.d. "u stečaju", OIB 96423434291</item>
    </derivirana_varijabla>
  </DomainObject.Predmet.ProtuStrankaListFormatedOIB>
  <DomainObject.Predmet.ProtuStrankaListFormatedWithAdress>
    <izvorni_sadrzaj>
      <item>ŽELJEZARA SPLIT poduzeće za proizvodnju i preradu čelika d.d. "u stečaju", Cesta dr. Franje Tuđmana bb, 21212 Kaštel Sućurac</item>
    </izvorni_sadrzaj>
    <derivirana_varijabla naziv="DomainObject.Predmet.ProtuStrankaListFormatedWithAdress_1">
      <item>ŽELJEZARA SPLIT poduzeće za proizvodnju i preradu čelika d.d. "u stečaju", Cesta dr. Franje Tuđmana bb, 21212 Kaštel Sućurac</item>
    </derivirana_varijabla>
  </DomainObject.Predmet.ProtuStrankaListFormatedWithAdress>
  <DomainObject.Predmet.ProtuStrankaListFormatedWithAdressOIB>
    <izvorni_sadrzaj>
      <item>ŽELJEZARA SPLIT poduzeće za proizvodnju i preradu čelika d.d. "u stečaju", OIB 96423434291, Cesta dr. Franje Tuđmana bb, 21212 Kaštel Sućurac</item>
    </izvorni_sadrzaj>
    <derivirana_varijabla naziv="DomainObject.Predmet.ProtuStrankaListFormatedWithAdressOIB_1">
      <item>ŽELJEZARA SPLIT poduzeće za proizvodnju i preradu čelika d.d. "u stečaju", OIB 96423434291, Cesta dr. Franje Tuđmana bb, 21212 Kaštel Sućurac</item>
    </derivirana_varijabla>
  </DomainObject.Predmet.ProtuStrankaListFormatedWithAdressOIB>
  <DomainObject.Predmet.ProtuStrankaListNazivFormated>
    <izvorni_sadrzaj>
      <item>ŽELJEZARA SPLIT poduzeće za proizvodnju i preradu čelika d.d. "u stečaju"</item>
    </izvorni_sadrzaj>
    <derivirana_varijabla naziv="DomainObject.Predmet.ProtuStrankaListNazivFormated_1">
      <item>ŽELJEZARA SPLIT poduzeće za proizvodnju i preradu čelika d.d. "u stečaju"</item>
    </derivirana_varijabla>
  </DomainObject.Predmet.ProtuStrankaListNazivFormated>
  <DomainObject.Predmet.ProtuStrankaListNazivFormatedOIB>
    <izvorni_sadrzaj>
      <item>ŽELJEZARA SPLIT poduzeće za proizvodnju i preradu čelika d.d. "u stečaju", OIB 96423434291</item>
    </izvorni_sadrzaj>
    <derivirana_varijabla naziv="DomainObject.Predmet.ProtuStrankaListNazivFormatedOIB_1">
      <item>ŽELJEZARA SPLIT poduzeće za proizvodnju i preradu čelika d.d. "u stečaju", OIB 96423434291</item>
    </derivirana_varijabla>
  </DomainObject.Predmet.ProtuStrankaListNazivFormatedOIB>
  <DomainObject.Predmet.OstaliList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 punomoćnik sudionika u postupku EUROTIM d.o.o.</item>
      <item>TONI VUKIČEVIĆ</item>
      <item>Zdenko Gudelj</item>
      <item>Dr. Silvio Ćurin</item>
      <item>Mislav Milas punomoćnik sudionika u postupku ADRIATIC-BLIZNA d.o.o.</item>
      <item>Odvjetničko društvo Smolčić i Partneri, d.o.o. punomoćnik sudionika u postupku AGENCIJA ZA INTEGRALNI TRANSPORT, društvo s ograničenom odgovornošću</item>
      <item>Gordana Vuković</item>
      <item>Dino Puljić punomoćnik sudionika u postupku Ustanova za zapošljavanje, rad i profesionalnu rehabilitaciju osoba s invaliditetom DES</item>
      <item>Ilana Grčić punomoćnik sudionika u postupku MATEJ KOMERC d.o.o. za trgovinu i turizam</item>
      <item>Odvjetničko društvo Hanžeković &amp; Partneri društvo s ograničenom odgovornošću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item>
      <item>MIRKO DRAŠKOVIĆ</item>
      <item>Zajednički odvjetnički ured VINKO LJUBIČIĆ I ŽELJKO VRDOLJAK</item>
      <item>Odvjetničko društvo PRIMORAC I PARTNERI, j.t.d. punomoćnik sudionika u postupku GRAĐEVINSKA INDUSTRIJA-RUDARSTVO-KAMENARSTVO KALUN d.d. za proizvodnju vapna, tehničkog kamena i betona</item>
      <item>Mijo Jeličić</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item>
      <item>MAĐARIĆ &amp; LUI - odvjetničko društvo d.o.o.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punomoćnik sudionika u postupku KEMOKOP društvo s ograničenom odgovornošću za specijalni transport kemikalija</item>
      <item>ODVJETNIČKO DRUŠTVO PLEŠNAR &amp; PARTNERI - u likvidaciji</item>
      <item>Krešimir Čurković</item>
      <item>Goran Radišić</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item>
      <item>Odvjetničko društvo ŠIŠKO i partneri, j.t.d. punomoćnik sudionika u postupku OTP banka Hrvatska dioničko društvo</item>
      <item>JADRANKA DUVNJAK</item>
      <item>Budislav Angjelinović punomoćnik sudionika u postupku TIMONT društvo s ograničenom odgovornošću za proizvodnju proizvoda od metala i trgovinu</item>
      <item>Tihomir Luetić</item>
      <item>JELENA ĆURKOVIĆ GOŠOVIĆ</item>
      <item>Duje Nazlić punomoćnik sudionika u postupku B. METAL d. o. o. za trgovinu i usluge</item>
      <item>Odvjetničko društvo Ivančević i partneri, javno trgovačko društvo</item>
      <item>Meri Juričko punomoćnik sudionika u postupku MILS, MLJEKARA SPLIT dioničko društvo</item>
      <item>GORDANA LUKANOVIĆ POPOVIĆ</item>
      <item>TAMARA MUŠNJAK ŠPIŠIĆ punomoćnik sudionika u postupku ALSTOM HRVATSKA d.o.o. za proizvodnju, trgovinu, inženjering i usluge</item>
      <item>Mišo Živaljić</item>
      <item>Dragan Boljat</item>
      <item>Nives Miljuš</item>
      <item>IVICA PARLOV</item>
      <item>Darko Varnica punomoćnik sudionika u postupku FROM društvo s ograničenom odgovornošću za građevinarstvo, ugostiteljstvo i trgovinu</item>
      <item>ECIJA KULJIŠ BAJIĆ i MERI  BLASLOV PAVASOVIĆ</item>
      <item>Mišo Živaljić</item>
      <item>Tihomir Luetić</item>
      <item>PAVIŠA MAROVIĆ</item>
      <item>Vladimir Modrić</item>
      <item>MIRKO DRAŠKOVIĆ punomoćnik sudionika u postupku J.A.M. GROUP d.o.o. za turizam i usluge</item>
      <item>ODVJETNIČKO DRUŠTVO GLINSKA &amp; MIŠKOVIĆ društvo s ograničenom odgovornošću</item>
      <item>Nives Miljuš</item>
      <item>Vinko Samardžić</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item>
      <item>Marin Budimir</item>
      <item>Iris Franić-Tomić</item>
      <item>Zajednički odvjetnički ured JOSIP JANKOVIĆ i MATE BURAZIN</item>
      <item>Jadranko Vidović punomoćnik sudionika u postupku ŠPEDTOURS d.o.o. za unutrašnju i međunarodnu špediciju i carinsko posredovanje</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punomoćnik sudionika u postupku GEOPROJEKT, dioničko društvo za geodetske poslove, građevinsko projektiranje i nadzor</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 punomoćnik sudionika u postupku UNIVERZAL društvo s ograničenom odgovornošću za proizvodnju, gospodarenje otpadom, trgovinu i hotelijerstvo</item>
      <item>Sanda Lukić dipl.iur.</item>
      <item>Draško Stazić</item>
      <item>Ante Glamuzina, odvjetnik</item>
      <item>Općinski sud u Splitu</item>
      <item>Andrej Sablić punomoćnik sudionika u postupku JADRAN - METAL prerada sekundarnih sirovina d. d. "u stečaju"</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 punomoćnik sudionika u postupku TIMONT društvo s ograničenom odgovornošću za proizvodnju proizvoda od metala i trgovinu</item>
      <item>Vinko Fabjanović punomoćnik sudionika u postupku Ilija Matešić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Formated>
  <DomainObject.Predmet.OstaliList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 punomoćnik sudionika u postupku EUROTIM d.o.o.</item>
      <item>TONI VUKIČEVIĆ</item>
      <item>Zdenko Gudelj</item>
      <item>Dr. Silvio Ćurin, OIB 42669674962</item>
      <item>Mislav Milas, OIB 87552707608 punomoćnik sudionika u postupku ADRIATIC-BLIZNA d.o.o.</item>
      <item>Odvjetničko društvo Smolčić i Partneri, d.o.o., OIB 83235711186 punomoćnik sudionika u postupku AGENCIJA ZA INTEGRALNI TRANSPORT, društvo s ograničenom odgovornošću</item>
      <item>Gordana Vuković, OIB 22392609572</item>
      <item>Dino Puljić punomoćnik sudionika u postupku Ustanova za zapošljavanje, rad i profesionalnu rehabilitaciju osoba s invaliditetom DES</item>
      <item>Ilana Grčić, OIB 30182763166 punomoćnik sudionika u postupku MATEJ KOMERC d.o.o. za trgovinu i turizam</item>
      <item>Odvjetničko društvo Hanžeković &amp; Partneri društvo s ograničenom odgovornošću, OIB 85127306373 punomoćnik sudionika u postupku AKD-Zaštita d.o.o. za zaštitu osoba i imovine</item>
      <item>Tomislav Krka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item>
      <item>Vinko Samardžić, OIB 51470568169</item>
      <item>MIRKO DRAŠKOVIĆ</item>
      <item>Zajednički odvjetnički ured VINKO LJUBIČIĆ I ŽELJKO VRDOLJAK, OIB </item>
      <item>Odvjetničko društvo PRIMORAC I PARTNERI, j.t.d., OIB 73118313420 punomoćnik sudionika u postupku GRAĐEVINSKA INDUSTRIJA-RUDARSTVO-KAMENARSTVO KALUN d.d. za proizvodnju vapna, tehničkog kamena i betona</item>
      <item>Mijo Jeličić, OIB 71855290129</item>
      <item>Ante Ćurković</item>
      <item>Zajednički odvjetnički ured odvj.DARKO  ŠUPER, IVICA KOVAČEVIĆ &amp; BRANKO RABAR</item>
      <item>ANTE GLAMUZINA</item>
      <item>MANDA BANOVIĆ punomoćnik sudionika u postupku GALEB - PROMET društvo s ograničenom odgovornošću za trgovinu</item>
      <item>DAVOR DRMIĆ punomoćnik sudionika u postupku PREDIKAT d.o.o. za komunikacijski menadžment</item>
      <item>IVAN STRINIĆ</item>
      <item>ŽUPANIJSKO DRŽAVNO ODVJETNIŠVO SPLIT, Građansko upravni odjel, OIB 70793241859</item>
      <item>MAĐARIĆ &amp; LUI - odvjetničko društvo d.o.o., OIB 27355904472 punomoćnik sudionika u postupku Zagrebačka burza d.d.</item>
      <item>Davor Grgić punomoćnik sudionika u postupku KEMIS-TERMOCLEAN d.o.o. za industrijska čišćenja i gospodarenja otpadom</item>
      <item>Zajednički odvjetnički ured, odvjetnik Mladen Golojuh</item>
      <item>dr.sc.iur. GORDANA BRČIĆ</item>
      <item>Ivo Staničić punomoćnik sudionika u postupku BASLER OSIGURANJE ZAGREB dioničko društvo za osiguranje</item>
      <item>Marina Tončić - Bota punomoćnik sudionika u postupku TRAST međunarodno otpremništvo, dioničko društvo</item>
      <item>ODVJETNIČKO DRUŠTVO BUDIN-PENIĆ-SKERLEV javno trgovačko društva, OIB 16547109844 punomoćnik sudionika u postupku KEMOKOP društvo s ograničenom odgovornošću za specijalni transport kemikalija</item>
      <item>ODVJETNIČKO DRUŠTVO PLEŠNAR &amp; PARTNERI - u likvidaciji, OIB 65324836826</item>
      <item>Krešimir Čurković</item>
      <item>Goran Radišić, OIB 02199992335</item>
      <item>Zajednički odvjetnički ured odvjetnici MARIJAN BETLACH i KREŠIMIR BOGDAN punomoćnik sudionika u postupku ČEPO d. o. o. za proizvodnju, montažu, trgovinu, uvoz-izvoz</item>
      <item>SANJA PAIĆ punomoćnik sudionika u postupku MINAX d.o.o. za građenje, trgovinu i usluge</item>
      <item>Ognjen Frangeš, OIB 34497977683</item>
      <item>Odvjetničko društvo ŠIŠKO i partneri, j.t.d., OIB 20314590488 punomoćnik sudionika u postupku OTP banka Hrvatska dioničko društvo</item>
      <item>JADRANKA DUVNJAK</item>
      <item>Budislav Angjelinović punomoćnik sudionika u postupku TIMONT društvo s ograničenom odgovornošću za proizvodnju proizvoda od metala i trgovinu</item>
      <item>Tihomir Luetić, OIB 21180144708</item>
      <item>JELENA ĆURKOVIĆ GOŠOVIĆ</item>
      <item>Duje Nazlić, OIB 37295286102 punomoćnik sudionika u postupku B. METAL d. o. o. za trgovinu i usluge</item>
      <item>Odvjetničko društvo Ivančević i partneri, javno trgovačko društvo, OIB 16489228668</item>
      <item>Meri Juričko, OIB 50702238975 punomoćnik sudionika u postupku MILS, MLJEKARA SPLIT dioničko društvo</item>
      <item>GORDANA LUKANOVIĆ POPOVIĆ</item>
      <item>TAMARA MUŠNJAK ŠPIŠIĆ punomoćnik sudionika u postupku ALSTOM HRVATSKA d.o.o. za proizvodnju, trgovinu, inženjering i usluge</item>
      <item>Mišo Živaljić, OIB 00705338100</item>
      <item>Dragan Boljat</item>
      <item>Nives Miljuš, OIB 86253824596</item>
      <item>IVICA PARLOV</item>
      <item>Darko Varnica punomoćnik sudionika u postupku FROM društvo s ograničenom odgovornošću za građevinarstvo, ugostiteljstvo i trgovinu</item>
      <item>ECIJA KULJIŠ BAJIĆ i MERI  BLASLOV PAVASOVIĆ</item>
      <item>Mišo Živaljić, OIB 00705338100</item>
      <item>Tihomir Luetić, OIB 21180144708</item>
      <item>PAVIŠA MAROVIĆ</item>
      <item>Vladimir Modrić, OIB 30247557213</item>
      <item>MIRKO DRAŠKOVIĆ punomoćnik sudionika u postupku J.A.M. GROUP d.o.o. za turizam i usluge</item>
      <item>ODVJETNIČKO DRUŠTVO GLINSKA &amp; MIŠKOVIĆ društvo s ograničenom odgovornošću, OIB 23426318088</item>
      <item>Nives Miljuš</item>
      <item>Vinko Samardžić, OIB 51470568169</item>
      <item>Ivan Strinić</item>
      <item>Martina Tončić - Bota punomoćnik sudionika u postupku TRAST d.d.</item>
      <item>Nediljko Ivančević punomoćnik sudionika u postupku MARIS EKOLOGIJA I POLJOPRIVREDA društvo s ograničenom odgovornošću za proizvodnju, trgovinu i usluge</item>
      <item>Dragan Boljat</item>
      <item>Odvjetnički ured POLDAN, GATARA, DIZDAREVIĆ punomoćnik sudionika u postupku LINGUA-SOFT d.o.o.</item>
      <item>Maja Špoljarić punomoćnik sudionika u postupku UNIVERZAL društvo s ograničenom odgovornošću za proizvodnju, gospodarenje otpadom, trgovinu i hotelijerstvo</item>
      <item>Boris Anišić punomoćnik sudionika u postupku MOZAIK KNJIGA društvo s ograničenom odgovornošću za nakladničku djelatnost i turistička agencija</item>
      <item>KLAIĆ I KLAIĆ odvjetničko društvo, OIB 04189136759</item>
      <item>Marin Budimir, OIB 75314951924</item>
      <item>Iris Franić-Tomić</item>
      <item>Zajednički odvjetnički ured JOSIP JANKOVIĆ i MATE BURAZIN</item>
      <item>Jadranko Vidović, OIB 59002364613 punomoćnik sudionika u postupku ŠPEDTOURS d.o.o. za unutrašnju i međunarodnu špediciju i carinsko posredovanje</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 punomoćnik sudionika u postupku PRIMAT d.o.o. za usluge i trgovinu</item>
      <item>Branko Nenadić punomoćnik sudionika u postupku OKSID d.o.o. za proizvodnju, trgovinu i usluge</item>
      <item>Odvjetničko društvo MATULIĆ, BILIĆ I PARTNERI, j.t.d., OIB 25781343234 punomoćnik sudionika u postupku GEOPROJEKT, dioničko društvo za geodetske poslove, građevinsko projektiranje i nadzor</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 punomoćnik sudionika u postupku UNIVERZAL društvo s ograničenom odgovornošću za proizvodnju, gospodarenje otpadom, trgovinu i hotelijerstvo</item>
      <item>Sanda Lukić dipl.iur.</item>
      <item>Draško Stazić, OIB 19838997198</item>
      <item>Ante Glamuzina, odvjetnik</item>
      <item>Općinski sud u Splitu, OIB 61980608934</item>
      <item>Andrej Sablić, OIB 28866778979 punomoćnik sudionika u postupku JADRAN - METAL prerada sekundarnih sirovina d. d. "u stečaju"</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 punomoćnik sudionika u postupku TIMONT društvo s ograničenom odgovornošću za proizvodnju proizvoda od metala i trgovinu</item>
      <item>Vinko Fabjanović, OIB 01154302117 punomoćnik sudionika u postupku Ilija Matešić</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FormatedOIB>
  <DomainObject.Predmet.OstaliListFormatedWithAdress>
    <izvorni_sadrzaj>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izvorni_sadrzaj>
    <derivirana_varijabla naziv="DomainObject.Predmet.OstaliListFormatedWithAdress_1">
      <item>Trgovački sud  u Splitu Registarski odjel, Sukoišanska 6, 21000 Split</item>
      <item>NARODNE NOVINE, dioničko društvo za izdavanje i tiskanje Službenog lista Republike Hrvatske, službenih i drugih obrazaca te , Savski Gaj XIII. put 6, 10000 Zagreb</item>
      <item>HYPO ALPE-ADRIA-BANK dioničko društvo,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Domovinskog rata 27/I, 21000 Split</item>
      <item>Mislav Milas, Gundulićeva 26a/III, 21000 Split punomoćnik sudionika u postupku ADRIATIC-BLIZNA d.o.o.</item>
      <item>Odvjetničko društvo Smolčić i Partneri, d.o.o., Jurišićeva 23, 10000 Zagreb punomoćnik sudionika u postupku AGENCIJA ZA INTEGRALNI TRANSPORT, društvo s ograničenom odgovornošću</item>
      <item>Gordana Vuković, Četvrt Žarka Dražojevića 1A, 21310 Omiš</item>
      <item>Dino Puljić, Domovinskog rata 27, 21000 Split punomoćnik sudionika u postupku Ustanova za zapošljavanje, rad i profesionalnu rehabilitaciju osoba s invaliditetom DES</item>
      <item>Ilana Grčić, Put Žnjana 24 A, 21000 Split punomoćnik sudionika u postupku MATEJ KOMERC d.o.o. za trgovinu i turizam</item>
      <item>Odvjetničko društvo Hanžeković &amp; Partneri društvo s ograničenom odgovornošću,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Kavanjinova 5/II, 21000 Split</item>
      <item>MIRKO DRAŠKOVIĆ, Bana Berislavića 15, 21000 Split</item>
      <item>Zajednički odvjetnički ured VINKO LJUBIČIĆ I ŽELJKO VRDOLJAK, Sukoišanska 4, 21000 Split</item>
      <item>Odvjetničko društvo PRIMORAC I PARTNERI, j.t.d., Trg hrvatske bratske zajednice 2/B, Split punomoćnik sudionika u postupku GRAĐEVINSKA INDUSTRIJA-RUDARSTVO-KAMENARSTVO KALUN d.d. za proizvodnju vapna, tehničkog kamena i betona</item>
      <item>Mijo Jeličić,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Gundulićeva 29 a, 21000 Split</item>
      <item>MAĐARIĆ &amp; LUI - odvjetničko društvo d.o.o.,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Svetice br. 23, 10000 Zagreb punomoćnik sudionika u postupku KEMOKOP društvo s ograničenom odgovornošću za specijalni transport kemikalija</item>
      <item>ODVJETNIČKO DRUŠTVO PLEŠNAR &amp; PARTNERI - u likvidaciji, Mrazovićeva 5, Zagreb</item>
      <item>Krešimir Čurković, Maksimirska  25, 10000 Zagreb</item>
      <item>Goran Radišić,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Trg Kralja Petra Svačića 1, Zagreb</item>
      <item>Odvjetničko društvo ŠIŠKO i partneri, j.t.d.,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Sukoišanska 25, 21000 Split</item>
      <item>JELENA ĆURKOVIĆ GOŠOVIĆ, Trg hrvatske bratske zajednice 2/III, 21000 Split</item>
      <item>Duje Nazlić, Masarykova Ulica 15, Zagreb punomoćnik sudionika u postupku B. METAL d. o. o. za trgovinu i usluge</item>
      <item>Odvjetničko društvo Ivančević i partneri, javno trgovačko društvo, Boktuljin put/b.b., Split</item>
      <item>Meri Juričko,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Table 23, 21000 Split</item>
      <item>Dragan Boljat, Šubićeva 3/II, 21000 Split</item>
      <item>Nives Miljuš,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Table 23, 21000 Split</item>
      <item>Tihomir Luetić, Sukoišanska 25, 21000 Split</item>
      <item>PAVIŠA MAROVIĆ, Bosanska 11, 21000 Split</item>
      <item>Vladimir Modrić, Martićeva Ulica 47, Zagreb</item>
      <item>MIRKO DRAŠKOVIĆ, Bana Berislavića 15, 21000 Split punomoćnik sudionika u postupku J.A.M. GROUP d.o.o. za turizam i usluge</item>
      <item>ODVJETNIČKO DRUŠTVO GLINSKA &amp; MIŠKOVIĆ društvo s ograničenom odgovornošću, Ulica grada Vukovara 269f, 10000 Zagreb</item>
      <item>Nives Miljuš, Put  Plokita  5, 21000 Split</item>
      <item>Vinko Samardžić,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Kolodvorska 24, Kutina</item>
      <item>Marin Budimir, Tolstojeva 35 A, 21000 Split</item>
      <item>Iris Franić-Tomić, Ribarska 2, 21310 Omiš</item>
      <item>Zajednički odvjetnički ured JOSIP JANKOVIĆ i MATE BURAZIN, Vranicanijeva 5/I, 47000 Karlovac</item>
      <item>Jadranko Vidović, Mažuranićevo šetalište 55, 21000 Split punomoćnik sudionika u postupku ŠPEDTOURS d.o.o. za unutrašnju i međunarodnu špediciju i carinsko posredovanje</item>
      <item>Odvjetničko društvo MRKLIĆ &amp; PARTNERI, javno trgovačko društvo, Klaićeva Poljana 1, Split</item>
      <item>Porezna uprava Ispostava Kaštela, 21212 Kaštel Sućurac</item>
      <item>OPĆINSKI SUD U SPLITU, Stalna služba u Kaštel Lukšiću, ZK odjel, Kaštel Lukšić</item>
      <item>Odvjetničko društvo MRKLIĆ &amp; PARTNERI, javno trgovačko društvo, Klaićeva Poljana 1, Split</item>
      <item>Ivana Luetić Mihoci,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Sukoišanska 43, 21000 Split punomoćnik sudionika u postupku GEOPROJEKT, dioničko društvo za geodetske poslove, građevinsko projektiranje i nadzor</item>
      <item>Ivica Bakotin, Ulica Čeline 38, 21212 Kaštel Sućurac</item>
      <item>Sanja Kulić, Ljudevita Posavskog 15, 21000 Split</item>
      <item>NASTAVNI ZAVOD ZA JAVNO ZDRAVSTVO SPLITSKO-DALMATINSKE ŽUPANIJE, Vukovarska 46, 21000 Split</item>
      <item>Nada Lović, Pujanke 1, 21000 Split</item>
      <item>Agencija za upravljanje državnom imovinom, Ivana Lučića 6, 10000 Zagreb</item>
      <item>Vedran Šeparović dipl.oec., Dubrovačka 31, 21000 Split</item>
      <item>JELANA za trgovinu i usluge, društvo s ograničenom odgovornošću, Hercegovačka 126, Split</item>
      <item>NADA LOVIĆ dipl..iur., Trg Franje Tuđmana 4, 21000 Split</item>
      <item>Odvjetničko društvo GLAMUZINA &amp; GROŠETA, Krajiška 27, 10000 Zagreb</item>
      <item>Katica Nejašmić, Bana Josipa Jelačića 6, 21000 Split</item>
      <item>Visoki trgovački sud Republike Hrvatske, Ulica Petra Berislavića 11, 10000 Zagreb</item>
      <item>Ustavni sud Republike Hrvatske,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Hercegovačka 126, 21000 Split</item>
      <item>Ante Glamuzina, odvjetnik, Krajiška 27, 10000 Zagreb</item>
      <item>Općinski sud u Splitu, Dračevac, Ex Vojarna Sveti Križ, Split</item>
      <item>Andrej Sablić, Kumičićeva 41, 51000 Rijeka punomoćnik sudionika u postupku JADRAN - METAL prerada sekundarnih sirovina d. d. "u stečaju"</item>
      <item>Porezna uprava Ispostava Kaštela, Braće Radića bb, 21212 Kaštel Sućurac</item>
      <item>Općinski sud Split, Stalna služba u Kaštel Lukšiću, Zemljišno knjižni odjel, 21215 Kaštel Lukšić</item>
      <item>Nevenka Koroman, Gjure Szaba 4, 10000 Zagreb</item>
      <item>Odvjetničko društvo GLAMUZINA &amp; GROŠETA, Krajiška 27, 10000 Zagreb</item>
      <item>FE MAGNETIT d.o.o. za proizvodnju, Ruđera Boškovića 7/131, Split</item>
      <item>Porezna uprava, Ispostava Kaštela, Braće Radića b.b., 21212 Kaštel Sućurac</item>
      <item>ADRIA ČELIK d.o.o. za proizvodnju i usluge, Cesta dr. Franje Tuđmana/b.b., Kaštel Sućurac</item>
      <item>ZAGREBAČKA BANKA DIONIČKO DRUŠTVO, Trg bana Josipa Jelačića 10, 10000 Zagreb</item>
      <item>Financijska agencija REGIONALNI CENTAR SPLIT, Mažruanićevo šetalište 24 b, 21000 Split</item>
      <item>Trgovački sud Split Računovodstvo, Sukoišanska 6, 21000 Split</item>
      <item>Općinski građanski sud u Zagrebu Zemljišno knjižni odjel, Ulica grada Vukovara 84, 10000 Zagreb</item>
      <item>Trgovački sud Split Oglasna ploča, Sukoišanska 6, 21000 Split</item>
      <item>Ivo Župić, Put Pećina 39, 21218 Deget Donji punomoćnik sudionika u postupku TIMONT društvo s ograničenom odgovornošću za proizvodnju proizvoda od metala i trgovinu</item>
      <item>Vinko Fabjanović, Kralja Zvonimira 40, 21000 Split punomoćnik sudionika u postupku Ilija Matešić</item>
      <item>OPĆINSKI SUD SPLIT Zemljišno knjižni odjel Split, Gundulićeva 29, 21000 Split</item>
      <item>Porezna uprava Ispostava Split, Domovinskog rata 2, 21000 Split</item>
      <item>BASLER OSIGURANJE ZAGREB dioničko društvo za osiguranje, Radnička cesta 37/b, 10000 Zagreb</item>
      <item>Sberbank d.d., Varšavska 9, 10000 Zagreb</item>
      <item>Centar za restrukturiranje i prodaju, Ivana Lučića 6, 10000 Zagreb</item>
      <item>BASLER OSIGURANJE ZAGREB dioničko društvo za osiguranje, Radnička cesta 37/b, 10000 Zagreb</item>
      <item>Ante Doždor, Plemićeva 2, 10000 Zagreb</item>
      <item>Lada Resić, Šime Ljubića 2 A, 21000 Split</item>
      <item>Željan Trumbić, Ulica Lavoslava Švarca 3, Zagreb</item>
      <item>Jakov Marasović, Šime Ljubića 4, 21000 Split</item>
      <item>Dinka Marasović, Šime Ljubića 4, 21000 Split</item>
      <item>Vinka Marasović, Šime Ljubića 4, 21000 Split</item>
      <item>JADRAN - METAL prerada sekundarnih sirovina d. d. "u stečaju", Valica 2, 52100 Pula</item>
      <item>OTP banka Hrvatska dioničko društvo, Ulica Domovinskog rata 3, 23000 Zadar</item>
    </derivirana_varijabla>
  </DomainObject.Predmet.OstaliListFormatedWithAdress>
  <DomainObject.Predmet.OstaliListFormatedWithAdressOIB>
    <izvorni_sadrzaj>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izvorni_sadrzaj>
    <derivirana_varijabla naziv="DomainObject.Predmet.OstaliListFormatedWithAdressOIB_1">
      <item>Trgovački sud  u Splitu Registarski odjel, OIB 30842297926, Sukoišanska 6, 21000 Split</item>
      <item>NARODNE NOVINE, dioničko društvo za izdavanje i tiskanje Službenog lista Republike Hrvatske, službenih i drugih obrazaca te , OIB 64546066176, Savski Gaj XIII. put 6, 10000 Zagreb</item>
      <item>HYPO ALPE-ADRIA-BANK dioničko društvo, OIB 14036333877, Slavonska avenija 6, 10000 Zagreb</item>
      <item>Michal Ireneusz Konczak, Wojewooda Mazowiecki 1, </item>
      <item>Miroslav Šarić, Trg  Hrvatske bratske zajednice 2 B, 21000 Split punomoćnik sudionika u postupku EUROTIM d.o.o.</item>
      <item>TONI VUKIČEVIĆ, Gorička 6, 21000 Split</item>
      <item>Zdenko Gudelj, Gundulićeva 26, 21000 Split</item>
      <item>Dr. Silvio Ćurin, OIB 42669674962, Domovinskog rata 27/I, 21000 Split</item>
      <item>Mislav Milas, OIB 87552707608, Gundulićeva 26a/III, 21000 Split punomoćnik sudionika u postupku ADRIATIC-BLIZNA d.o.o.</item>
      <item>Odvjetničko društvo Smolčić i Partneri, d.o.o., OIB 83235711186, Jurišićeva 23, 10000 Zagreb punomoćnik sudionika u postupku AGENCIJA ZA INTEGRALNI TRANSPORT, društvo s ograničenom odgovornošću</item>
      <item>Gordana Vuković, OIB 22392609572, Četvrt Žarka Dražojevića 1A, 21310 Omiš</item>
      <item>Dino Puljić, Domovinskog rata 27, 21000 Split punomoćnik sudionika u postupku Ustanova za zapošljavanje, rad i profesionalnu rehabilitaciju osoba s invaliditetom DES</item>
      <item>Ilana Grčić, OIB 30182763166, Put Žnjana 24 A, 21000 Split punomoćnik sudionika u postupku MATEJ KOMERC d.o.o. za trgovinu i turizam</item>
      <item>Odvjetničko društvo Hanžeković &amp; Partneri društvo s ograničenom odgovornošću, OIB 85127306373, Radnička cesta 22, 10000 Zagreb punomoćnik sudionika u postupku AKD-Zaštita d.o.o. za zaštitu osoba i imovine</item>
      <item>Tomislav Krka, Starčevićeva 13/1, 21000 Split punomoćnik sudionika u postupku DINGO za turizam, trgovinu i proizvodnju, društvo s ograničenom odgovornošću; MEDITERAN-TRADING d.o.o. za trgovinu, turizam i proizvodnju; VERITAS, tvrtka za reviziju i konzalting d.o.o.; MEDITERAN-TRADING d.o.o. za trgovinu, turizam i proizvodnju; EMO - COMMERCE - SPLIT društvo ograničene odgovornosti za izvođenje brodograđevnih radova i usluga; VERITAS, tvrtka za reviziju i konzalting d.o.o.; BRANIMIR-COMERCE društvo s ograničenom odgovornošću za trgovinu i usluge</item>
      <item>Odvjetnički ured Srđan Granić &amp; Ajka Radić, Ćiril-Metodova 38, 21000 Split</item>
      <item>Vinko Samardžić, OIB 51470568169, Kavanjinova 5/II, 21000 Split</item>
      <item>MIRKO DRAŠKOVIĆ, Bana Berislavića 15, 21000 Split</item>
      <item>Zajednički odvjetnički ured VINKO LJUBIČIĆ I ŽELJKO VRDOLJAK, OIB , Sukoišanska 4, 21000 Split</item>
      <item>Odvjetničko društvo PRIMORAC I PARTNERI, j.t.d., OIB 73118313420, Trg hrvatske bratske zajednice 2/B, Split punomoćnik sudionika u postupku GRAĐEVINSKA INDUSTRIJA-RUDARSTVO-KAMENARSTVO KALUN d.d. za proizvodnju vapna, tehničkog kamena i betona</item>
      <item>Mijo Jeličić, OIB 71855290129, Kliška 29., 21000 Split</item>
      <item>Ante Ćurković, Slavićeva 2, 21000 Split</item>
      <item>Zajednički odvjetnički ured odvj.DARKO  ŠUPER, IVICA KOVAČEVIĆ &amp; BRANKO RABAR, Evropske avenije 3/I, Osijek</item>
      <item>ANTE GLAMUZINA, Krajjiška 27, 10000 Zagreb</item>
      <item>MANDA BANOVIĆ, Srednjaci 16, 21000 Split punomoćnik sudionika u postupku GALEB - PROMET društvo s ograničenom odgovornošću za trgovinu</item>
      <item>DAVOR DRMIĆ, Domovinskog rata 10/I, 21000 Split punomoćnik sudionika u postupku PREDIKAT d.o.o. za komunikacijski menadžment</item>
      <item>IVAN STRINIĆ, Mažuranićevo šetalište 24, 21000 Split</item>
      <item>ŽUPANIJSKO DRŽAVNO ODVJETNIŠVO SPLIT, Građansko upravni odjel, OIB 70793241859, Gundulićeva 29 a, 21000 Split</item>
      <item>MAĐARIĆ &amp; LUI - odvjetničko društvo d.o.o., OIB 27355904472, Ilica 191F, 10000 Zagreb punomoćnik sudionika u postupku Zagrebačka burza d.d.</item>
      <item>Davor Grgić, Haulikova 1, 10000 Zagreb punomoćnik sudionika u postupku KEMIS-TERMOCLEAN d.o.o. za industrijska čišćenja i gospodarenja otpadom</item>
      <item>Zajednički odvjetnički ured, odvjetnik Mladen Golojuh, Mažuranićev trg 8, 10000 Zagreb</item>
      <item>dr.sc.iur. GORDANA BRČIĆ, Slavićeva 2, 21000 Split</item>
      <item>Ivo Staničić, Gundulićeva 26 a, 21000 Split punomoćnik sudionika u postupku BASLER OSIGURANJE ZAGREB dioničko društvo za osiguranje</item>
      <item>Marina Tončić - Bota, Nikole Tesle 3/II, 10000 Zagreb punomoćnik sudionika u postupku TRAST međunarodno otpremništvo, dioničko društvo</item>
      <item>ODVJETNIČKO DRUŠTVO BUDIN-PENIĆ-SKERLEV javno trgovačko društva, OIB 16547109844, Svetice br. 23, 10000 Zagreb punomoćnik sudionika u postupku KEMOKOP društvo s ograničenom odgovornošću za specijalni transport kemikalija</item>
      <item>ODVJETNIČKO DRUŠTVO PLEŠNAR &amp; PARTNERI - u likvidaciji, OIB 65324836826, Mrazovićeva 5, Zagreb</item>
      <item>Krešimir Čurković, Maksimirska  25, 10000 Zagreb</item>
      <item>Goran Radišić, OIB 02199992335, Opatička 2a, 48000 Koprivnica</item>
      <item>Zajednički odvjetnički ured odvjetnici MARIJAN BETLACH i KREŠIMIR BOGDAN, Trg pobjede br. 26, 35101 Slavonski Brod punomoćnik sudionika u postupku ČEPO d. o. o. za proizvodnju, montažu, trgovinu, uvoz-izvoz</item>
      <item>SANJA PAIĆ, Horvaćanska cesta 47/II, 10000 Zagreb punomoćnik sudionika u postupku MINAX d.o.o. za građenje, trgovinu i usluge</item>
      <item>Ognjen Frangeš, OIB 34497977683, Trg Kralja Petra Svačića 1, Zagreb</item>
      <item>Odvjetničko društvo ŠIŠKO i partneri, j.t.d., OIB 20314590488, Lovretska 1, Split punomoćnik sudionika u postupku OTP banka Hrvatska dioničko društvo</item>
      <item>JADRANKA DUVNJAK, Vukovarska 24 c, 21215 Kaštel Stari</item>
      <item>Budislav Angjelinović, Biokovska 2/I, 21000 Split punomoćnik sudionika u postupku TIMONT društvo s ograničenom odgovornošću za proizvodnju proizvoda od metala i trgovinu</item>
      <item>Tihomir Luetić, OIB 21180144708, Sukoišanska 25, 21000 Split</item>
      <item>JELENA ĆURKOVIĆ GOŠOVIĆ, Trg hrvatske bratske zajednice 2/III, 21000 Split</item>
      <item>Duje Nazlić, OIB 37295286102, Masarykova Ulica 15, Zagreb punomoćnik sudionika u postupku B. METAL d. o. o. za trgovinu i usluge</item>
      <item>Odvjetničko društvo Ivančević i partneri, javno trgovačko društvo, OIB 16489228668, Boktuljin put/b.b., Split</item>
      <item>Meri Juričko, OIB 50702238975, Ćiril Metodova br. 38, 21000 Split punomoćnik sudionika u postupku MILS, MLJEKARA SPLIT dioničko društvo</item>
      <item>GORDANA LUKANOVIĆ POPOVIĆ, Laginjina 8, 51001 Rijeka</item>
      <item>TAMARA MUŠNJAK ŠPIŠIĆ, V.Nazora 8/10, 47000 Karlovac punomoćnik sudionika u postupku ALSTOM HRVATSKA d.o.o. za proizvodnju, trgovinu, inženjering i usluge</item>
      <item>Mišo Živaljić, OIB 00705338100, Table 23, 21000 Split</item>
      <item>Dragan Boljat, Šubićeva 3/II, 21000 Split</item>
      <item>Nives Miljuš, OIB 86253824596, Put Plokita 5, 21000 Split</item>
      <item>IVICA PARLOV, Gundulićeva 26 a/ III, 21000 Split</item>
      <item>Darko Varnica, F. Tuđmana 632, 21214 Kaštel Kambelovac punomoćnik sudionika u postupku FROM društvo s ograničenom odgovornošću za građevinarstvo, ugostiteljstvo i trgovinu</item>
      <item>ECIJA KULJIŠ BAJIĆ i MERI  BLASLOV PAVASOVIĆ, Ćiril Metodova 38, 21000 Split</item>
      <item>Mišo Živaljić, OIB 00705338100, Table 23, 21000 Split</item>
      <item>Tihomir Luetić, OIB 21180144708, Sukoišanska 25, 21000 Split</item>
      <item>PAVIŠA MAROVIĆ, Bosanska 11, 21000 Split</item>
      <item>Vladimir Modrić, OIB 30247557213, Martićeva Ulica 47, Zagreb</item>
      <item>MIRKO DRAŠKOVIĆ, Bana Berislavića 15, 21000 Split punomoćnik sudionika u postupku J.A.M. GROUP d.o.o. za turizam i usluge</item>
      <item>ODVJETNIČKO DRUŠTVO GLINSKA &amp; MIŠKOVIĆ društvo s ograničenom odgovornošću, OIB 23426318088, Ulica grada Vukovara 269f, 10000 Zagreb</item>
      <item>Nives Miljuš, Put  Plokita  5, 21000 Split</item>
      <item>Vinko Samardžić, OIB 51470568169, Kavanjinova 5/II, 21000 Split</item>
      <item>Ivan Strinić, Mažuranićevo  šetalište 24, 21000 Split</item>
      <item>Martina Tončić - Bota, Nikole Tesle 3/II, 10000 Zagreb punomoćnik sudionika u postupku TRAST d.d.</item>
      <item>Nediljko Ivančević, 114.brigade 10, 21000 Split punomoćnik sudionika u postupku MARIS EKOLOGIJA I POLJOPRIVREDA društvo s ograničenom odgovornošću za proizvodnju, trgovinu i usluge</item>
      <item>Dragan Boljat, Šubićeva 3/II, Split 21000</item>
      <item>Odvjetnički ured POLDAN, GATARA, DIZDAREVIĆ, Jadranski trg 4, 51000 Rijeka punomoćnik sudionika u postupku LINGUA-SOFT d.o.o.</item>
      <item>Maja Špoljarić, Kolodvorska 12, 42000 Varaždin punomoćnik sudionika u postupku UNIVERZAL društvo s ograničenom odgovornošću za proizvodnju, gospodarenje otpadom, trgovinu i hotelijerstvo</item>
      <item>Boris Anišić, Ilica 191 B, 10000 Zagreb punomoćnik sudionika u postupku MOZAIK KNJIGA društvo s ograničenom odgovornošću za nakladničku djelatnost i turistička agencija</item>
      <item>KLAIĆ I KLAIĆ odvjetničko društvo, OIB 04189136759, Kolodvorska 24, Kutina</item>
      <item>Marin Budimir, OIB 75314951924, Tolstojeva 35 A, 21000 Split</item>
      <item>Iris Franić-Tomić, Ribarska 2, 21310 Omiš</item>
      <item>Zajednički odvjetnički ured JOSIP JANKOVIĆ i MATE BURAZIN, Vranicanijeva 5/I, 47000 Karlovac</item>
      <item>Jadranko Vidović, OIB 59002364613, Mažuranićevo šetalište 55, 21000 Split punomoćnik sudionika u postupku ŠPEDTOURS d.o.o. za unutrašnju i međunarodnu špediciju i carinsko posredovanje</item>
      <item>Odvjetničko društvo MRKLIĆ &amp; PARTNERI, javno trgovačko društvo, OIB 36363240708, Klaićeva Poljana 1, 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 Split</item>
      <item>Ivana Luetić Mihoci, OIB 84149388706, Đorđićeva Ulica 20, Zagreb</item>
      <item>Zajednički odvjetnički ured  DARKO ŠUPER, IVICA KOVAČEVIĆ I BRANKO RABAR, Europske avenije 3/I, 31000 Osijek punomoćnik sudionika u postupku PRIMAT d.o.o. za usluge i trgovinu</item>
      <item>Branko Nenadić, Svetog Ivana Krstitelja  83 a, 31326 Darda punomoćnik sudionika u postupku OKSID d.o.o. za proizvodnju, trgovinu i usluge</item>
      <item>Odvjetničko društvo MATULIĆ, BILIĆ I PARTNERI, j.t.d., OIB 25781343234, Sukoišanska 43, 21000 Split punomoćnik sudionika u postupku GEOPROJEKT, dioničko društvo za geodetske poslove, građevinsko projektiranje i nadzor</item>
      <item>Ivica Bakotin, OIB 45261768485, Ulica Čeline 38, 21212 Kaštel Sućurac</item>
      <item>Sanja Kulić, Ljudevita Posavskog 15, 21000 Split</item>
      <item>NASTAVNI ZAVOD ZA JAVNO ZDRAVSTVO SPLITSKO-DALMATINSKE ŽUPANIJE, OIB 54948902275, Vukovarska 46, 21000 Split</item>
      <item>Nada Lović, OIB 30557474014, Pujanke 1, 21000 Split</item>
      <item>Agencija za upravljanje državnom imovinom, OIB 75666130770, Ivana Lučića 6, 10000 Zagreb</item>
      <item>Vedran Šeparović dipl.oec., OIB 48360997733, Dubrovačka 31, 21000 Split</item>
      <item>JELANA za trgovinu i usluge, društvo s ograničenom odgovornošću, OIB 56403884393, Hercegovačka 126, Split</item>
      <item>NADA LOVIĆ dipl..iur., Trg Franje Tuđmana 4, 21000 Split</item>
      <item>Odvjetničko društvo GLAMUZINA &amp; GROŠETA, OIB 69402757072, Krajiška 27, 10000 Zagreb</item>
      <item>Katica Nejašmić, OIB 94484004942, Bana Josipa Jelačića 6, 21000 Split</item>
      <item>Visoki trgovački sud Republike Hrvatske, OIB 97349366519, Ulica Petra Berislavića 11, 10000 Zagreb</item>
      <item>Ustavni sud Republike Hrvatske, OIB 13613360068, Trg sv. Marka 4, 10000 Zagreb</item>
      <item>Vinko Gulišija, Hrvatske mornarice 1 G/I, 21000 Split punomoćnik sudionika u postupku UNIVERZAL društvo s ograničenom odgovornošću za proizvodnju, gospodarenje otpadom, trgovinu i hotelijerstvo</item>
      <item>Sanda Lukić dipl.iur., Ulica domovinskog rata 49, 21000 Split</item>
      <item>Draško Stazić, OIB 19838997198, Hercegovačka 126, 21000 Split</item>
      <item>Ante Glamuzina, odvjetnik, Krajiška 27, 10000 Zagreb</item>
      <item>Općinski sud u Splitu, OIB 61980608934, Dračevac, Ex Vojarna Sveti Križ, Split</item>
      <item>Andrej Sablić, OIB 28866778979, Kumičićeva 41, 51000 Rijeka punomoćnik sudionika u postupku JADRAN - METAL prerada sekundarnih sirovina d. d. "u stečaju"</item>
      <item>Porezna uprava Ispostava Kaštela, OIB 18683136487, Braće Radića bb, 21212 Kaštel Sućurac</item>
      <item>Općinski sud Split, Stalna služba u Kaštel Lukšiću, Zemljišno knjižni odjel, OIB 61980608934, 21215 Kaštel Lukšić</item>
      <item>Nevenka Koroman, Gjure Szaba 4, 10000 Zagreb</item>
      <item>Odvjetničko društvo GLAMUZINA &amp; GROŠETA, OIB 69402757072, Krajiška 27, 10000 Zagreb</item>
      <item>FE MAGNETIT d.o.o. za proizvodnju, OIB 50226349514, Ruđera Boškovića 7/131, Split</item>
      <item>Porezna uprava, Ispostava Kaštela, Braće Radića b.b., 21212 Kaštel Sućurac</item>
      <item>ADRIA ČELIK d.o.o. za proizvodnju i usluge, OIB 34606600284, Cesta dr. Franje Tuđmana/b.b., Kaštel Sućurac</item>
      <item>ZAGREBAČKA BANKA DIONIČKO DRUŠTVO, OIB 92963223473, Trg bana Josipa Jelačića 10, 10000 Zagreb</item>
      <item>Financijska agencija REGIONALNI CENTAR SPLIT, OIB 85821130368, Mažruanićevo šetalište 24 b, 21000 Split</item>
      <item>Trgovački sud Split Računovodstvo, OIB 30842297926, Sukoišanska 6, 21000 Split</item>
      <item>Općinski građanski sud u Zagrebu Zemljišno knjižni odjel, OIB 01252163117, Ulica grada Vukovara 84, 10000 Zagreb</item>
      <item>Trgovački sud Split Oglasna ploča, OIB 30842297926, Sukoišanska 6, 21000 Split</item>
      <item>Ivo Župić, Put Pećina 39, 21218 Deget Donji punomoćnik sudionika u postupku TIMONT društvo s ograničenom odgovornošću za proizvodnju proizvoda od metala i trgovinu</item>
      <item>Vinko Fabjanović, OIB 01154302117, Kralja Zvonimira 40, 21000 Split punomoćnik sudionika u postupku Ilija Matešić</item>
      <item>OPĆINSKI SUD SPLIT Zemljišno knjižni odjel Split, OIB 61980608934, Gundulićeva 29, 21000 Split</item>
      <item>Porezna uprava Ispostava Split, OIB 18683136487, Domovinskog rata 2, 21000 Split</item>
      <item>BASLER OSIGURANJE ZAGREB dioničko društvo za osiguranje, OIB 59706054982, Radnička cesta 37/b, 10000 Zagreb</item>
      <item>Sberbank d.d., OIB 78427478595, Varšavska 9, 10000 Zagreb</item>
      <item>Centar za restrukturiranje i prodaju, OIB 38083028711, Ivana Lučića 6, 10000 Zagreb</item>
      <item>BASLER OSIGURANJE ZAGREB dioničko društvo za osiguranje, OIB 59706054982, Radnička cesta 37/b, 10000 Zagreb</item>
      <item>Ante Doždor, OIB 78860880233, Plemićeva 2, 10000 Zagreb</item>
      <item>Lada Resić, OIB 99337613697, Šime Ljubića 2 A, 21000 Split</item>
      <item>Željan Trumbić, OIB 09282283427, Ulica Lavoslava Švarca 3, Zagreb</item>
      <item>Jakov Marasović, OIB 90407821129, Šime Ljubića 4, 21000 Split</item>
      <item>Dinka Marasović, OIB 77256473207, Šime Ljubića 4, 21000 Split</item>
      <item>Vinka Marasović, Šime Ljubića 4, 21000 Split</item>
      <item>JADRAN - METAL prerada sekundarnih sirovina d. d. "u stečaju", OIB 75144446829, Valica 2, 52100 Pula</item>
      <item>OTP banka Hrvatska dioničko društvo, OIB 52508873833, Ulica Domovinskog rata 3, 23000 Zadar</item>
    </derivirana_varijabla>
  </DomainObject.Predmet.OstaliListFormatedWithAdressOIB>
  <DomainObject.Predmet.OstaliListNazivFormated>
    <izvorni_sadrzaj>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zvorni_sadrzaj>
    <derivirana_varijabla naziv="DomainObject.Predmet.OstaliListNazivFormated_1">
      <item>Trgovački sud  u Splitu Registarski odjel</item>
      <item>NARODNE NOVINE, dioničko društvo za izdavanje i tiskanje Službenog lista Republike Hrvatske, službenih i drugih obrazaca te </item>
      <item>HYPO ALPE-ADRIA-BANK dioničko društvo</item>
      <item>Michal Ireneusz Konczak</item>
      <item>Miroslav Šarić</item>
      <item>TONI VUKIČEVIĆ</item>
      <item>Zdenko Gudelj</item>
      <item>Dr. Silvio Ćurin</item>
      <item>Mislav Milas</item>
      <item>Odvjetničko društvo Smolčić i Partneri, d.o.o.</item>
      <item>Gordana Vuković</item>
      <item>Dino Puljić</item>
      <item>Ilana Grčić</item>
      <item>Odvjetničko društvo Hanžeković &amp; Partneri društvo s ograničenom odgovornošću</item>
      <item>Tomislav Krka</item>
      <item>Odvjetnički ured Srđan Granić &amp; Ajka Radić</item>
      <item>Vinko Samardžić</item>
      <item>MIRKO DRAŠKOVIĆ</item>
      <item>Zajednički odvjetnički ured VINKO LJUBIČIĆ I ŽELJKO VRDOLJAK</item>
      <item>Odvjetničko društvo PRIMORAC I PARTNERI, j.t.d.</item>
      <item>Mijo Jeličić</item>
      <item>Ante Ćurković</item>
      <item>Zajednički odvjetnički ured odvj.DARKO  ŠUPER, IVICA KOVAČEVIĆ &amp; BRANKO RABAR</item>
      <item>ANTE GLAMUZINA</item>
      <item>MANDA BANOVIĆ</item>
      <item>DAVOR DRMIĆ</item>
      <item>IVAN STRINIĆ</item>
      <item>ŽUPANIJSKO DRŽAVNO ODVJETNIŠVO SPLIT, Građansko upravni odjel</item>
      <item>MAĐARIĆ &amp; LUI - odvjetničko društvo d.o.o.</item>
      <item>Davor Grgić</item>
      <item>Zajednički odvjetnički ured, odvjetnik Mladen Golojuh</item>
      <item>dr.sc.iur. GORDANA BRČIĆ</item>
      <item>Ivo Staničić</item>
      <item>Marina Tončić - Bota</item>
      <item>ODVJETNIČKO DRUŠTVO BUDIN-PENIĆ-SKERLEV javno trgovačko društva</item>
      <item>ODVJETNIČKO DRUŠTVO PLEŠNAR &amp; PARTNERI - u likvidaciji</item>
      <item>Krešimir Čurković</item>
      <item>Goran Radišić</item>
      <item>Zajednički odvjetnički ured odvjetnici MARIJAN BETLACH i KREŠIMIR BOGDAN</item>
      <item>SANJA PAIĆ</item>
      <item>Ognjen Frangeš</item>
      <item>Odvjetničko društvo ŠIŠKO i partneri, j.t.d.</item>
      <item>JADRANKA DUVNJAK</item>
      <item>Budislav Angjelinović</item>
      <item>Tihomir Luetić</item>
      <item>JELENA ĆURKOVIĆ GOŠOVIĆ</item>
      <item>Duje Nazlić</item>
      <item>Odvjetničko društvo Ivančević i partneri, javno trgovačko društvo</item>
      <item>Meri Juričko</item>
      <item>GORDANA LUKANOVIĆ POPOVIĆ</item>
      <item>TAMARA MUŠNJAK ŠPIŠIĆ</item>
      <item>Mišo Živaljić</item>
      <item>Dragan Boljat</item>
      <item>Nives Miljuš</item>
      <item>IVICA PARLOV</item>
      <item>Darko Varnica</item>
      <item>ECIJA KULJIŠ BAJIĆ i MERI  BLASLOV PAVASOVIĆ</item>
      <item>Mišo Živaljić</item>
      <item>Tihomir Luetić</item>
      <item>PAVIŠA MAROVIĆ</item>
      <item>Vladimir Modrić</item>
      <item>MIRKO DRAŠKOVIĆ</item>
      <item>ODVJETNIČKO DRUŠTVO GLINSKA &amp; MIŠKOVIĆ društvo s ograničenom odgovornošću</item>
      <item>Nives Miljuš</item>
      <item>Vinko Samardžić</item>
      <item>Ivan Strinić</item>
      <item>Martina Tončić - Bota</item>
      <item>Nediljko Ivančević</item>
      <item>Dragan Boljat</item>
      <item>Odvjetnički ured POLDAN, GATARA, DIZDAREVIĆ</item>
      <item>Maja Špoljarić</item>
      <item>Boris Anišić</item>
      <item>KLAIĆ I KLAIĆ odvjetničko društvo</item>
      <item>Marin Budimir</item>
      <item>Iris Franić-Tomić</item>
      <item>Zajednički odvjetnički ured JOSIP JANKOVIĆ i MATE BURAZIN</item>
      <item>Jadranko Vidović</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Ivana Luetić Mihoci</item>
      <item>Zajednički odvjetnički ured  DARKO ŠUPER, IVICA KOVAČEVIĆ I BRANKO RABAR</item>
      <item>Branko Nenadić</item>
      <item>Odvjetničko društvo MATULIĆ, BILIĆ I PARTNERI, j.t.d.</item>
      <item>Ivica Bakotin</item>
      <item>Sanja Kulić</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Vinko Fabjanović</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derivirana_varijabla>
  </DomainObject.Predmet.OstaliListNazivFormated>
  <DomainObject.Predmet.OstaliListNazivFormatedOIB>
    <izvorni_sadrzaj>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izvorni_sadrzaj>
    <derivirana_varijabla naziv="DomainObject.Predmet.OstaliListNazivFormatedOIB_1">
      <item>Trgovački sud  u Splitu Registarski odjel, OIB 30842297926</item>
      <item>NARODNE NOVINE, dioničko društvo za izdavanje i tiskanje Službenog lista Republike Hrvatske, službenih i drugih obrazaca te , OIB 64546066176</item>
      <item>HYPO ALPE-ADRIA-BANK dioničko društvo, OIB 14036333877</item>
      <item>Michal Ireneusz Konczak</item>
      <item>Miroslav Šarić</item>
      <item>TONI VUKIČEVIĆ</item>
      <item>Zdenko Gudelj</item>
      <item>Dr. Silvio Ćurin, OIB 42669674962</item>
      <item>Mislav Milas, OIB 87552707608</item>
      <item>Odvjetničko društvo Smolčić i Partneri, d.o.o., OIB 83235711186</item>
      <item>Gordana Vuković, OIB 22392609572</item>
      <item>Dino Puljić</item>
      <item>Ilana Grčić, OIB 30182763166</item>
      <item>Odvjetničko društvo Hanžeković &amp; Partneri društvo s ograničenom odgovornošću, OIB 85127306373</item>
      <item>Tomislav Krka</item>
      <item>Odvjetnički ured Srđan Granić &amp; Ajka Radić</item>
      <item>Vinko Samardžić, OIB 51470568169</item>
      <item>MIRKO DRAŠKOVIĆ</item>
      <item>Zajednički odvjetnički ured VINKO LJUBIČIĆ I ŽELJKO VRDOLJAK, OIB </item>
      <item>Odvjetničko društvo PRIMORAC I PARTNERI, j.t.d., OIB 73118313420</item>
      <item>Mijo Jeličić, OIB 71855290129</item>
      <item>Ante Ćurković</item>
      <item>Zajednički odvjetnički ured odvj.DARKO  ŠUPER, IVICA KOVAČEVIĆ &amp; BRANKO RABAR</item>
      <item>ANTE GLAMUZINA</item>
      <item>MANDA BANOVIĆ</item>
      <item>DAVOR DRMIĆ</item>
      <item>IVAN STRINIĆ</item>
      <item>ŽUPANIJSKO DRŽAVNO ODVJETNIŠVO SPLIT, Građansko upravni odjel, OIB 70793241859</item>
      <item>MAĐARIĆ &amp; LUI - odvjetničko društvo d.o.o., OIB 27355904472</item>
      <item>Davor Grgić</item>
      <item>Zajednički odvjetnički ured, odvjetnik Mladen Golojuh</item>
      <item>dr.sc.iur. GORDANA BRČIĆ</item>
      <item>Ivo Staničić</item>
      <item>Marina Tončić - Bota</item>
      <item>ODVJETNIČKO DRUŠTVO BUDIN-PENIĆ-SKERLEV javno trgovačko društva, OIB 16547109844</item>
      <item>ODVJETNIČKO DRUŠTVO PLEŠNAR &amp; PARTNERI - u likvidaciji, OIB 65324836826</item>
      <item>Krešimir Čurković</item>
      <item>Goran Radišić, OIB 02199992335</item>
      <item>Zajednički odvjetnički ured odvjetnici MARIJAN BETLACH i KREŠIMIR BOGDAN</item>
      <item>SANJA PAIĆ</item>
      <item>Ognjen Frangeš, OIB 34497977683</item>
      <item>Odvjetničko društvo ŠIŠKO i partneri, j.t.d., OIB 20314590488</item>
      <item>JADRANKA DUVNJAK</item>
      <item>Budislav Angjelinović</item>
      <item>Tihomir Luetić, OIB 21180144708</item>
      <item>JELENA ĆURKOVIĆ GOŠOVIĆ</item>
      <item>Duje Nazlić, OIB 37295286102</item>
      <item>Odvjetničko društvo Ivančević i partneri, javno trgovačko društvo, OIB 16489228668</item>
      <item>Meri Juričko, OIB 50702238975</item>
      <item>GORDANA LUKANOVIĆ POPOVIĆ</item>
      <item>TAMARA MUŠNJAK ŠPIŠIĆ</item>
      <item>Mišo Živaljić, OIB 00705338100</item>
      <item>Dragan Boljat</item>
      <item>Nives Miljuš, OIB 86253824596</item>
      <item>IVICA PARLOV</item>
      <item>Darko Varnica</item>
      <item>ECIJA KULJIŠ BAJIĆ i MERI  BLASLOV PAVASOVIĆ</item>
      <item>Mišo Živaljić, OIB 00705338100</item>
      <item>Tihomir Luetić, OIB 21180144708</item>
      <item>PAVIŠA MAROVIĆ</item>
      <item>Vladimir Modrić, OIB 30247557213</item>
      <item>MIRKO DRAŠKOVIĆ</item>
      <item>ODVJETNIČKO DRUŠTVO GLINSKA &amp; MIŠKOVIĆ društvo s ograničenom odgovornošću, OIB 23426318088</item>
      <item>Nives Miljuš</item>
      <item>Vinko Samardžić, OIB 51470568169</item>
      <item>Ivan Strinić</item>
      <item>Martina Tončić - Bota</item>
      <item>Nediljko Ivančević</item>
      <item>Dragan Boljat</item>
      <item>Odvjetnički ured POLDAN, GATARA, DIZDAREVIĆ</item>
      <item>Maja Špoljarić</item>
      <item>Boris Anišić</item>
      <item>KLAIĆ I KLAIĆ odvjetničko društvo, OIB 04189136759</item>
      <item>Marin Budimir, OIB 75314951924</item>
      <item>Iris Franić-Tomić</item>
      <item>Zajednički odvjetnički ured JOSIP JANKOVIĆ i MATE BURAZIN</item>
      <item>Jadranko Vidović, OIB 59002364613</item>
      <item>Odvjetničko društvo MRKLIĆ &amp; PARTNERI, javno trgovačko društvo, OIB 36363240708</item>
      <item>Porezna uprava Ispostava Kaštela, OIB 18683136487</item>
      <item>OPĆINSKI SUD U SPLITU, Stalna služba u Kaštel Lukšiću, ZK odjel, OIB 61980608934</item>
      <item>Odvjetničko društvo MRKLIĆ &amp; PARTNERI, javno trgovačko društvo, OIB 36363240708</item>
      <item>Ivana Luetić Mihoci, OIB 84149388706</item>
      <item>Zajednički odvjetnički ured  DARKO ŠUPER, IVICA KOVAČEVIĆ I BRANKO RABAR</item>
      <item>Branko Nenadić</item>
      <item>Odvjetničko društvo MATULIĆ, BILIĆ I PARTNERI, j.t.d., OIB 25781343234</item>
      <item>Ivica Bakotin, OIB 45261768485</item>
      <item>Sanja Kulić</item>
      <item>NASTAVNI ZAVOD ZA JAVNO ZDRAVSTVO SPLITSKO-DALMATINSKE ŽUPANIJE, OIB 54948902275</item>
      <item>Nada Lović, OIB 30557474014</item>
      <item>Agencija za upravljanje državnom imovinom, OIB 75666130770</item>
      <item>Vedran Šeparović dipl.oec., OIB 48360997733</item>
      <item>JELANA za trgovinu i usluge, društvo s ograničenom odgovornošću, OIB 56403884393</item>
      <item>NADA LOVIĆ dipl..iur.</item>
      <item>Odvjetničko društvo GLAMUZINA &amp; GROŠETA, OIB 69402757072</item>
      <item>Katica Nejašmić, OIB 94484004942</item>
      <item>Visoki trgovački sud Republike Hrvatske, OIB 97349366519</item>
      <item>Ustavni sud Republike Hrvatske, OIB 13613360068</item>
      <item>Vinko Gulišija</item>
      <item>Sanda Lukić dipl.iur.</item>
      <item>Draško Stazić, OIB 19838997198</item>
      <item>Ante Glamuzina, odvjetnik</item>
      <item>Općinski sud u Splitu, OIB 61980608934</item>
      <item>Andrej Sablić, OIB 28866778979</item>
      <item>Porezna uprava Ispostava Kaštela, OIB 18683136487</item>
      <item>Općinski sud Split, Stalna služba u Kaštel Lukšiću, Zemljišno knjižni odjel, OIB 61980608934</item>
      <item>Nevenka Koroman</item>
      <item>Odvjetničko društvo GLAMUZINA &amp; GROŠETA, OIB 69402757072</item>
      <item>FE MAGNETIT d.o.o. za proizvodnju, OIB 50226349514</item>
      <item>Porezna uprava, Ispostava Kaštela</item>
      <item>ADRIA ČELIK d.o.o. za proizvodnju i usluge, OIB 34606600284</item>
      <item>ZAGREBAČKA BANKA DIONIČKO DRUŠTVO, OIB 92963223473</item>
      <item>Financijska agencija REGIONALNI CENTAR SPLIT, OIB 85821130368</item>
      <item>Trgovački sud Split Računovodstvo, OIB 30842297926</item>
      <item>Općinski građanski sud u Zagrebu Zemljišno knjižni odjel, OIB 01252163117</item>
      <item>Trgovački sud Split Oglasna ploča, OIB 30842297926</item>
      <item>Ivo Župić</item>
      <item>Vinko Fabjanović, OIB 01154302117</item>
      <item>OPĆINSKI SUD SPLIT Zemljišno knjižni odjel Split, OIB 61980608934</item>
      <item>Porezna uprava Ispostava Split, OIB 18683136487</item>
      <item>BASLER OSIGURANJE ZAGREB dioničko društvo za osiguranje, OIB 59706054982</item>
      <item>Sberbank d.d., OIB 78427478595</item>
      <item>Centar za restrukturiranje i prodaju, OIB 38083028711</item>
      <item>BASLER OSIGURANJE ZAGREB dioničko društvo za osiguranje, OIB 59706054982</item>
      <item>Ante Doždor, OIB 78860880233</item>
      <item>Lada Resić, OIB 99337613697</item>
      <item>Željan Trumbić, OIB 09282283427</item>
      <item>Jakov Marasović, OIB 90407821129</item>
      <item>Dinka Marasović, OIB 77256473207</item>
      <item>Vinka Marasović</item>
      <item>JADRAN - METAL prerada sekundarnih sirovina d. d. "u stečaju", OIB 75144446829</item>
      <item>OTP banka Hrvatska dioničko društvo,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St-114/2011-1287</izvorni_sadrzaj>
    <derivirana_varijabla naziv="DomainObject.PoslovniBrojDokumenta_1">St-114/2011-1287</derivirana_varijabla>
  </DomainObject.PoslovniBrojDokumenta>
  <DomainObject.Predmet.StrankaIDrugi>
    <izvorni_sadrzaj>HRVATSKI ZAVOD ZA ZDRAVSTVENO OSIGURANJE Područni ured Split i dr.</izvorni_sadrzaj>
    <derivirana_varijabla naziv="DomainObject.Predmet.StrankaIDrugi_1">HRVATSKI ZAVOD ZA ZDRAVSTVENO OSIGURANJE Područni ured Split i dr.</derivirana_varijabla>
  </DomainObject.Predmet.StrankaIDrugi>
  <DomainObject.Predmet.ProtustrankaIDrugi>
    <izvorni_sadrzaj>ŽELJEZARA SPLIT poduzeće za proizvodnju i preradu čelika d.d. "u stečaju"</izvorni_sadrzaj>
    <derivirana_varijabla naziv="DomainObject.Predmet.ProtustrankaIDrugi_1">ŽELJEZARA SPLIT poduzeće za proizvodnju i preradu čelika d.d. "u stečaju"</derivirana_varijabla>
  </DomainObject.Predmet.ProtustrankaIDrugi>
  <DomainObject.Predmet.StrankaIDrugiAdressOIB>
    <izvorni_sadrzaj>HRVATSKI ZAVOD ZA ZDRAVSTVENO OSIGURANJE Područni ured Split, OIB 02958272670, Margaretska 3, 10000 Zagreb i dr.</izvorni_sadrzaj>
    <derivirana_varijabla naziv="DomainObject.Predmet.StrankaIDrugiAdressOIB_1">HRVATSKI ZAVOD ZA ZDRAVSTVENO OSIGURANJE Područni ured Split, OIB 02958272670, Margaretska 3, 10000 Zagreb i dr.</derivirana_varijabla>
  </DomainObject.Predmet.StrankaIDrugiAdressOIB>
  <DomainObject.Predmet.ProtustrankaIDrugiAdressOIB>
    <izvorni_sadrzaj>ŽELJEZARA SPLIT poduzeće za proizvodnju i preradu čelika d.d. "u stečaju", OIB 96423434291, Cesta dr. Franje Tuđmana bb, 21212 Kaštel Sućurac</izvorni_sadrzaj>
    <derivirana_varijabla naziv="DomainObject.Predmet.ProtustrankaIDrugiAdressOIB_1">ŽELJEZARA SPLIT poduzeće za proizvodnju i preradu čelika d.d. "u stečaju", OIB 96423434291, Cesta dr. Franje Tuđmana bb,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izvorni_sadrzaj>
    <derivirana_varijabla naziv="DomainObject.Predmet.SudioniciListNaziv_1">
      <item>ŽELJEZARA SPLIT poduzeće za proizvodnju i preradu čelika d.d. "u stečaju"</item>
      <item>HEP - Opskrba d.o.o. za opskrbu potrošača električnom, toplinskom energijom i plinom</item>
      <item>Trgovački sud  u Splitu Registarski odjel</item>
      <item>NARODNE NOVINE, dioničko društvo za izdavanje i tiskanje Službenog lista Republike Hrvatske, službenih i drugih obrazaca te </item>
      <item>HYPO ALPE-ADRIA-BANK dioničko društvo</item>
      <item>Michal Ireneusz Konczak</item>
      <item>EUROTIM d.o.o.</item>
      <item>Miroslav Šarić</item>
      <item>CIAN društvo s ograničenom odgovornošću za sanitarnu zaštitu čovjekove okoline</item>
      <item>VOX-VLADO d.o.o. za servis i trgovinu</item>
      <item>TONI VUKIČEVIĆ</item>
      <item>Zdenko Gudelj</item>
      <item>Dr. Silvio Ćurin</item>
      <item>JELANA za trgovinu i usluge, društvo s ograničenom odgovornošću</item>
      <item>TEHNOMATERIJAL d.o.o. za trgovinu, građevinarstvo i usluge</item>
      <item>LASTVE, d.o.o. za trgovinu i usluge</item>
      <item>ADRIATIC-BLIZNA d.o.o.</item>
      <item>Mislav Milas</item>
      <item>FAZOR za projektiranje, inženjering i proizvodnju društvo s ograničenom odgovornošću</item>
      <item>Odvjetničko društvo Smolčić i Partneri, d.o.o.</item>
      <item>AGENCIJA ZA INTEGRALNI TRANSPORT, društvo s ograničenom odgovornošću</item>
      <item>SVOD, d.o.o. za građenje i trgovinu</item>
      <item>Gordana Vuković</item>
      <item>KOMUSPROMET trgovina i reciklaža d.o.o.</item>
      <item>OT-OPTIMA TELEKOM d.d. za telekomunikacije</item>
      <item>HŽ CARGO d.o.o. za prijevoz tereta</item>
      <item>Ustanova za zapošljavanje, rad i profesionalnu rehabilitaciju osoba s invaliditetom DES</item>
      <item>Dino Puljić</item>
      <item>MATEJ KOMERC d.o.o. za trgovinu i turizam</item>
      <item>Ilana Grčić</item>
      <item>AKD-Zaštita d.o.o. za zaštitu osoba i imovine</item>
      <item>Odvjetničko društvo Hanžeković &amp; Partneri društvo s ograničenom odgovornošću</item>
      <item>MEDITERAN-TRADING d.o.o. za trgovinu, turizam i proizvodnju</item>
      <item>DINGO za turizam, trgovinu i proizvodnju, društvo s ograničenom odgovornošću</item>
      <item>Tomislav Krka</item>
      <item>Odvjetnički ured Srđan Granić &amp; Ajka Radić</item>
      <item>VODOVOD I KANALIZACIJA, društvo s ograničenom odgovornošću za vodoopskrbu, odvodnju i pročišćavanje otpadnih voda</item>
      <item>Vinko Samardžić</item>
      <item>INSTITUT IGH, dioničko društvo za istraživanje i razvoj u graditeljstvu</item>
      <item>VERITAS, tvrtka za reviziju i konzalting d.o.o.</item>
      <item>MIRKO DRAŠKOVIĆ</item>
      <item>Zajednički odvjetnički ured VINKO LJUBIČIĆ I ŽELJKO VRDOLJAK</item>
      <item>Odvjetničko društvo PRIMORAC I PARTNERI, j.t.d.</item>
      <item>GRAĐEVINSKA INDUSTRIJA-RUDARSTVO-KAMENARSTVO KALUN d.d. za proizvodnju vapna, tehničkog kamena i betona</item>
      <item>KAESER KOMPRESSOREN trgovina i usluge d. o. o.</item>
      <item>HRVATSKI ZAVOD ZA MIROVINSKO OSIGURANJE</item>
      <item>PETROKEMIJA, d.d. tvornica gnojiva</item>
      <item>PREDIKAT d.o.o. za komunikacijski menadžment</item>
      <item>DOMIS društvo s ograničenom odgovornošću za proizvodnju, reciklažu, trgovinu i usluge</item>
      <item>CIAN društvo s ograničenom odgovornošću za sanitarnu zaštitu čovjekove okoline</item>
      <item>EURO DAUS 1963 dioničko društvo za trgovinu, servis vozila i putničke agencije</item>
      <item>Mijo Jeličić</item>
      <item>JELANA za trgovinu i usluge, društvo s ograničenom odgovornošću</item>
      <item>Ante Ćurković</item>
      <item>PRIMAT d.o.o. za usluge i trgovinu</item>
      <item>Zajednički odvjetnički ured odvj.DARKO  ŠUPER, IVICA KOVAČEVIĆ &amp; BRANKO RABAR</item>
      <item>C.I.O.M., društvo s ograničenom odgovornošću za proizvodnju, unutarnju i vanjsku trgovinu i usluge,</item>
      <item>ANTE GLAMUZINA</item>
      <item>GALEB - PROMET društvo s ograničenom odgovornošću za trgovinu</item>
      <item>MANDA BANOVIĆ</item>
      <item>DAVOR DRMIĆ</item>
      <item>ELEKTRIČAR, društvo s ograničenom odgovornošću za graditeljstvo turizam trgovinu i pružanja usluge turističke agencije</item>
      <item>IVAN STRINIĆ</item>
      <item>ČISTOĆA društvo s ograničenom odgovornošću za obavljanje komunalnih djelatnosti održavanja čistoće i odlaganja komunaln</item>
      <item>ŽUPANIJSKO DRŽAVNO ODVJETNIŠVO SPLIT, Građansko upravni odjel</item>
      <item>CROATIA osiguranje d.d.</item>
      <item>PRALIJA TRADE društvo s ograničenom odgovornošću za trgovinu, turizam, projektiranje i preradu industrijskih optadaka</item>
      <item>ONEUMGRAF d.o.o. za grafičku djelatnost, trgovinu i usluge</item>
      <item>CAPRICORNO, društvo s ograničenom odgovornošću za trgovinu</item>
      <item>HEP-Operator distribucijskog sustava d.o.o. za distribuciju i opskrbu električne energije ELEKTRODALMACIJA SPLIT</item>
      <item>MAĐARIĆ &amp; LUI - odvjetničko društvo d.o.o.</item>
      <item>POS, društvo s ograničenom odgovornošću za informatičke usluge</item>
      <item>Zagrebačka burza d.d.</item>
      <item>INTEHNA Zagreb d.o.o. za trgovinu i proizvodnju</item>
      <item>KEMIS-TERMOCLEAN d.o.o. za industrijska čišćenja i gospodarenja otpadom</item>
      <item>Davor Grgić</item>
      <item>Zajednički odvjetnički ured, odvjetnik Mladen Golojuh</item>
      <item>MESSER CROATIA PLIN Poduzeće za proizvodnju i prodaju tehničkih plinova d.o.o.</item>
      <item>ADRIATIC ZAGREB d.o.o. za financijske usluge</item>
      <item>dr.sc.iur. GORDANA BRČIĆ</item>
      <item>Ivo Staničić</item>
      <item>BASLER OSIGURANJE ZAGREB dioničko društvo za osiguranje</item>
      <item>TEXT-PAPIR d.o.o. za trgovinu i usluge</item>
      <item>TRAST međunarodno otpremništvo, dioničko društvo</item>
      <item>Marina Tončić - Bota</item>
      <item>KEMOKOP društvo s ograničenom odgovornošću za specijalni transport kemikalija</item>
      <item>ODVJETNIČKO DRUŠTVO BUDIN-PENIĆ-SKERLEV javno trgovačko društva</item>
      <item>METAL-DALMACIJA d.o.o. za proizvodnju, trgovinu i usluge</item>
      <item>BRAMONT izrada metalnih i alu proizvoda d.o.o.</item>
      <item>ODVJETNIČKO DRUŠTVO PLEŠNAR &amp; PARTNERI - u likvidaciji</item>
      <item>MINAX d.o.o. za građenje, trgovinu i usluge</item>
      <item>Siemens dioničko društvo za elektrotehniku</item>
      <item>OVV-Održavanje vučnih vozila, društvo s ograničenom odgovornošću</item>
      <item>Krešimir Čurković</item>
      <item>PROPLIN d.o.o. za proizvodnju i trgovinu ukapljenim naftnim plinom</item>
      <item>ČEPO d. o. o. za proizvodnju, montažu, trgovinu, uvoz-izvoz</item>
      <item>Goran Radišić</item>
      <item>Zajednički odvjetnički ured odvjetnici MARIJAN BETLACH i KREŠIMIR BOGDAN</item>
      <item>SANJA PAIĆ</item>
      <item>BRODOMERKUR trgovina i usluge, dioničko društvo</item>
      <item>Ognjen Frangeš</item>
      <item>PRVI FAKTOR društvo s ograničenom odgovornošću za factoring</item>
      <item>OTP banka Hrvatska dioničko društvo</item>
      <item>Odvjetničko društvo ŠIŠKO i partneri, j.t.d.</item>
      <item>HYPO-LEASING KROATIEN, društvo za financiranje, d.o.o.</item>
      <item>JADRANKA DUVNJAK</item>
      <item>KONČAR - INSTITUT ZA ELEKTROTEHNIKU  d.d.</item>
      <item>Budislav Angjelinović</item>
      <item>DIA-PEN d.o.o. za proizvodnju, vanjskotrgovinski promet, trgovinu na veliko i usluge</item>
      <item>Tihomir Luetić</item>
      <item>DINGO za turizam, trgovinu i proizvodnju, društvo s ograničenom odgovornošću</item>
      <item>TIMONT društvo s ograničenom odgovornošću za proizvodnju proizvoda od metala i trgovinu</item>
      <item>EMO - COMMERCE - SPLIT društvo ograničene odgovornosti za izvođenje brodograđevnih radova i usluga</item>
      <item>JELENA ĆURKOVIĆ GOŠOVIĆ</item>
      <item>MEDITERAN-TRADING d.o.o. za trgovinu, turizam i proizvodnju</item>
      <item>B. METAL d. o. o. za trgovinu i usluge</item>
      <item>IZODAL društvo s ograničenom odgovornošću za završne radove u građevinarstvu</item>
      <item>OT-OPTIMA TELEKOM d.d. za telekomunikacije</item>
      <item>PROMONA, d.o.o. za informatičke sustave</item>
      <item>VIPnet, društvo s ograničenom odgovornošću za usluge javnih telekomunikacija</item>
      <item>ELEKTROKOVINA ADRIA, d.o.o. za izradu, prodaju, montažu i popravak elektrotehničkih proizvoda</item>
      <item>HŽ INFRASTRUKTURA d.o.o. za upravljanje, održavanje i izgradnju željezničke infrastrukture</item>
      <item>Duje Nazlić</item>
      <item>VENEFICA društvo s ograničenom odgovornošću za zastupanje</item>
      <item>VERITAS, tvrtka za reviziju i konzalting d.o.o.</item>
      <item>Hrvatski Telekom d.d.</item>
      <item>Odvjetničko društvo Ivančević i partneri, javno trgovačko društvo</item>
      <item>MARIS EKOLOGIJA I POLJOPRIVREDA društvo s ograničenom odgovornošću za proizvodnju, trgovinu i usluge</item>
      <item>HEP-Operator prijenosnog sustava d.o.o. za prijenos električne energije</item>
      <item>MILS, MLJEKARA SPLIT dioničko društvo</item>
      <item>Meri Juričko</item>
      <item>UniCredit Leasing Croatia društvo s ograničenom odgovornošću za leasing</item>
      <item>GORDANA LUKANOVIĆ POPOVIĆ</item>
      <item>SREDIŠNJE KLIRINŠKO DEPOZITARNO DRUŠTVO, dioničko društvo</item>
      <item>DALSTROJ dioničko društvo Tvornica alatnih strojeva, pribora i alata</item>
      <item>KOMUSPROMET trgovina i reciklaža d.o.o.</item>
      <item>ALSTOM HRVATSKA d.o.o. za proizvodnju, trgovinu, inženjering i usluge</item>
      <item>TAMARA MUŠNJAK ŠPIŠIĆ</item>
      <item>Mišo Živaljić</item>
      <item>HYPO ALPE-ADRIA-BANK dioničko društvo</item>
      <item>Dragan Boljat</item>
      <item>JADRAN - METAL prerada sekundarnih sirovina d. d. "u stečaju"</item>
      <item>Nives Miljuš</item>
      <item>IVICA PARLOV</item>
      <item>Darko Varnica</item>
      <item>ECIJA KULJIŠ BAJIĆ i MERI  BLASLOV PAVASOVIĆ</item>
      <item>Mišo Živaljić</item>
      <item>Tihomir Luetić</item>
      <item>PAVIŠA MAROVIĆ</item>
      <item>BOA E.L.L. d.o.o. za građenje, proizvodnju, trgovinu i usluge</item>
      <item>Vladimir Modrić</item>
      <item>MIRKO DRAŠKOVIĆ</item>
      <item>J.A.M. GROUP d.o.o. za turizam i usluge</item>
      <item>Agencija za upravljanje državnom imovinom</item>
      <item>VOLKSBANK d.d.</item>
      <item>ODVJETNIČKO DRUŠTVO GLINSKA &amp; MIŠKOVIĆ društvo s ograničenom odgovornošću</item>
      <item>Nives Miljuš</item>
      <item>Vinko Samardžić</item>
      <item>ERSTE FACTORING d.o.o.</item>
      <item>Ivan Strinić</item>
      <item>ODVODNJA d.o.o. za trgovinu i usluge</item>
      <item>Martina Tončić - Bota</item>
      <item>TRAST d.d.</item>
      <item>OVV-Održavanje vučnih vozila, društvo s ograničenom odgovornošću</item>
      <item>PRVI FAKTOR društvo s ograničenom odgovornošću za factoring</item>
      <item>DIA-PEN d.o.o. za proizvodnju, vanjskotrgovinski promet, trgovinu na veliko i usluge</item>
      <item>PROMONA, d.o.o. za informatičke sustave</item>
      <item>Nediljko Ivančević</item>
      <item>Dragan Boljat</item>
      <item>JADRAN - METAL prerada sekundarnih sirovina d. d. "u stečaju"</item>
      <item>Odvjetnički ured POLDAN, GATARA, DIZDAREVIĆ</item>
      <item>LINGUA-SOFT d.o.o.</item>
      <item>MOZAIK KNJIGA društvo s ograničenom odgovornošću za nakladničku djelatnost i turistička agencija</item>
      <item>Maja Špoljarić</item>
      <item>UNIVERZAL društvo s ograničenom odgovornošću za proizvodnju, gospodarenje otpadom, trgovinu i hotelijerstvo</item>
      <item>Boris Anišić</item>
      <item>I M P K - Industrija metalnih proizvoda i konstrukcija d.o.o. za proizvodnju i usluge</item>
      <item>KLAIĆ I KLAIĆ odvjetničko društvo</item>
      <item>BRANIMIR-COMERCE društvo s ograničenom odgovornošću za trgovinu i usluge</item>
      <item>Marin Budimir</item>
      <item>Iris Franić-Tomić</item>
      <item>Zajednički odvjetnički ured JOSIP JANKOVIĆ i MATE BURAZIN</item>
      <item>ŠPEDTOURS d.o.o. za unutrašnju i međunarodnu špediciju i carinsko posredovanje</item>
      <item>Jadranko Vidović</item>
      <item>POTENCIJAL za inženjering i usluge društvo s ograničenom odgovornošću</item>
      <item>LUŠIJA d.o.o. za instalacijske radove i trgovinu, turistička agencija</item>
      <item>FROM društvo s ograničenom odgovornošću za građevinarstvo, ugostiteljstvo i trgovinu</item>
      <item>Odvjetničko društvo MRKLIĆ &amp; PARTNERI, javno trgovačko društvo</item>
      <item>Porezna uprava Ispostava Kaštela</item>
      <item>OPĆINSKI SUD U SPLITU, Stalna služba u Kaštel Lukšiću, ZK odjel</item>
      <item>Odvjetničko društvo MRKLIĆ &amp; PARTNERI, javno trgovačko društvo</item>
      <item>VISA-PROMET, d.o.o. za trgovinu i promet</item>
      <item>Hrvatska radiotelevizija</item>
      <item>ISCAR ALATI društvo s ograničenom odgovornošću za proizvodnju i trgovinu raznim alatima</item>
      <item>Ivana Luetić Mihoci</item>
      <item>Zajednički odvjetnički ured  DARKO ŠUPER, IVICA KOVAČEVIĆ I BRANKO RABAR</item>
      <item>Hrvatske vode, pravna osoba za upravljanje vodama</item>
      <item>OKSID d.o.o. za proizvodnju, trgovinu i usluge</item>
      <item>Branko Nenadić</item>
      <item>GEOPROJEKT, dioničko društvo za geodetske poslove, građevinsko projektiranje i nadzor</item>
      <item>Odvjetničko društvo MATULIĆ, BILIĆ I PARTNERI, j.t.d.</item>
      <item>KPMG Croatia d.o.o. za reviziju</item>
      <item>Ivica Bakotin</item>
      <item>Sanja Kulić</item>
      <item>HRVATSKI ZAVOD ZA ZDRAVSTVENO OSIGURANJE Područni ured Split</item>
      <item>APO, d.o.o., usluge zaštite okoliša</item>
      <item>NASTAVNI ZAVOD ZA JAVNO ZDRAVSTVO SPLITSKO-DALMATINSKE ŽUPANIJE</item>
      <item>Nada Lović</item>
      <item>Agencija za upravljanje državnom imovinom</item>
      <item>Vedran Šeparović dipl.oec.</item>
      <item>JELANA za trgovinu i usluge, društvo s ograničenom odgovornošću</item>
      <item>NADA LOVIĆ dipl..iur.</item>
      <item>Odvjetničko društvo GLAMUZINA &amp; GROŠETA</item>
      <item>Katica Nejašmić</item>
      <item>Visoki trgovački sud Republike Hrvatske</item>
      <item>Ustavni sud Republike Hrvatske</item>
      <item>Vinko Gulišija</item>
      <item>Sanda Lukić dipl.iur.</item>
      <item>Draško Stazić</item>
      <item>Ante Glamuzina, odvjetnik</item>
      <item>Općinski sud u Splitu</item>
      <item>Andrej Sablić</item>
      <item>Porezna uprava Ispostava Kaštela</item>
      <item>Općinski sud Split, Stalna služba u Kaštel Lukšiću, Zemljišno knjižni odjel</item>
      <item>Nevenka Koroman</item>
      <item>Odvjetničko društvo GLAMUZINA &amp; GROŠETA</item>
      <item>FE MAGNETIT d.o.o. za proizvodnju</item>
      <item>Porezna uprava, Ispostava Kaštela</item>
      <item>ADRIA ČELIK d.o.o. za proizvodnju i usluge</item>
      <item>ZAGREBAČKA BANKA DIONIČKO DRUŠTVO</item>
      <item>Financijska agencija REGIONALNI CENTAR SPLIT</item>
      <item>Trgovački sud Split Računovodstvo</item>
      <item>Općinski građanski sud u Zagrebu Zemljišno knjižni odjel</item>
      <item>Trgovački sud Split Oglasna ploča</item>
      <item>Ivo Župić</item>
      <item>Ilija Matešić</item>
      <item>Vinko Fabjanović</item>
      <item>Jurica Škaričić</item>
      <item>PETROKEMIJA, d.d. tvornica gnojiva</item>
      <item>Antonio Parancin</item>
      <item>ROTERM d.o.o. za projektiranje, nadzor i izvođenje termo instalacija, zastupanje i promet robom</item>
      <item>Marko Tešija</item>
      <item>Fond za zaštitu okoliša i energetsku učinkovitost</item>
      <item>NEZAVISNI SINDIKAT BRODOSPLIT</item>
      <item>Vlado Oštrić</item>
      <item>AGENCIJA ZA INTEGRALNI TRANSPORT, društvo s ograničenom odgovornošću</item>
      <item>Financijska agencija</item>
      <item>Krunoslav Cerovac</item>
      <item>Antonija Čagalj</item>
      <item>Jurica Piuk</item>
      <item>ČELIĆ d.o.o. za građevinarstvo, trgovinu, turizam, cestovni promet i remont</item>
      <item>GRAD KAŠTELA</item>
      <item>MPPR d.o.o. za projektiranje, proizvodnju, trgovinu, vanjsku trgovinu i poslovne usluge</item>
      <item>OPĆINSKI SUD SPLIT Zemljišno knjižni odjel Split</item>
      <item>Porezna uprava Ispostava Split</item>
      <item>BASLER OSIGURANJE ZAGREB dioničko društvo za osiguranje</item>
      <item>Sberbank d.d.</item>
      <item>Centar za restrukturiranje i prodaju</item>
      <item>BASLER OSIGURANJE ZAGREB dioničko društvo za osiguranje</item>
      <item>Ante Doždor</item>
      <item>Lada Resić</item>
      <item>Željan Trumbić</item>
      <item>Jakov Marasović</item>
      <item>Dinka Marasović</item>
      <item>Vinka Marasović</item>
      <item>JADRAN - METAL prerada sekundarnih sirovina d. d. "u stečaju"</item>
      <item>OTP banka Hrvatska dioničko društvo</item>
      <item>Ante Doždor</item>
    </derivirana_varijabla>
  </DomainObject.Predmet.SudioniciListNaziv>
  <DomainObject.Predmet.SudioniciListAdressOIB>
    <izvorni_sadrzaj>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izvorni_sadrzaj>
    <derivirana_varijabla naziv="DomainObject.Predmet.SudioniciListAdressOIB_1">
      <item>ŽELJEZARA SPLIT poduzeće za proizvodnju i preradu čelika d.d. "u stečaju", OIB 96423434291, Cesta dr. Franje Tuđmana bb,21212 Kaštel Sućurac</item>
      <item>HEP - Opskrba d.o.o. za opskrbu potrošača električnom, toplinskom energijom i plinom, OIB 63073332379, Ulica grada Vukovara 37,10000 Zagreb</item>
      <item>Trgovački sud  u Splitu Registarski odjel, OIB 30842297926, Sukoišanska 6,21000 Split</item>
      <item>NARODNE NOVINE, dioničko društvo za izdavanje i tiskanje Službenog lista Republike Hrvatske, službenih i drugih obrazaca te , OIB 64546066176, Savski Gaj XIII. put 6,10000 Zagreb</item>
      <item>HYPO ALPE-ADRIA-BANK dioničko društvo, OIB 14036333877, Slavonska avenija 6,10000 Zagreb</item>
      <item>Michal Ireneusz Konczak, Wojewooda Mazowiecki 1,</item>
      <item>EUROTIM d.o.o., OIB 41511343191, Dubrovačka Ulica 51,21000 Split</item>
      <item>Miroslav Šarić, Trg  Hrvatske bratske zajednice 2 B,21000 Split</item>
      <item>CIAN društvo s ograničenom odgovornošću za sanitarnu zaštitu čovjekove okoline, OIB 04201603871, Varaždinska Ulica 51,21000 Split</item>
      <item>VOX-VLADO d.o.o. za servis i trgovinu, OIB 67041271835, Pujanke 45,21000 Split</item>
      <item>TONI VUKIČEVIĆ, Gorička 6,21000 Split</item>
      <item>Zdenko Gudelj, Gundulićeva 26,21000 Split</item>
      <item>Dr. Silvio Ćurin, OIB 42669674962, Domovinskog rata 27/I,21000 Split</item>
      <item>JELANA za trgovinu i usluge, društvo s ograničenom odgovornošću, OIB 56403884393, Hercegovačka 126,21000 Split</item>
      <item>TEHNOMATERIJAL d.o.o. za trgovinu, građevinarstvo i usluge, OIB 00186927774, Tripalov voćnjak 3,21230 Sinj</item>
      <item>LASTVE, d.o.o. za trgovinu i usluge, OIB 80714087504, Fra Grge Martića 45,21000 Split</item>
      <item>ADRIATIC-BLIZNA d.o.o., OIB 80385679206, Ante Starčevića  16,21220 Trogir</item>
      <item>Mislav Milas, OIB 87552707608, Gundulićeva 26a/III,21000 Split</item>
      <item>FAZOR za projektiranje, inženjering i proizvodnju društvo s ograničenom odgovornošću, OIB 05821722044, Paštrićeva 2,21000 Split</item>
      <item>Odvjetničko društvo Smolčić i Partneri, d.o.o., OIB 83235711186, Jurišićeva 23,10000 Zagreb</item>
      <item>AGENCIJA ZA INTEGRALNI TRANSPORT, društvo s ograničenom odgovornošću, OIB 42650506038, Heinzelova 51,10000 Zagreb</item>
      <item>SVOD, d.o.o. za građenje i trgovinu, OIB 24958826983, Put Radoševca 14,21000 Split</item>
      <item>Gordana Vuković, OIB 22392609572, Četvrt Žarka Dražojevića 1A,21310 Omiš</item>
      <item>KOMUSPROMET trgovina i reciklaža d.o.o., OIB 75646042222, Plano/bb,21222 Trogir</item>
      <item>OT-OPTIMA TELEKOM d.d. za telekomunikacije, OIB 36004425025, Bani 75/a,10000 Zagreb</item>
      <item>HŽ CARGO d.o.o. za prijevoz tereta, OIB 08720210702, Mihanovićeva 12,10000 Zagreb</item>
      <item>Ustanova za zapošljavanje, rad i profesionalnu rehabilitaciju osoba s invaliditetom DES, OIB 23754648622, Boktuljin Put/bb,Split</item>
      <item>Dino Puljić, Domovinskog rata 27,21000 Split</item>
      <item>MATEJ KOMERC d.o.o. za trgovinu i turizam, OIB 11823238996, Put Starog Sela/bb,Podstrana</item>
      <item>Ilana Grčić, OIB 30182763166, Put Žnjana 24 A,21000 Split</item>
      <item>AKD-Zaštita d.o.o. za zaštitu osoba i imovine, OIB 09253797076, Savska cesta 28,10000 Zagreb</item>
      <item>Odvjetničko društvo Hanžeković &amp; Partneri društvo s ograničenom odgovornošću, OIB 85127306373, Radnička cesta 22,10000 Zagreb</item>
      <item>MEDITERAN-TRADING d.o.o. za trgovinu, turizam i proizvodnju, OIB 51191000615, Žrnovnička 6,21000 Split</item>
      <item>DINGO za turizam, trgovinu i proizvodnju, društvo s ograničenom odgovornošću, OIB 99726761415, Žrnovnička 6,21000 Split</item>
      <item>Tomislav Krka, Starčevićeva 13/1,21000 Split</item>
      <item>Odvjetnički ured Srđan Granić &amp; Ajka Radić, Ćiril-Metodova 38,21000 Split</item>
      <item>VODOVOD I KANALIZACIJA, društvo s ograničenom odgovornošću za vodoopskrbu, odvodnju i pročišćavanje otpadnih voda, OIB 56826138353, Biokovska 3,21000 Split</item>
      <item>Vinko Samardžić, OIB 51470568169, Kavanjinova 5/II,21000 Split</item>
      <item>INSTITUT IGH, dioničko društvo za istraživanje i razvoj u graditeljstvu, OIB 79766124714, Janka Rakuše 1,10000 Zagreb</item>
      <item>VERITAS, tvrtka za reviziju i konzalting d.o.o., OIB 17196896730, Vinkovačka 21,21000 Split</item>
      <item>MIRKO DRAŠKOVIĆ, Bana Berislavića 15,21000 Split</item>
      <item>Zajednički odvjetnički ured VINKO LJUBIČIĆ I ŽELJKO VRDOLJAK, OIB , Sukoišanska 4,21000 Split</item>
      <item>Odvjetničko društvo PRIMORAC I PARTNERI, j.t.d., OIB 73118313420, Trg hrvatske bratske zajednice 2/B,Split</item>
      <item>GRAĐEVINSKA INDUSTRIJA-RUDARSTVO-KAMENARSTVO KALUN d.d. za proizvodnju vapna, tehničkog kamena i betona, OIB 34158554107, Stjepana Radića 5,Drniš</item>
      <item>KAESER KOMPRESSOREN trgovina i usluge d. o. o., OIB 42572807012, Rimski put 11 d,Sesvete</item>
      <item>HRVATSKI ZAVOD ZA MIROVINSKO OSIGURANJE, OIB 84397956623, A. Mihanovića 3,10000 Zagreb</item>
      <item>PETROKEMIJA, d.d. tvornica gnojiva, OIB 24503685008, Aleja Vukovar 4,44320 Kutina</item>
      <item>PREDIKAT d.o.o. za komunikacijski menadžment, OIB 26510647511, Svetog Petra Starog 36,Split</item>
      <item>DOMIS društvo s ograničenom odgovornošću za proizvodnju, reciklažu, trgovinu i usluge, OIB 07253968583, Kralja Zvonimira 14/I,21000 Split</item>
      <item>CIAN društvo s ograničenom odgovornošću za sanitarnu zaštitu čovjekove okoline, OIB 04201603871, Varaždinska Ulica 51,21000 Split</item>
      <item>EURO DAUS 1963 dioničko društvo za trgovinu, servis vozila i putničke agencije, OIB 76091191033, Put Mostina 1,21000 Split</item>
      <item>Mijo Jeličić, OIB 71855290129, Kliška 29.,21000 Split</item>
      <item>JELANA za trgovinu i usluge, društvo s ograničenom odgovornošću, OIB 56403884393, Hercegovačka 126,21000 Split</item>
      <item>Ante Ćurković, Slavićeva 2,21000 Split</item>
      <item>PRIMAT d.o.o. za usluge i trgovinu, OIB 30408759840, Vukovarska Cesta 434,31000 Osijek</item>
      <item>Zajednički odvjetnički ured odvj.DARKO  ŠUPER, IVICA KOVAČEVIĆ &amp; BRANKO RABAR, Evropske avenije 3/I,Osijek</item>
      <item>C.I.O.M., društvo s ograničenom odgovornošću za proizvodnju, unutarnju i vanjsku trgovinu i usluge,, OIB 32900007680, Josipa Lončara 15,10000 Zagreb</item>
      <item>ANTE GLAMUZINA, Krajjiška 27,10000 Zagreb</item>
      <item>GALEB - PROMET društvo s ograničenom odgovornošću za trgovinu, OIB 96627817240, Srednjaci 16,10000 Zagreb</item>
      <item>MANDA BANOVIĆ, Srednjaci 16,21000 Split</item>
      <item>DAVOR DRMIĆ, Domovinskog rata 10/I,21000 Split</item>
      <item>ELEKTRIČAR, društvo s ograničenom odgovornošću za graditeljstvo turizam trgovinu i pružanja usluge turističke agencije, OIB 49718474285, Skradinska 11,Split</item>
      <item>IVAN STRINIĆ, Mažuranićevo šetalište 24,21000 Split</item>
      <item>ČISTOĆA društvo s ograničenom odgovornošću za obavljanje komunalnih djelatnosti održavanja čistoće i odlaganja komunaln, OIB 38812451417, Put Plokita 81,21000 Split</item>
      <item>ŽUPANIJSKO DRŽAVNO ODVJETNIŠVO SPLIT, Građansko upravni odjel, OIB 70793241859, Gundulićeva 29 a,21000 Split</item>
      <item>CROATIA osiguranje d.d., OIB 26187994862, Miramarska 22,10000 Zagreb</item>
      <item>PRALIJA TRADE društvo s ograničenom odgovornošću za trgovinu, turizam, projektiranje i preradu industrijskih optadaka, OIB 67216723026, Domovinskog rata 41,21000 Split</item>
      <item>ONEUMGRAF d.o.o. za grafičku djelatnost, trgovinu i usluge, OIB 92725885469, Četvrt ribnjak 8,Omiš</item>
      <item>CAPRICORNO, društvo s ograničenom odgovornošću za trgovinu, OIB 09517317411, Hercegovačka 57/A,Split</item>
      <item>HEP-Operator distribucijskog sustava d.o.o. za distribuciju i opskrbu električne energije ELEKTRODALMACIJA SPLIT, OIB 46830600751, Ulica grada Vukovara 37,10000 Zagreb</item>
      <item>MAĐARIĆ &amp; LUI - odvjetničko društvo d.o.o., OIB 27355904472, Ilica 191F,10000 Zagreb</item>
      <item>POS, društvo s ograničenom odgovornošću za informatičke usluge, OIB 84938865556, Tolstojeva 32/I,Split</item>
      <item>Zagrebačka burza d.d., OIB 84368186611, Ivana Lučića 2 A,10000 Zagreb</item>
      <item>INTEHNA Zagreb d.o.o. za trgovinu i proizvodnju, OIB 37327565128, Samoborska 255/II,10000 Zagreb</item>
      <item>KEMIS-TERMOCLEAN d.o.o. za industrijska čišćenja i gospodarenja otpadom, OIB 47719259482, Sudišćak 3,10000 Zagreb</item>
      <item>Davor Grgić, Haulikova 1,10000 Zagreb</item>
      <item>Zajednički odvjetnički ured, odvjetnik Mladen Golojuh, Mažuranićev trg 8,10000 Zagreb</item>
      <item>MESSER CROATIA PLIN Poduzeće za proizvodnju i prodaju tehničkih plinova d.o.o., OIB 32179081874, Industrijska  1,10290 Zaprešić</item>
      <item>ADRIATIC ZAGREB d.o.o. za financijske usluge, OIB 36856583241, Prilaz Gjure Deželića 52,10000 Zagreb</item>
      <item>dr.sc.iur. GORDANA BRČIĆ, Slavićeva 2,21000 Split</item>
      <item>Ivo Staničić, Gundulićeva 26 a,21000 Split</item>
      <item>BASLER OSIGURANJE ZAGREB dioničko društvo za osiguranje, OIB 59706054982, Radnička ceste 37 B,10000 Zagreb</item>
      <item>TEXT-PAPIR d.o.o. za trgovinu i usluge, OIB 45878059290, Stinice 12,21000 Split</item>
      <item>TRAST međunarodno otpremništvo, dioničko društvo, OIB 93225891495, Gat sv. Duje 4,21000 Split</item>
      <item>Marina Tončić - Bota, Nikole Tesle 3/II,10000 Zagreb</item>
      <item>KEMOKOP društvo s ograničenom odgovornošću za specijalni transport kemikalija, OIB 12916703731, Industrijska bb,10370 Dugo Selo</item>
      <item>ODVJETNIČKO DRUŠTVO BUDIN-PENIĆ-SKERLEV javno trgovačko društva, OIB 16547109844, Svetice br. 23,10000 Zagreb</item>
      <item>METAL-DALMACIJA d.o.o. za proizvodnju, trgovinu i usluge, OIB 43296402613, Rendićeva 20,Split</item>
      <item>BRAMONT izrada metalnih i alu proizvoda d.o.o., OIB 66705884086, Donji Muć 137,21203 Donji Muć</item>
      <item>ODVJETNIČKO DRUŠTVO PLEŠNAR &amp; PARTNERI - u likvidaciji, OIB 65324836826, Mrazovićeva 5,Zagreb</item>
      <item>MINAX d.o.o. za građenje, trgovinu i usluge, OIB 03335759746, Predovečka 9,10000 Zagreb</item>
      <item>Siemens dioničko društvo za elektrotehniku, OIB 12673471493, Heinzelova 70 a,10000 Zagreb</item>
      <item>OVV-Održavanje vučnih vozila, društvo s ograničenom odgovornošću, OIB 32246690065, Strojarska bb,10000 Zagreb</item>
      <item>Krešimir Čurković, Maksimirska  25,10000 Zagreb</item>
      <item>PROPLIN d.o.o. za proizvodnju i trgovinu ukapljenim naftnim plinom, OIB 69737351025, Savska cesta 41/II,10000 Zagreb</item>
      <item>ČEPO d. o. o. za proizvodnju, montažu, trgovinu, uvoz-izvoz, OIB 51141867905, M.Iličića br. 2,35101 Slavonski Brod</item>
      <item>Goran Radišić, OIB 02199992335, Opatička 2a,48000 Koprivnica</item>
      <item>Zajednički odvjetnički ured odvjetnici MARIJAN BETLACH i KREŠIMIR BOGDAN, Trg pobjede br. 26,35101 Slavonski Brod</item>
      <item>SANJA PAIĆ, Horvaćanska cesta 47/II,10000 Zagreb</item>
      <item>BRODOMERKUR trgovina i usluge, dioničko društvo, OIB 33956120458, Poljička cesta 35,21000 Split</item>
      <item>Ognjen Frangeš, OIB 34497977683, Trg Kralja Petra Svačića 1,Zagreb</item>
      <item>PRVI FAKTOR društvo s ograničenom odgovornošću za factoring, OIB 63278028623, Hektorovićeva 2,10000 Zagreb</item>
      <item>OTP banka Hrvatska dioničko društvo, OIB 52508873833, Domovinskog rata 3,23000 Zadar</item>
      <item>Odvjetničko društvo ŠIŠKO i partneri, j.t.d., OIB 20314590488, Lovretska 1,Split</item>
      <item>HYPO-LEASING KROATIEN, društvo za financiranje, d.o.o., OIB 87064273078, Koranska 16,10000 Zagreb</item>
      <item>JADRANKA DUVNJAK, Vukovarska 24 c,21215 Kaštel Stari</item>
      <item>KONČAR - INSTITUT ZA ELEKTROTEHNIKU  d.d., OIB 37724368086, Fallerovo šetalište 22,10000 Zagreb</item>
      <item>Budislav Angjelinović, Biokovska 2/I,21000 Split</item>
      <item>DIA-PEN d.o.o. za proizvodnju, vanjskotrgovinski promet, trgovinu na veliko i usluge, OIB 43318080627, Augusta Šenoe 8,10434 Strmec</item>
      <item>Tihomir Luetić, OIB 21180144708, Sukoišanska 25,21000 Split</item>
      <item>DINGO za turizam, trgovinu i proizvodnju, društvo s ograničenom odgovornošću, OIB 99726761415, Žrnovnička 6,21000 Split</item>
      <item>TIMONT društvo s ograničenom odgovornošću za proizvodnju proizvoda od metala i trgovinu, OIB 04115350526, Plano/bb,21220 Trogir</item>
      <item>EMO - COMMERCE - SPLIT društvo ograničene odgovornosti za izvođenje brodograđevnih radova i usluga, OIB 15289050579, Ive Tijardovića 26,21000 Split</item>
      <item>JELENA ĆURKOVIĆ GOŠOVIĆ, Trg hrvatske bratske zajednice 2/III,21000 Split</item>
      <item>MEDITERAN-TRADING d.o.o. za trgovinu, turizam i proizvodnju, OIB 51191000615, Žrnovnička 6,21000 Split</item>
      <item>B. METAL d. o. o. za trgovinu i usluge, OIB 81035113337, Trg J.B.Tita 9,52460 Buje</item>
      <item>IZODAL društvo s ograničenom odgovornošću za završne radove u građevinarstvu, OIB 07085868781, Rimski Put 22,Kaštel Sućurac</item>
      <item>OT-OPTIMA TELEKOM d.d. za telekomunikacije, OIB 36004425025, Bani 75/a,10000 Zagreb</item>
      <item>PROMONA, d.o.o. za informatičke sustave, OIB 96037409876, Ulica Slobode 43,Split</item>
      <item>VIPnet, društvo s ograničenom odgovornošću za usluge javnih telekomunikacija, OIB 29524210204, Vrtni put 1,10000 Zagreb</item>
      <item>ELEKTROKOVINA ADRIA, d.o.o. za izradu, prodaju, montažu i popravak elektrotehničkih proizvoda, OIB 86742905038, Vukovarska 52 a,21000 Split</item>
      <item>HŽ INFRASTRUKTURA d.o.o. za upravljanje, održavanje i izgradnju željezničke infrastrukture, OIB 39901919995, Mihanovićeva 12,10000 Zagreb</item>
      <item>Duje Nazlić, OIB 37295286102, Masarykova Ulica 15,Zagreb</item>
      <item>VENEFICA društvo s ograničenom odgovornošću za zastupanje, OIB 69175273177, Kumborski put 20,10000 Zagreb</item>
      <item>VERITAS, tvrtka za reviziju i konzalting d.o.o., OIB 17196896730, Vinkovačka 21,21000 Split</item>
      <item>Hrvatski Telekom d.d., OIB 81793146560, Savska cesta 32,10000 Zagreb</item>
      <item>Odvjetničko društvo Ivančević i partneri, javno trgovačko društvo, OIB 16489228668, Boktuljin put/b.b.,Split</item>
      <item>MARIS EKOLOGIJA I POLJOPRIVREDA društvo s ograničenom odgovornošću za proizvodnju, trgovinu i usluge, OIB 88835556414, Borajska 1,22000 Šibenik</item>
      <item>HEP-Operator prijenosnog sustava d.o.o. za prijenos električne energije, OIB 13148821633, Kupska 4,10000 Zagreb</item>
      <item>MILS, MLJEKARA SPLIT dioničko društvo, OIB 08214458449, Komulovića Put 4,21000 Split</item>
      <item>Meri Juričko, OIB 50702238975, Ćiril Metodova br. 38,21000 Split</item>
      <item>UniCredit Leasing Croatia društvo s ograničenom odgovornošću za leasing, OIB 18736141210, Heinzelova 33,10000 Zagreb</item>
      <item>GORDANA LUKANOVIĆ POPOVIĆ, Laginjina 8,51001 Rijeka</item>
      <item>SREDIŠNJE KLIRINŠKO DEPOZITARNO DRUŠTVO, dioničko društvo, OIB 64406809162, Heinzelova 62/a,10000 Zagreb</item>
      <item>DALSTROJ dioničko društvo Tvornica alatnih strojeva, pribora i alata, OIB 43458781581, Put Mostina bb,21000 Split</item>
      <item>KOMUSPROMET trgovina i reciklaža d.o.o., OIB 75646042222, Cesta Plano br. 11,21220 Trogir</item>
      <item>ALSTOM HRVATSKA d.o.o. za proizvodnju, trgovinu, inženjering i usluge, OIB 80201809377, Mala Švarča 155,47000 Karlovac</item>
      <item>TAMARA MUŠNJAK ŠPIŠIĆ, V.Nazora 8/10,47000 Karlovac</item>
      <item>Mišo Živaljić, OIB 00705338100, Table 23,21000 Split</item>
      <item>HYPO ALPE-ADRIA-BANK dioničko društvo, OIB 14036333877, Slavonska avenija 6,10000 Zagreb</item>
      <item>Dragan Boljat, Šubićeva 3/II,21000 Split</item>
      <item>JADRAN - METAL prerada sekundarnih sirovina d. d. "u stečaju", OIB 75144446829, Valica br. 2,Pula</item>
      <item>Nives Miljuš, OIB 86253824596, Put Plokita 5,21000 Split</item>
      <item>IVICA PARLOV, Gundulićeva 26 a/ III,21000 Split</item>
      <item>Darko Varnica, F. Tuđmana 632,21214 Kaštel Kambelovac</item>
      <item>ECIJA KULJIŠ BAJIĆ i MERI  BLASLOV PAVASOVIĆ, Ćiril Metodova 38,21000 Split</item>
      <item>Mišo Živaljić, OIB 00705338100, Table 23,21000 Split</item>
      <item>Tihomir Luetić, OIB 21180144708, Sukoišanska 25,21000 Split</item>
      <item>PAVIŠA MAROVIĆ, Bosanska 11,21000 Split</item>
      <item>BOA E.L.L. d.o.o. za građenje, proizvodnju, trgovinu i usluge, OIB 48182689327, Dubrovačka 3/A,21000 Split</item>
      <item>Vladimir Modrić, OIB 30247557213, Martićeva Ulica 47,Zagreb</item>
      <item>MIRKO DRAŠKOVIĆ, Bana Berislavića 15,21000 Split</item>
      <item>J.A.M. GROUP d.o.o. za turizam i usluge, OIB 84961446693, Cesta Sv. Nikole 19,Bogdanovići</item>
      <item>Agencija za upravljanje državnom imovinom, OIB 75666130770, Ivana Lučića 6,10000 Zagreb</item>
      <item>VOLKSBANK d.d., OIB 78427478595, Varšavska 9,10000 Zagreb</item>
      <item>ODVJETNIČKO DRUŠTVO GLINSKA &amp; MIŠKOVIĆ društvo s ograničenom odgovornošću, OIB 23426318088, Ulica grada Vukovara 269f,10000 Zagreb</item>
      <item>Nives Miljuš, Put  Plokita  5,21000 Split</item>
      <item>Vinko Samardžić, OIB 51470568169, Kavanjinova 5/II,21000 Split</item>
      <item>ERSTE FACTORING d.o.o., OIB 10194059689, Ivana Lučića 2,10000 Zagreb</item>
      <item>Ivan Strinić, Mažuranićevo  šetalište 24,21000 Split</item>
      <item>ODVODNJA d.o.o. za trgovinu i usluge, OIB 17323637115, Neslanovac 13,21000 Split</item>
      <item>Martina Tončić - Bota, Nikole Tesle 3/II,10000 Zagreb</item>
      <item>TRAST d.d., OIB 93225891495,  Gat Sv.Duje 4,21000 Split</item>
      <item>OVV-Održavanje vučnih vozila, društvo s ograničenom odgovornošću, OIB 32246690065, Strojarska cesta 13,10000 Zagreb</item>
      <item>PRVI FAKTOR društvo s ograničenom odgovornošću za factoring, OIB 63278028623, Hektorovićeva 2/V,10000 Zagreb</item>
      <item>DIA-PEN d.o.o. za proizvodnju, vanjskotrgovinski promet, trgovinu na veliko i usluge, OIB 43318080627, Augusta Šenoe 8,10434 STRMEC</item>
      <item>PROMONA, d.o.o. za informatičke sustave, OIB 96037409876, Ulica Slobode 43,21000 Split</item>
      <item>Nediljko Ivančević, 114.brigade 10,21000 Split</item>
      <item>Dragan Boljat, Šubićeva 3/II,Split 21000</item>
      <item>JADRAN - METAL prerada sekundarnih sirovina d. d. "u stečaju", OIB 75144446829, Valica 2,52000 Pula</item>
      <item>Odvjetnički ured POLDAN, GATARA, DIZDAREVIĆ, Jadranski trg 4,51000 Rijeka</item>
      <item>LINGUA-SOFT d.o.o., OIB 57552096233, Frankopanska 5/a,10000 Zagreb</item>
      <item>MOZAIK KNJIGA društvo s ograničenom odgovornošću za nakladničku djelatnost i turistička agencija, OIB 57010186553, Karlovačka cesta 24/a,10000 Zagreb</item>
      <item>Maja Špoljarić, Kolodvorska 12,42000 Varaždin</item>
      <item>UNIVERZAL društvo s ograničenom odgovornošću za proizvodnju, gospodarenje otpadom, trgovinu i hotelijerstvo, OIB 71843925886, Cehovska  10,42000 Varaždin</item>
      <item>Boris Anišić, Ilica 191 B,10000 Zagreb</item>
      <item>I M P K - Industrija metalnih proizvoda i konstrukcija d.o.o. za proizvodnju i usluge, OIB 79967698402, Industrijska cesta/bb,Ivanić-Grad</item>
      <item>KLAIĆ I KLAIĆ odvjetničko društvo, OIB 04189136759, Kolodvorska 24,Kutina</item>
      <item>BRANIMIR-COMERCE društvo s ograničenom odgovornošću za trgovinu i usluge, OIB 65894377902, Bilice II/26,21000 Split</item>
      <item>Marin Budimir, OIB 75314951924, Tolstojeva 35 A,21000 Split</item>
      <item>Iris Franić-Tomić, Ribarska 2,21310 Omiš</item>
      <item>Zajednički odvjetnički ured JOSIP JANKOVIĆ i MATE BURAZIN, Vranicanijeva 5/I,47000 Karlovac</item>
      <item>ŠPEDTOURS d.o.o. za unutrašnju i međunarodnu špediciju i carinsko posredovanje, OIB 31430550836, Put Sjeverne Luke/bb,21000 Split</item>
      <item>Jadranko Vidović, OIB 59002364613, Mažuranićevo šetalište 55,21000 Split</item>
      <item>POTENCIJAL za inženjering i usluge društvo s ograničenom odgovornošću, OIB 80072940561, Doverska 37,Split</item>
      <item>LUŠIJA d.o.o. za instalacijske radove i trgovinu, turistička agencija, OIB 23986299087, Kralja Tomislava 22,21220 Trogir</item>
      <item>FROM društvo s ograničenom odgovornošću za građevinarstvo, ugostiteljstvo i trgovinu, OIB 02187261231, Ul. Ante Starčevića 5,21219 Kaštel Kambelovac</item>
      <item>Odvjetničko društvo MRKLIĆ &amp; PARTNERI, javno trgovačko društvo, OIB 36363240708, Klaićeva Poljana 1,Split</item>
      <item>Porezna uprava Ispostava Kaštela, OIB 18683136487, 21212 Kaštel Sućurac</item>
      <item>OPĆINSKI SUD U SPLITU, Stalna služba u Kaštel Lukšiću, ZK odjel, OIB 61980608934, Kaštel Lukšić</item>
      <item>Odvjetničko društvo MRKLIĆ &amp; PARTNERI, javno trgovačko društvo, OIB 36363240708, Klaićeva Poljana 1,Split</item>
      <item>VISA-PROMET, d.o.o. za trgovinu i promet, OIB 68171831849, Rimski Put 2/b,21220 Trogir</item>
      <item>Hrvatska radiotelevizija, OIB 68419124305, Prisavlje 3,10000 Zagreb</item>
      <item>ISCAR ALATI društvo s ograničenom odgovornošću za proizvodnju i trgovinu raznim alatima, OIB 42440962203, J.Jelačića  134,10430 Samobor</item>
      <item>Ivana Luetić Mihoci, OIB 84149388706, Đorđićeva Ulica 20,Zagreb</item>
      <item>Zajednički odvjetnički ured  DARKO ŠUPER, IVICA KOVAČEVIĆ I BRANKO RABAR, Europske avenije 3/I,31000 Osijek</item>
      <item>Hrvatske vode, pravna osoba za upravljanje vodama, OIB 28921383001, Ulica grada Vukovara 220,10000 Zagreb</item>
      <item>OKSID d.o.o. za proizvodnju, trgovinu i usluge, OIB 45126648126, Antuna Mihanovića 10,31326 Darda</item>
      <item>Branko Nenadić, Svetog Ivana Krstitelja  83 a,31326 Darda</item>
      <item>GEOPROJEKT, dioničko društvo za geodetske poslove, građevinsko projektiranje i nadzor, OIB 25623466485, Sukoišanska 43,21000 Split</item>
      <item>Odvjetničko društvo MATULIĆ, BILIĆ I PARTNERI, j.t.d., OIB 25781343234, Sukoišanska 43,21000 Split</item>
      <item>KPMG Croatia d.o.o. za reviziju, OIB 20963249418, Ivana Lučića 2 a,10000 Zagreb</item>
      <item>Ivica Bakotin, OIB 45261768485, Ulica Čeline 38,21212 Kaštel Sućurac</item>
      <item>Sanja Kulić, Ljudevita Posavskog 15,21000 Split</item>
      <item>HRVATSKI ZAVOD ZA ZDRAVSTVENO OSIGURANJE Područni ured Split, OIB 02958272670, Margaretska 3,10000 Zagreb</item>
      <item>APO, d.o.o., usluge zaštite okoliša, OIB 83995348543, Savska Cesta 41/IV,10000 Zagreb</item>
      <item>NASTAVNI ZAVOD ZA JAVNO ZDRAVSTVO SPLITSKO-DALMATINSKE ŽUPANIJE, OIB 54948902275, Vukovarska 46,21000 Split</item>
      <item>Nada Lović, OIB 30557474014, Pujanke 1,21000 Split</item>
      <item>Agencija za upravljanje državnom imovinom, OIB 75666130770, Ivana Lučića 6,10000 Zagreb</item>
      <item>Vedran Šeparović dipl.oec., OIB 48360997733, Dubrovačka 31,21000 Split</item>
      <item>JELANA za trgovinu i usluge, društvo s ograničenom odgovornošću, OIB 56403884393, Hercegovačka 126,Split</item>
      <item>NADA LOVIĆ dipl..iur., Trg Franje Tuđmana 4,21000 Split</item>
      <item>Odvjetničko društvo GLAMUZINA &amp; GROŠETA, OIB 69402757072, Krajiška 27,10000 Zagreb</item>
      <item>Katica Nejašmić, OIB 94484004942, Bana Josipa Jelačića 6,21000 Split</item>
      <item>Visoki trgovački sud Republike Hrvatske, OIB 97349366519, Ulica Petra Berislavića 11,10000 Zagreb</item>
      <item>Ustavni sud Republike Hrvatske, OIB 13613360068, Trg sv. Marka 4,10000 Zagreb</item>
      <item>Vinko Gulišija, Hrvatske mornarice 1 G/I,21000 Split</item>
      <item>Sanda Lukić dipl.iur., Ulica domovinskog rata 49,21000 Split</item>
      <item>Draško Stazić, OIB 19838997198, Hercegovačka 126,21000 Split</item>
      <item>Ante Glamuzina, odvjetnik, Krajiška 27,10000 Zagreb</item>
      <item>Općinski sud u Splitu, OIB 61980608934, Dračevac, Ex Vojarna Sveti Križ,Split</item>
      <item>Andrej Sablić, OIB 28866778979, Kumičićeva 41,51000 Rijeka</item>
      <item>Porezna uprava Ispostava Kaštela, OIB 18683136487, Braće Radića bb,21212 Kaštel Sućurac</item>
      <item>Općinski sud Split, Stalna služba u Kaštel Lukšiću, Zemljišno knjižni odjel, OIB 61980608934, 21215 Kaštel Lukšić</item>
      <item>Nevenka Koroman, Gjure Szaba 4,10000 Zagreb</item>
      <item>Odvjetničko društvo GLAMUZINA &amp; GROŠETA, OIB 69402757072, Krajiška 27,10000 Zagreb</item>
      <item>FE MAGNETIT d.o.o. za proizvodnju, OIB 50226349514, Ruđera Boškovića 7/131,Split</item>
      <item>Porezna uprava, Ispostava Kaštela, Braće Radića b.b.,21212 Kaštel Sućurac</item>
      <item>ADRIA ČELIK d.o.o. za proizvodnju i usluge, OIB 34606600284, Cesta dr. Franje Tuđmana/b.b.,Kaštel Sućurac</item>
      <item>ZAGREBAČKA BANKA DIONIČKO DRUŠTVO, OIB 92963223473, Trg bana Josipa Jelačića 10,10000 Zagreb</item>
      <item>Financijska agencija REGIONALNI CENTAR SPLIT, OIB 85821130368, Mažruanićevo šetalište 24 b,21000 Split</item>
      <item>Trgovački sud Split Računovodstvo, OIB 30842297926, Sukoišanska 6,21000 Split</item>
      <item>Općinski građanski sud u Zagrebu Zemljišno knjižni odjel, OIB 01252163117, Ulica grada Vukovara 84,10000 Zagreb</item>
      <item>Trgovački sud Split Oglasna ploča, OIB 30842297926, Sukoišanska 6,21000 Split</item>
      <item>Ivo Župić, Put Pećina 39,21218 Deget Donji</item>
      <item>Ilija Matešić, OIB 67923994403, Pape Ivana Pavla II,21214 Kaštel Kambelovac</item>
      <item>Vinko Fabjanović, OIB 01154302117, Kralja Zvonimira 40,21000 Split</item>
      <item>Jurica Škaričić, OIB 52263340680, Trondheimska 3,21000 Split</item>
      <item>PETROKEMIJA, d.d. tvornica gnojiva, OIB 24503685008, Aleja Vukovar 4,44320 Kutina</item>
      <item>Antonio Parancin, OIB 04347855676, Pristeg 106,23420 Benkovac</item>
      <item>ROTERM d.o.o. za projektiranje, nadzor i izvođenje termo instalacija, zastupanje i promet robom, OIB 79948849024, Marina Držića 8,21000 Split</item>
      <item>Marko Tešija, OIB 90391121566, Donja Rupotina 5,21210 Klis</item>
      <item>Fond za zaštitu okoliša i energetsku učinkovitost, OIB 85828625994, Ksaver 208,10000 Zagreb</item>
      <item>NEZAVISNI SINDIKAT BRODOSPLIT, OIB 14234539944, Put Supavla 19,21000 Split</item>
      <item>Vlado Oštrić, OIB 38746001159, Put sv. Lovre 3 b,21214 Kaštel Lukšić</item>
      <item>AGENCIJA ZA INTEGRALNI TRANSPORT, društvo s ograničenom odgovornošću, OIB 42650506038, Heinzelova 51,10000 Zagreb</item>
      <item>Financijska agencija, OIB 85821130368, Vrtni put 3,10000 Zagreb</item>
      <item>Krunoslav Cerovac, OIB 41815715157, Brdo 4/B,47000 Karlovac</item>
      <item>Antonija Čagalj, OIB 63512530777, Kučiće bb,21208 Kučiće</item>
      <item>Jurica Piuk, OIB 62591097525, Ulica Domovinskog rata 1,21210 Solin</item>
      <item>ČELIĆ d.o.o. za građevinarstvo, trgovinu, turizam, cestovni promet i remont, OIB 99049666260, Mosećka Ulica 42,21000 Split</item>
      <item>GRAD KAŠTELA, OIB 08727843572, Braće Radić 1,21212 Kaštel Sućurac</item>
      <item>MPPR d.o.o. za projektiranje, proizvodnju, trgovinu, vanjsku trgovinu i poslovne usluge, OIB 03517829065, Kukuljićeva 16/I,21000 Split</item>
      <item>OPĆINSKI SUD SPLIT Zemljišno knjižni odjel Split, OIB 61980608934, Gundulićeva 29,21000 Split</item>
      <item>Porezna uprava Ispostava Split, OIB 18683136487, Domovinskog rata 2,21000 Split</item>
      <item>BASLER OSIGURANJE ZAGREB dioničko društvo za osiguranje, OIB 59706054982, Radnička cesta 37/b,10000 Zagreb</item>
      <item>Sberbank d.d., OIB 78427478595, Varšavska 9,10000 Zagreb</item>
      <item>Centar za restrukturiranje i prodaju, OIB 38083028711, Ivana Lučića 6,10000 Zagreb</item>
      <item>BASLER OSIGURANJE ZAGREB dioničko društvo za osiguranje, OIB 59706054982, Radnička cesta 37/b,10000 Zagreb</item>
      <item>Ante Doždor, OIB 78860880233, Plemićeva 2,10000 Zagreb</item>
      <item>Lada Resić, OIB 99337613697, Šime Ljubića 2 A,21000 Split</item>
      <item>Željan Trumbić, OIB 09282283427, Ulica Lavoslava Švarca 3,Zagreb</item>
      <item>Jakov Marasović, OIB 90407821129, Šime Ljubića 4,21000 Split</item>
      <item>Dinka Marasović, OIB 77256473207, Šime Ljubića 4,21000 Split</item>
      <item>Vinka Marasović, Šime Ljubića 4,21000 Split</item>
      <item>JADRAN - METAL prerada sekundarnih sirovina d. d. "u stečaju", OIB 75144446829, Valica 2,52100 Pula</item>
      <item>OTP banka Hrvatska dioničko društvo, OIB 52508873833, Ulica Domovinskog rata 3,23000 Zadar</item>
      <item>Ante Doždor, OIB 78860880233, Plemićeva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8BBD09-4765-4962-8A63-003D6B3B7B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217</properties:Words>
  <properties:Characters>1107</properties:Characters>
  <properties:Lines>41</properties:Lines>
  <properties:Paragraphs>16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2018-01-03T11:29:00Z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St-114/2011-1287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