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b457" w14:paraId="55eb457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156E8A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 p</w:t>
      </w:r>
      <w:r w:rsidR="00EF04AA">
        <w:rPr>
          <w:rFonts w:cs="Times New Roman"/>
        </w:rPr>
        <w:t xml:space="preserve">ovodom </w:t>
      </w:r>
      <w:r w:rsidR="00156E8A">
        <w:t xml:space="preserve">prijedloga </w:t>
      </w:r>
      <w:r w:rsidR="0028752D">
        <w:t xml:space="preserve">Republike Hrvatske, Ministarstva Financija, Porezne uprave, Područnog ureda Sjeverna Hrvatska, </w:t>
      </w:r>
      <w:r w:rsidR="00B939A9">
        <w:t xml:space="preserve">koju zastupa Županijsko državno odvjetništvo u Varaždinu, Građansko-upravni odjel, </w:t>
      </w:r>
      <w:r w:rsidR="007E0FAF">
        <w:t xml:space="preserve">za </w:t>
      </w:r>
      <w:r w:rsidR="0028752D">
        <w:t>otvaranje</w:t>
      </w:r>
      <w:r w:rsidR="007E0FAF">
        <w:t xml:space="preserve"> stečajnog postupka </w:t>
      </w:r>
      <w:r w:rsidR="00156E8A">
        <w:t>nad dužnikom</w:t>
      </w:r>
      <w:r w:rsidR="00B939A9">
        <w:t xml:space="preserve"> HREN INSTALACIJE d.o.o., Mihovljan, Vladimira Nazora 1, OIB: 98332180427</w:t>
      </w:r>
      <w:r w:rsidR="007E0FAF">
        <w:t>,</w:t>
      </w:r>
      <w:r w:rsidR="00B939A9">
        <w:rPr>
          <w:rFonts w:cs="Times New Roman"/>
        </w:rPr>
        <w:t xml:space="preserve"> 30</w:t>
      </w:r>
      <w:r w:rsidR="0028752D">
        <w:rPr>
          <w:rFonts w:cs="Times New Roman"/>
        </w:rPr>
        <w:t xml:space="preserve">. rujna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156E8A" w:rsidP="00156E8A" w:rsidR="00156E8A" w:rsidRPr="00156E8A">
      <w:pPr>
        <w:suppressAutoHyphens w:val="false"/>
        <w:ind w:firstLine="709"/>
        <w:jc w:val="both"/>
      </w:pPr>
      <w:r w:rsidRPr="00FA4E91">
        <w:t>Pozivaju se osobe koje imaju pravni interes za provedbom ovog stečajnog postupka nad stečajnim dužnikom</w:t>
      </w:r>
      <w:r w:rsidR="00B939A9">
        <w:rPr>
          <w:snapToGrid w:val="false"/>
        </w:rPr>
        <w:t xml:space="preserve"> </w:t>
      </w:r>
      <w:r w:rsidR="00B939A9">
        <w:t>HREN INSTALACIJE d.o.o., Mihovljan, Vladimira Nazora 1, OIB: 98332180427</w:t>
      </w:r>
      <w:r w:rsidRPr="00FA4E91"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</w:t>
      </w:r>
      <w:r w:rsidR="00B939A9">
        <w:t>om na poslovni broj spisa St-928</w:t>
      </w:r>
      <w:r w:rsidRPr="00FA4E91">
        <w:t>/16,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B939A9">
        <w:rPr>
          <w:rFonts w:cs="Times New Roman"/>
        </w:rPr>
        <w:t>30</w:t>
      </w:r>
      <w:r w:rsidR="0028752D">
        <w:rPr>
          <w:rFonts w:cs="Times New Roman"/>
        </w:rPr>
        <w:t>. rujna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DC2" w:rsidP="00BA0147" w:rsidR="00055DC2">
      <w:r>
        <w:separator/>
      </w:r>
    </w:p>
  </w:endnote>
  <w:endnote w:id="0" w:type="continuationSeparator">
    <w:p w:rsidRDefault="00055DC2" w:rsidP="00BA0147" w:rsidR="00055D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DC2" w:rsidP="00BA0147" w:rsidR="00055DC2">
      <w:r>
        <w:separator/>
      </w:r>
    </w:p>
  </w:footnote>
  <w:footnote w:id="0" w:type="continuationSeparator">
    <w:p w:rsidRDefault="00055DC2" w:rsidP="00BA0147" w:rsidR="00055D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939A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B939A9">
      <w:t>928/16-8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55DC2"/>
    <w:rsid w:val="000B44AC"/>
    <w:rsid w:val="000C472A"/>
    <w:rsid w:val="000D6933"/>
    <w:rsid w:val="000F0DE4"/>
    <w:rsid w:val="000F55DF"/>
    <w:rsid w:val="00156E8A"/>
    <w:rsid w:val="001611DE"/>
    <w:rsid w:val="001D0412"/>
    <w:rsid w:val="001D2BCB"/>
    <w:rsid w:val="00217753"/>
    <w:rsid w:val="002341FF"/>
    <w:rsid w:val="0028752D"/>
    <w:rsid w:val="002A7BAD"/>
    <w:rsid w:val="002C128A"/>
    <w:rsid w:val="002D481B"/>
    <w:rsid w:val="002D4F2D"/>
    <w:rsid w:val="00317223"/>
    <w:rsid w:val="00330C13"/>
    <w:rsid w:val="003538D1"/>
    <w:rsid w:val="00363E19"/>
    <w:rsid w:val="003A689F"/>
    <w:rsid w:val="003B3055"/>
    <w:rsid w:val="003F0BEA"/>
    <w:rsid w:val="00400984"/>
    <w:rsid w:val="00406AF2"/>
    <w:rsid w:val="0044358D"/>
    <w:rsid w:val="00455664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7952"/>
    <w:rsid w:val="005D0175"/>
    <w:rsid w:val="005F4618"/>
    <w:rsid w:val="005F7221"/>
    <w:rsid w:val="006063E0"/>
    <w:rsid w:val="00613CF2"/>
    <w:rsid w:val="00621DBC"/>
    <w:rsid w:val="00640372"/>
    <w:rsid w:val="00666C4B"/>
    <w:rsid w:val="00681854"/>
    <w:rsid w:val="006873E3"/>
    <w:rsid w:val="00695D0C"/>
    <w:rsid w:val="006B57C6"/>
    <w:rsid w:val="006B5EF7"/>
    <w:rsid w:val="006C000C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E0FAF"/>
    <w:rsid w:val="0080270A"/>
    <w:rsid w:val="00806764"/>
    <w:rsid w:val="00865A7E"/>
    <w:rsid w:val="00883943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C55E9"/>
    <w:rsid w:val="00AF1E8D"/>
    <w:rsid w:val="00B15F84"/>
    <w:rsid w:val="00B520A6"/>
    <w:rsid w:val="00B92546"/>
    <w:rsid w:val="00B939A9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A6566"/>
    <w:rsid w:val="00FC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C12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2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2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2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2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C1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2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2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2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2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St-928/2016</izvorni_sadrzaj>
    <derivirana_varijabla naziv="DomainObject.Predmet.OznakaBroj_1">St-928/2016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HREN INSTALACIJE društvo s ograničenom odgovornošću za uređenje kupaonica</izvorni_sadrzaj>
    <derivirana_varijabla naziv="DomainObject.Predmet.ProtustrankaFormated_1">  HREN INSTALACIJE društvo s ograničenom odgovornošću za uređenje kupaonica</derivirana_varijabla>
  </DomainObject.Predmet.ProtustrankaFormated>
  <DomainObject.Predmet.ProtustrankaFormatedOIB>
    <izvorni_sadrzaj>  HREN INSTALACIJE društvo s ograničenom odgovornošću za uređenje kupaonica, OIB 98332180427</izvorni_sadrzaj>
    <derivirana_varijabla naziv="DomainObject.Predmet.ProtustrankaFormatedOIB_1">  HREN INSTALACIJE društvo s ograničenom odgovornošću za uređenje kupaonica, OIB 98332180427</derivirana_varijabla>
  </DomainObject.Predmet.ProtustrankaFormatedOIB>
  <DomainObject.Predmet.ProtustrankaFormatedWithAdress>
    <izvorni_sadrzaj> HREN INSTALACIJE društvo s ograničenom odgovornošću za uređenje kupaonica, Vladimira Nazora 1, 40000 Mihovljan</izvorni_sadrzaj>
    <derivirana_varijabla naziv="DomainObject.Predmet.ProtustrankaFormatedWithAdress_1"> HREN INSTALACIJE društvo s ograničenom odgovornošću za uređenje kupaonica, Vladimira Nazora 1, 40000 Mihovljan</derivirana_varijabla>
  </DomainObject.Predmet.ProtustrankaFormatedWithAdress>
  <DomainObject.Predmet.ProtustrankaFormatedWithAdressOIB>
    <izvorni_sadrzaj> HREN INSTALACIJE društvo s ograničenom odgovornošću za uređenje kupaonica, OIB 98332180427, Vladimira Nazora 1, 40000 Mihovljan</izvorni_sadrzaj>
    <derivirana_varijabla naziv="DomainObject.Predmet.ProtustrankaFormatedWithAdressOIB_1"> HREN INSTALACIJE društvo s ograničenom odgovornošću za uređenje kupaonica, OIB 98332180427, Vladimira Nazora 1, 40000 Mihovljan</derivirana_varijabla>
  </DomainObject.Predmet.ProtustrankaFormatedWithAdressOIB>
  <DomainObject.Predmet.ProtustrankaWithAdress>
    <izvorni_sadrzaj>HREN INSTALACIJE društvo s ograničenom odgovornošću za uređenje kupaonica Vladimira Nazora 1, 40000 Mihovljan</izvorni_sadrzaj>
    <derivirana_varijabla naziv="DomainObject.Predmet.ProtustrankaWithAdress_1">HREN INSTALACIJE društvo s ograničenom odgovornošću za uređenje kupaonica Vladimira Nazora 1, 40000 Mihovljan</derivirana_varijabla>
  </DomainObject.Predmet.ProtustrankaWithAdress>
  <DomainObject.Predmet.ProtustrankaWithAdressOIB>
    <izvorni_sadrzaj>HREN INSTALACIJE društvo s ograničenom odgovornošću za uređenje kupaonica, OIB 98332180427, Vladimira Nazora 1, 40000 Mihovljan</izvorni_sadrzaj>
    <derivirana_varijabla naziv="DomainObject.Predmet.ProtustrankaWithAdressOIB_1">HREN INSTALACIJE društvo s ograničenom odgovornošću za uređenje kupaonica, OIB 98332180427, Vladimira Nazora 1, 40000 Mihovljan</derivirana_varijabla>
  </DomainObject.Predmet.ProtustrankaWithAdressOIB>
  <DomainObject.Predmet.ProtustrankaNazivFormated>
    <izvorni_sadrzaj>HREN INSTALACIJE društvo s ograničenom odgovornošću za uređenje kupaonica</izvorni_sadrzaj>
    <derivirana_varijabla naziv="DomainObject.Predmet.ProtustrankaNazivFormated_1">HREN INSTALACIJE društvo s ograničenom odgovornošću za uređenje kupaonica</derivirana_varijabla>
  </DomainObject.Predmet.ProtustrankaNazivFormated>
  <DomainObject.Predmet.ProtustrankaNazivFormatedOIB>
    <izvorni_sadrzaj>HREN INSTALACIJE društvo s ograničenom odgovornošću za uređenje kupaonica, OIB 98332180427</izvorni_sadrzaj>
    <derivirana_varijabla naziv="DomainObject.Predmet.ProtustrankaNazivFormatedOIB_1">HREN INSTALACIJE društvo s ograničenom odgovornošću za uređenje kupaonica, OIB 98332180427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Županijsko državno odvjetništvo po Poreznoj upravi</izvorni_sadrzaj>
    <derivirana_varijabla naziv="DomainObject.Predmet.StrankaFormated_1">  Financijska agencija; Županijsko državno odvjetništvo po Poreznoj upravi</derivirana_varijabla>
  </DomainObject.Predmet.StrankaFormated>
  <DomainObject.Predmet.StrankaFormatedOIB>
    <izvorni_sadrzaj>  Financijska agencija, OIB 85821130368; Županijsko državno odvjetništvo po Poreznoj upravi</izvorni_sadrzaj>
    <derivirana_varijabla naziv="DomainObject.Predmet.StrankaFormatedOIB_1">  Financijska agencija, OIB 85821130368; Županijsko državno odvjetništvo po Poreznoj upravi</derivirana_varijabla>
  </DomainObject.Predmet.StrankaFormatedOIB>
  <DomainObject.Predmet.StrankaFormatedWithAdress>
    <izvorni_sadrzaj> Financijska agencija, A. Cesarca 2, 42000 Varaždin; Županijsko državno odvjetništvo po Poreznoj upravi</izvorni_sadrzaj>
    <derivirana_varijabla naziv="DomainObject.Predmet.StrankaFormatedWithAdress_1"> Financijska agencija, A. Cesarca 2, 42000 Varaždin; Županijsko državno odvjetništvo po Poreznoj upravi</derivirana_varijabla>
  </DomainObject.Predmet.StrankaFormatedWithAdress>
  <DomainObject.Predmet.StrankaFormatedWithAdressOIB>
    <izvorni_sadrzaj> Financijska agencija, OIB 85821130368, A. Cesarca 2, 42000 Varaždin; Županijsko državno odvjetništvo po Poreznoj upravi</izvorni_sadrzaj>
    <derivirana_varijabla naziv="DomainObject.Predmet.StrankaFormatedWithAdressOIB_1"> Financijska agencija, OIB 85821130368, A. Cesarca 2, 42000 Varaždin; Županijsko državno odvjetništvo po Poreznoj upravi</derivirana_varijabla>
  </DomainObject.Predmet.StrankaFormatedWithAdressOIB>
  <DomainObject.Predmet.StrankaWithAdress>
    <izvorni_sadrzaj>Financijska agencija A. Cesarca 2,42000 Varaždin,Županijsko državno odvjetništvo po Poreznoj upravi </izvorni_sadrzaj>
    <derivirana_varijabla naziv="DomainObject.Predmet.StrankaWithAdress_1">Financijska agencija A. Cesarca 2,42000 Varaždin,Županijsko državno odvjetništvo po Poreznoj upravi </derivirana_varijabla>
  </DomainObject.Predmet.StrankaWithAdress>
  <DomainObject.Predmet.StrankaWithAdressOIB>
    <izvorni_sadrzaj>Financijska agencija, OIB 85821130368, A. Cesarca 2,42000 Varaždin,Županijsko državno odvjetništvo po Poreznoj upravi</izvorni_sadrzaj>
    <derivirana_varijabla naziv="DomainObject.Predmet.StrankaWithAdressOIB_1">Financijska agencija, OIB 85821130368, A. Cesarca 2,42000 Varaždin,Županijsko državno odvjetništvo po Poreznoj upravi</derivirana_varijabla>
  </DomainObject.Predmet.StrankaWithAdressOIB>
  <DomainObject.Predmet.StrankaNazivFormated>
    <izvorni_sadrzaj>Financijska agencija,Županijsko državno odvjetništvo po Poreznoj upravi</izvorni_sadrzaj>
    <derivirana_varijabla naziv="DomainObject.Predmet.StrankaNazivFormated_1">Financijska agencija,Županijsko državno odvjetništvo po Poreznoj upravi</derivirana_varijabla>
  </DomainObject.Predmet.StrankaNazivFormated>
  <DomainObject.Predmet.StrankaNazivFormatedOIB>
    <izvorni_sadrzaj>Financijska agencija, OIB 85821130368,Županijsko državno odvjetništvo po Poreznoj upravi</izvorni_sadrzaj>
    <derivirana_varijabla naziv="DomainObject.Predmet.StrankaNazivFormatedOIB_1">Financijska agencija, OIB 85821130368,Županijsko državno odvjetništvo po Poreznoj upravi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8383.23</izvorni_sadrzaj>
    <derivirana_varijabla naziv="DomainObject.Predmet.TrenutnaVrijednost_1">8383.23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Županijsko državno odvjetništvo po Poreznoj upravi</item>
    </izvorni_sadrzaj>
    <derivirana_varijabla naziv="DomainObject.Predmet.StrankaListFormated_1">
      <item>Financijska agencija</item>
      <item>Županijsko državno odvjetništvo po Poreznoj upravi</item>
    </derivirana_varijabla>
  </DomainObject.Predmet.StrankaListFormated>
  <DomainObject.Predmet.StrankaListFormatedOIB>
    <izvorni_sadrzaj>
      <item>Financijska agencija, OIB 85821130368</item>
      <item>Županijsko državno odvjetništvo po Poreznoj upravi</item>
    </izvorni_sadrzaj>
    <derivirana_varijabla naziv="DomainObject.Predmet.StrankaListFormatedOIB_1">
      <item>Financijska agencija, OIB 85821130368</item>
      <item>Županijsko državno odvjetništvo po Poreznoj upravi</item>
    </derivirana_varijabla>
  </DomainObject.Predmet.StrankaListFormatedOIB>
  <DomainObject.Predmet.StrankaListFormatedWithAdress>
    <izvorni_sadrzaj>
      <item>Financijska agencija, A. Cesarca 2, 42000 Varaždin</item>
      <item>Županijsko državno odvjetništvo po Poreznoj upravi</item>
    </izvorni_sadrzaj>
    <derivirana_varijabla naziv="DomainObject.Predmet.StrankaListFormatedWithAdress_1">
      <item>Financijska agencija, A. Cesarca 2, 42000 Varaždin</item>
      <item>Županijsko državno odvjetništvo po Poreznoj upravi</item>
    </derivirana_varijabla>
  </DomainObject.Predmet.StrankaListFormatedWithAdress>
  <DomainObject.Predmet.StrankaListFormatedWithAdressOIB>
    <izvorni_sadrzaj>
      <item>Financijska agencija, OIB 85821130368, A. Cesarca 2, 42000 Varaždin</item>
      <item>Županijsko državno odvjetništvo po Poreznoj upravi</item>
    </izvorni_sadrzaj>
    <derivirana_varijabla naziv="DomainObject.Predmet.StrankaListFormatedWithAdressOIB_1">
      <item>Financijska agencija, OIB 85821130368, A. Cesarca 2, 42000 Varaždin</item>
      <item>Županijsko državno odvjetništvo po Poreznoj upravi</item>
    </derivirana_varijabla>
  </DomainObject.Predmet.StrankaListFormatedWithAdressOIB>
  <DomainObject.Predmet.StrankaListNazivFormated>
    <izvorni_sadrzaj>
      <item>Financijska agencija</item>
      <item>Županijsko državno odvjetništvo po Poreznoj upravi</item>
    </izvorni_sadrzaj>
    <derivirana_varijabla naziv="DomainObject.Predmet.StrankaListNazivFormated_1">
      <item>Financijska agencija</item>
      <item>Županijsko državno odvjetništvo po Poreznoj upravi</item>
    </derivirana_varijabla>
  </DomainObject.Predmet.StrankaListNazivFormated>
  <DomainObject.Predmet.StrankaListNazivFormatedOIB>
    <izvorni_sadrzaj>
      <item>Financijska agencija, OIB 85821130368</item>
      <item>Županijsko državno odvjetništvo po Poreznoj upravi</item>
    </izvorni_sadrzaj>
    <derivirana_varijabla naziv="DomainObject.Predmet.StrankaListNazivFormatedOIB_1">
      <item>Financijska agencija, OIB 85821130368</item>
      <item>Županijsko državno odvjetništvo po Poreznoj upravi</item>
    </derivirana_varijabla>
  </DomainObject.Predmet.StrankaListNazivFormatedOIB>
  <DomainObject.Predmet.ProtuStrankaListFormated>
    <izvorni_sadrzaj>
      <item>HREN INSTALACIJE društvo s ograničenom odgovornošću za uređenje kupaonica</item>
    </izvorni_sadrzaj>
    <derivirana_varijabla naziv="DomainObject.Predmet.ProtuStrankaListFormated_1">
      <item>HREN INSTALACIJE društvo s ograničenom odgovornošću za uređenje kupaonica</item>
    </derivirana_varijabla>
  </DomainObject.Predmet.ProtuStrankaListFormated>
  <DomainObject.Predmet.ProtuStrankaListFormatedOIB>
    <izvorni_sadrzaj>
      <item>HREN INSTALACIJE društvo s ograničenom odgovornošću za uređenje kupaonica, OIB 98332180427</item>
    </izvorni_sadrzaj>
    <derivirana_varijabla naziv="DomainObject.Predmet.ProtuStrankaListFormatedOIB_1">
      <item>HREN INSTALACIJE društvo s ograničenom odgovornošću za uređenje kupaonica, OIB 98332180427</item>
    </derivirana_varijabla>
  </DomainObject.Predmet.ProtuStrankaListFormatedOIB>
  <DomainObject.Predmet.ProtuStrankaListFormatedWithAdress>
    <izvorni_sadrzaj>
      <item>HREN INSTALACIJE društvo s ograničenom odgovornošću za uređenje kupaonica, Vladimira Nazora 1, 40000 Mihovljan</item>
    </izvorni_sadrzaj>
    <derivirana_varijabla naziv="DomainObject.Predmet.ProtuStrankaListFormatedWithAdress_1">
      <item>HREN INSTALACIJE društvo s ograničenom odgovornošću za uređenje kupaonica, Vladimira Nazora 1, 40000 Mihovljan</item>
    </derivirana_varijabla>
  </DomainObject.Predmet.ProtuStrankaListFormatedWithAdress>
  <DomainObject.Predmet.ProtuStrankaListFormatedWithAdressOIB>
    <izvorni_sadrzaj>
      <item>HREN INSTALACIJE društvo s ograničenom odgovornošću za uređenje kupaonica, OIB 98332180427, Vladimira Nazora 1, 40000 Mihovljan</item>
    </izvorni_sadrzaj>
    <derivirana_varijabla naziv="DomainObject.Predmet.ProtuStrankaListFormatedWithAdressOIB_1">
      <item>HREN INSTALACIJE društvo s ograničenom odgovornošću za uređenje kupaonica, OIB 98332180427, Vladimira Nazora 1, 40000 Mihovljan</item>
    </derivirana_varijabla>
  </DomainObject.Predmet.ProtuStrankaListFormatedWithAdressOIB>
  <DomainObject.Predmet.ProtuStrankaListNazivFormated>
    <izvorni_sadrzaj>
      <item>HREN INSTALACIJE društvo s ograničenom odgovornošću za uređenje kupaonica</item>
    </izvorni_sadrzaj>
    <derivirana_varijabla naziv="DomainObject.Predmet.ProtuStrankaListNazivFormated_1">
      <item>HREN INSTALACIJE društvo s ograničenom odgovornošću za uređenje kupaonica</item>
    </derivirana_varijabla>
  </DomainObject.Predmet.ProtuStrankaListNazivFormated>
  <DomainObject.Predmet.ProtuStrankaListNazivFormatedOIB>
    <izvorni_sadrzaj>
      <item>HREN INSTALACIJE društvo s ograničenom odgovornošću za uređenje kupaonica, OIB 98332180427</item>
    </izvorni_sadrzaj>
    <derivirana_varijabla naziv="DomainObject.Predmet.ProtuStrankaListNazivFormatedOIB_1">
      <item>HREN INSTALACIJE društvo s ograničenom odgovornošću za uređenje kupaonica, OIB 98332180427</item>
    </derivirana_varijabla>
  </DomainObject.Predmet.ProtuStrankaListNazivFormatedOIB>
  <DomainObject.Predmet.OstaliListFormated>
    <izvorni_sadrzaj>
      <item>Danijel Hren</item>
    </izvorni_sadrzaj>
    <derivirana_varijabla naziv="DomainObject.Predmet.OstaliListFormated_1">
      <item>Danijel Hren</item>
    </derivirana_varijabla>
  </DomainObject.Predmet.OstaliListFormated>
  <DomainObject.Predmet.OstaliListFormatedOIB>
    <izvorni_sadrzaj>
      <item>Danijel Hren, OIB 43743649431</item>
    </izvorni_sadrzaj>
    <derivirana_varijabla naziv="DomainObject.Predmet.OstaliListFormatedOIB_1">
      <item>Danijel Hren, OIB 43743649431</item>
    </derivirana_varijabla>
  </DomainObject.Predmet.OstaliListFormatedOIB>
  <DomainObject.Predmet.OstaliListFormatedWithAdress>
    <izvorni_sadrzaj>
      <item>Danijel Hren, Ulica Vladimira Nazora 1, 40000 Mihovljan</item>
    </izvorni_sadrzaj>
    <derivirana_varijabla naziv="DomainObject.Predmet.OstaliListFormatedWithAdress_1">
      <item>Danijel Hren, Ulica Vladimira Nazora 1, 40000 Mihovljan</item>
    </derivirana_varijabla>
  </DomainObject.Predmet.OstaliListFormatedWithAdress>
  <DomainObject.Predmet.OstaliListFormatedWithAdressOIB>
    <izvorni_sadrzaj>
      <item>Danijel Hren, OIB 43743649431, Ulica Vladimira Nazora 1, 40000 Mihovljan</item>
    </izvorni_sadrzaj>
    <derivirana_varijabla naziv="DomainObject.Predmet.OstaliListFormatedWithAdressOIB_1">
      <item>Danijel Hren, OIB 43743649431, Ulica Vladimira Nazora 1, 40000 Mihovljan</item>
    </derivirana_varijabla>
  </DomainObject.Predmet.OstaliListFormatedWithAdressOIB>
  <DomainObject.Predmet.OstaliListNazivFormated>
    <izvorni_sadrzaj>
      <item>Danijel Hren</item>
    </izvorni_sadrzaj>
    <derivirana_varijabla naziv="DomainObject.Predmet.OstaliListNazivFormated_1">
      <item>Danijel Hren</item>
    </derivirana_varijabla>
  </DomainObject.Predmet.OstaliListNazivFormated>
  <DomainObject.Predmet.OstaliListNazivFormatedOIB>
    <izvorni_sadrzaj>
      <item>Danijel Hren, OIB 43743649431</item>
    </izvorni_sadrzaj>
    <derivirana_varijabla naziv="DomainObject.Predmet.OstaliListNazivFormatedOIB_1">
      <item>Danijel Hren, OIB 43743649431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HREN INSTALACIJE društvo s ograničenom odgovornošću za uređenje kupaonica</izvorni_sadrzaj>
    <derivirana_varijabla naziv="DomainObject.Predmet.ProtustrankaIDrugi_1">HREN INSTALACIJE društvo s ograničenom odgovornošću za uređenje kupaonica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HREN INSTALACIJE društvo s ograničenom odgovornošću za uređenje kupaonica, OIB 98332180427, Vladimira Nazora 1, 40000 Mihovljan</izvorni_sadrzaj>
    <derivirana_varijabla naziv="DomainObject.Predmet.ProtustrankaIDrugiAdressOIB_1">HREN INSTALACIJE društvo s ograničenom odgovornošću za uređenje kupaonica, OIB 98332180427, Vladimira Nazora 1,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HREN INSTALACIJE društvo s ograničenom odgovornošću za uređenje kupaonica</item>
      <item>Županijsko državno odvjetništvo po Poreznoj upravi</item>
      <item>Danijel Hren</item>
    </izvorni_sadrzaj>
    <derivirana_varijabla naziv="DomainObject.Predmet.SudioniciListNaziv_1">
      <item>Financijska agencija</item>
      <item>HREN INSTALACIJE društvo s ograničenom odgovornošću za uređenje kupaonica</item>
      <item>Županijsko državno odvjetništvo po Poreznoj upravi</item>
      <item>Danijel Hren</item>
    </derivirana_varijabla>
  </DomainObject.Predmet.SudioniciListNaziv>
  <DomainObject.Predmet.SudioniciListAdressOIB>
    <izvorni_sadrzaj>
      <item>Financijska agencija, OIB 85821130368, A. Cesarca 2,42000 Varaždin</item>
      <item>HREN INSTALACIJE društvo s ograničenom odgovornošću za uređenje kupaonica, OIB 98332180427, Vladimira Nazora 1,40000 Mihovljan</item>
      <item>Županijsko državno odvjetništvo po Poreznoj upravi</item>
      <item>Danijel Hren, OIB 43743649431, Ulica Vladimira Nazora 1,40000 Mihovljan</item>
    </izvorni_sadrzaj>
    <derivirana_varijabla naziv="DomainObject.Predmet.SudioniciListAdressOIB_1">
      <item>Financijska agencija, OIB 85821130368, A. Cesarca 2,42000 Varaždin</item>
      <item>HREN INSTALACIJE društvo s ograničenom odgovornošću za uređenje kupaonica, OIB 98332180427, Vladimira Nazora 1,40000 Mihovljan</item>
      <item>Županijsko državno odvjetništvo po Poreznoj upravi</item>
      <item>Danijel Hren, OIB 43743649431, Ulica Vladimira Nazora 1,40000 Mihovljan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98332180427</item>
      <item>, OIB null</item>
      <item>, OIB 43743649431</item>
    </izvorni_sadrzaj>
    <derivirana_varijabla naziv="DomainObject.Predmet.SudioniciListNazivOIB_1">
      <item>, OIB 85821130368</item>
      <item>, OIB 98332180427</item>
      <item>, OIB null</item>
      <item>, OIB 43743649431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D8D6F3-4476-4C2A-9134-4DFBD59A2C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1599</properties:Characters>
  <properties:Lines>50</properties:Lines>
  <properties:Paragraphs>17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2016-09-30T13:21:00Z</cp:lastPrinted>
  <dcterms:modified xmlns:xsi="http://www.w3.org/2001/XMLSchema-instance" xsi:type="dcterms:W3CDTF">2016-09-30T13:22:00Z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