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8fa1" w14:paraId="e158fa1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0E78B5">
        <w:t>1692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D15721">
        <w:t>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0E78B5">
        <w:t>PRAKTISTAR j.d.o.o. Osijek, Ružina 41, MBS: 030147503, OIB: 73071611866,</w:t>
      </w:r>
      <w:r w:rsidR="00555D95" w:rsidRPr="003D4D89">
        <w:t xml:space="preserve"> </w:t>
      </w:r>
      <w:r w:rsidR="00B00E84" w:rsidRPr="003D4D89">
        <w:t>d</w:t>
      </w:r>
      <w:r w:rsidR="006D64E6" w:rsidRPr="003D4D89">
        <w:t xml:space="preserve">ana </w:t>
      </w:r>
      <w:r w:rsidR="00D15721">
        <w:t>21</w:t>
      </w:r>
      <w:r w:rsidR="00A928E1" w:rsidRPr="003D4D89">
        <w:t xml:space="preserve">. </w:t>
      </w:r>
      <w:r w:rsidR="00D15721">
        <w:t>prosinca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515222">
        <w:t>PRAKTISTAR j.d.o.o. Osijek, Ružina 41, MBS: 030147503, OIB: 73071611866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  <w:r w:rsidR="00D15721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D15721">
        <w:t>21</w:t>
      </w:r>
      <w:r w:rsidR="00A928E1" w:rsidRPr="003D4D89">
        <w:t xml:space="preserve">. </w:t>
      </w:r>
      <w:r w:rsidR="00D15721">
        <w:t>veljače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10:</w:t>
      </w:r>
      <w:r w:rsidR="00515222">
        <w:t>45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515222">
        <w:t>Zlatko Markasović, Osijek, Vij. I.Meštrovića 50, OIB 82230536462.</w:t>
      </w:r>
      <w:r w:rsidR="00F53228" w:rsidRPr="00F53228">
        <w:rPr>
          <w:sz w:val="22"/>
          <w:szCs w:val="22"/>
        </w:rPr>
        <w:t xml:space="preserve">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515222">
        <w:t>12</w:t>
      </w:r>
      <w:r w:rsidR="00501209" w:rsidRPr="003D4D89">
        <w:t>.</w:t>
      </w:r>
      <w:r w:rsidR="00F53228">
        <w:t xml:space="preserve"> </w:t>
      </w:r>
      <w:r w:rsidR="00515222">
        <w:t>listopada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  <w:r w:rsidR="00D15721" w:rsidRPr="003D4D89">
        <w:t>otvaranje  stečajnog postupka nad dužnikom</w:t>
      </w:r>
      <w:r w:rsidR="00D15721" w:rsidRPr="00D15721">
        <w:t xml:space="preserve"> </w:t>
      </w:r>
      <w:r w:rsidR="00515222">
        <w:t>PRAKTISTAR j.d.o.o. Osijek, Ružina 41, MBS: 030147503, OIB: 73071611866</w:t>
      </w:r>
      <w:r w:rsidR="00D15721">
        <w:t>.</w:t>
      </w:r>
      <w:r w:rsidR="00515222">
        <w:t xml:space="preserve">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0E78B5">
        <w:t>1692</w:t>
      </w:r>
      <w:r w:rsidRPr="003D4D89">
        <w:t>/17-</w:t>
      </w:r>
      <w:r w:rsidR="00DE5BFA">
        <w:t>7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CD3E6E" w:rsidP="000B4C0A" w:rsidR="008E4797">
      <w:pPr>
        <w:jc w:val="right"/>
      </w:pPr>
      <w:r>
        <w:t xml:space="preserve"> </w:t>
      </w:r>
      <w:r w:rsidR="00DE5BFA">
        <w:t xml:space="preserve"> </w:t>
      </w: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D15721" w:rsidR="00133EE5" w:rsidRPr="003D4D89">
      <w:pPr>
        <w:ind w:firstLine="708"/>
        <w:jc w:val="both"/>
      </w:pPr>
      <w:r w:rsidRPr="003D4D89">
        <w:t>Također, temeljem čl. 115. st. 2. citiranog zakona imenovan je privrem</w:t>
      </w:r>
      <w:r w:rsidR="00D15721">
        <w:t xml:space="preserve">eni stečajni upravitelj u osobi </w:t>
      </w:r>
      <w:r w:rsidR="00515222">
        <w:t>Zlatko Markasović, Osijek, Vij. I.Meštrovića 50, OIB 82230536462</w:t>
      </w:r>
      <w:r w:rsidR="00515222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D15721">
        <w:t>21</w:t>
      </w:r>
      <w:r w:rsidR="005868BA" w:rsidRPr="003D4D89">
        <w:t>.</w:t>
      </w:r>
      <w:r w:rsidR="000B4C0A">
        <w:t xml:space="preserve"> </w:t>
      </w:r>
      <w:r w:rsidR="00D15721">
        <w:t>prosinca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DE5BFA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D15721">
        <w:t>21</w:t>
      </w:r>
      <w:r w:rsidRPr="003D4D89">
        <w:t>/</w:t>
      </w:r>
      <w:r w:rsidR="00D15721">
        <w:t>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4C3" w:rsidR="001634C3">
      <w:r>
        <w:separator/>
      </w:r>
    </w:p>
  </w:endnote>
  <w:endnote w:id="0" w:type="continuationSeparator">
    <w:p w:rsidRDefault="001634C3" w:rsidR="00163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4C3" w:rsidR="001634C3">
      <w:r>
        <w:separator/>
      </w:r>
    </w:p>
  </w:footnote>
  <w:footnote w:id="0" w:type="continuationSeparator">
    <w:p w:rsidRDefault="001634C3" w:rsidR="00163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6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E78B5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34C3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15222"/>
    <w:rsid w:val="00524CC6"/>
    <w:rsid w:val="005253D0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76EAC"/>
    <w:rsid w:val="00882814"/>
    <w:rsid w:val="00891BF4"/>
    <w:rsid w:val="008E4797"/>
    <w:rsid w:val="009001D6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74D43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1276"/>
    <w:rsid w:val="00CB7AB0"/>
    <w:rsid w:val="00CD3E6E"/>
    <w:rsid w:val="00CF4431"/>
    <w:rsid w:val="00CF53A8"/>
    <w:rsid w:val="00D15721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5BFA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C2668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6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2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6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2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St-1692/2017</izvorni_sadrzaj>
    <derivirana_varijabla naziv="DomainObject.Predmet.OznakaBroj_1">St-1692/2017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PRAKTISTAR jednostavno društvo s ograničenom odgovornošću za proizvodnju, trgovinu i usluge</izvorni_sadrzaj>
    <derivirana_varijabla naziv="DomainObject.Predmet.ProtustrankaFormated_1">  PRAKTISTAR jednostavno društvo s ograničenom odgovornošću za proizvodnju, trgovinu i usluge</derivirana_varijabla>
  </DomainObject.Predmet.ProtustrankaFormated>
  <DomainObject.Predmet.ProtustrankaFormatedOIB>
    <izvorni_sadrzaj>  PRAKTISTAR jednostavno društvo s ograničenom odgovornošću za proizvodnju, trgovinu i usluge, OIB 73071611866</izvorni_sadrzaj>
    <derivirana_varijabla naziv="DomainObject.Predmet.ProtustrankaFormatedOIB_1">  PRAKTISTAR jednostavno društvo s ograničenom odgovornošću za proizvodnju, trgovinu i usluge, OIB 73071611866</derivirana_varijabla>
  </DomainObject.Predmet.ProtustrankaFormatedOIB>
  <DomainObject.Predmet.ProtustrankaFormatedWithAdress>
    <izvorni_sadrzaj> PRAKTISTAR jednostavno društvo s ograničenom odgovornošću za proizvodnju, trgovinu i usluge, Ružina 41, 31000 Osijek</izvorni_sadrzaj>
    <derivirana_varijabla naziv="DomainObject.Predmet.ProtustrankaFormatedWithAdress_1"> PRAKTISTAR jednostavno društvo s ograničenom odgovornošću za proizvodnju, trgovinu i usluge, Ružina 41, 31000 Osijek</derivirana_varijabla>
  </DomainObject.Predmet.ProtustrankaFormatedWithAdress>
  <DomainObject.Predmet.ProtustrankaFormatedWithAdressOIB>
    <izvorni_sadrzaj> PRAKTISTAR jednostavno društvo s ograničenom odgovornošću za proizvodnju, trgovinu i usluge, OIB 73071611866, Ružina 41, 31000 Osijek</izvorni_sadrzaj>
    <derivirana_varijabla naziv="DomainObject.Predmet.ProtustrankaFormatedWithAdressOIB_1"> PRAKTISTAR jednostavno društvo s ograničenom odgovornošću za proizvodnju, trgovinu i usluge, OIB 73071611866, Ružina 41, 31000 Osijek</derivirana_varijabla>
  </DomainObject.Predmet.ProtustrankaFormatedWithAdressOIB>
  <DomainObject.Predmet.ProtustrankaWithAdress>
    <izvorni_sadrzaj>PRAKTISTAR jednostavno društvo s ograničenom odgovornošću za proizvodnju, trgovinu i usluge Ružina 41, 31000 Osijek</izvorni_sadrzaj>
    <derivirana_varijabla naziv="DomainObject.Predmet.ProtustrankaWithAdress_1">PRAKTISTAR jednostavno društvo s ograničenom odgovornošću za proizvodnju, trgovinu i usluge Ružina 41, 31000 Osijek</derivirana_varijabla>
  </DomainObject.Predmet.ProtustrankaWithAdress>
  <DomainObject.Predmet.ProtustrankaWithAdressOIB>
    <izvorni_sadrzaj>PRAKTISTAR jednostavno društvo s ograničenom odgovornošću za proizvodnju, trgovinu i usluge, OIB 73071611866, Ružina 41, 31000 Osijek</izvorni_sadrzaj>
    <derivirana_varijabla naziv="DomainObject.Predmet.ProtustrankaWithAdressOIB_1">PRAKTISTAR jednostavno društvo s ograničenom odgovornošću za proizvodnju, trgovinu i usluge, OIB 73071611866, Ružina 41, 31000 Osijek</derivirana_varijabla>
  </DomainObject.Predmet.ProtustrankaWithAdressOIB>
  <DomainObject.Predmet.ProtustrankaNazivFormated>
    <izvorni_sadrzaj>PRAKTISTAR jednostavno društvo s ograničenom odgovornošću za proizvodnju, trgovinu i usluge</izvorni_sadrzaj>
    <derivirana_varijabla naziv="DomainObject.Predmet.ProtustrankaNazivFormated_1">PRAKTISTAR jednostavno društvo s ograničenom odgovornošću za proizvodnju, trgovinu i usluge</derivirana_varijabla>
  </DomainObject.Predmet.ProtustrankaNazivFormated>
  <DomainObject.Predmet.ProtustrankaNazivFormatedOIB>
    <izvorni_sadrzaj>PRAKTISTAR jednostavno društvo s ograničenom odgovornošću za proizvodnju, trgovinu i usluge, OIB 73071611866</izvorni_sadrzaj>
    <derivirana_varijabla naziv="DomainObject.Predmet.ProtustrankaNazivFormatedOIB_1">PRAKTISTAR jednostavno društvo s ograničenom odgovornošću za proizvodnju, trgovinu i usluge, OIB 73071611866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CARINSKE UPRAVE PODRUČNOG UREDA SL . I BARANJE</izvorni_sadrzaj>
    <derivirana_varijabla naziv="DomainObject.Predmet.StrankaFormated_1">  RH MF CARINSKE UPRAVE PODRUČNOG UREDA SL . I BARANJE</derivirana_varijabla>
  </DomainObject.Predmet.StrankaFormated>
  <DomainObject.Predmet.StrankaFormatedOIB>
    <izvorni_sadrzaj>  RH MF CARINSKE UPRAVE PODRUČNOG UREDA SL . I BARANJE, OIB 18683136487</izvorni_sadrzaj>
    <derivirana_varijabla naziv="DomainObject.Predmet.StrankaFormatedOIB_1">  RH MF CARINSKE UPRAVE PODRUČNOG UREDA SL . I BARANJE, OIB 18683136487</derivirana_varijabla>
  </DomainObject.Predmet.StrankaFormatedOIB>
  <DomainObject.Predmet.StrankaFormatedWithAdress>
    <izvorni_sadrzaj> RH MF CARINSKE UPRAVE PODRUČNOG UREDA SL . I BARANJE</izvorni_sadrzaj>
    <derivirana_varijabla naziv="DomainObject.Predmet.StrankaFormatedWithAdress_1"> RH MF CARINSKE UPRAVE PODRUČNOG UREDA SL . I BARANJE</derivirana_varijabla>
  </DomainObject.Predmet.StrankaFormatedWithAdress>
  <DomainObject.Predmet.StrankaFormatedWithAdressOIB>
    <izvorni_sadrzaj> RH MF CARINSKE UPRAVE PODRUČNOG UREDA SL . I BARANJE, OIB 18683136487</izvorni_sadrzaj>
    <derivirana_varijabla naziv="DomainObject.Predmet.StrankaFormatedWithAdressOIB_1"> RH MF CARINSKE UPRAVE PODRUČNOG UREDA SL . I BARANJE, OIB 18683136487</derivirana_varijabla>
  </DomainObject.Predmet.StrankaFormatedWithAdressOIB>
  <DomainObject.Predmet.StrankaWithAdress>
    <izvorni_sadrzaj>RH MF CARINSKE UPRAVE PODRUČNOG UREDA SL . I BARANJE </izvorni_sadrzaj>
    <derivirana_varijabla naziv="DomainObject.Predmet.StrankaWithAdress_1">RH MF CARINSKE UPRAVE PODRUČNOG UREDA SL . I BARANJE </derivirana_varijabla>
  </DomainObject.Predmet.StrankaWithAdress>
  <DomainObject.Predmet.StrankaWithAdressOIB>
    <izvorni_sadrzaj>RH MF CARINSKE UPRAVE PODRUČNOG UREDA SL . I BARANJE, OIB 18683136487</izvorni_sadrzaj>
    <derivirana_varijabla naziv="DomainObject.Predmet.StrankaWithAdressOIB_1">RH MF CARINSKE UPRAVE PODRUČNOG UREDA SL . I BARANJE, OIB 18683136487</derivirana_varijabla>
  </DomainObject.Predmet.StrankaWithAdressOIB>
  <DomainObject.Predmet.StrankaNazivFormated>
    <izvorni_sadrzaj>RH MF CARINSKE UPRAVE PODRUČNOG UREDA SL . I BARANJE</izvorni_sadrzaj>
    <derivirana_varijabla naziv="DomainObject.Predmet.StrankaNazivFormated_1">RH MF CARINSKE UPRAVE PODRUČNOG UREDA SL . I BARANJE</derivirana_varijabla>
  </DomainObject.Predmet.StrankaNazivFormated>
  <DomainObject.Predmet.StrankaNazivFormatedOIB>
    <izvorni_sadrzaj>RH MF CARINSKE UPRAVE PODRUČNOG UREDA SL . I BARANJE, OIB 18683136487</izvorni_sadrzaj>
    <derivirana_varijabla naziv="DomainObject.Predmet.StrankaNazivFormatedOIB_1">RH MF CARINSKE UPRAVE PODRUČNOG UREDA SL .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CARINSKE UPRAVE PODRUČNOG UREDA SL . I BARANJE</item>
    </izvorni_sadrzaj>
    <derivirana_varijabla naziv="DomainObject.Predmet.StrankaListFormated_1">
      <item>RH MF CARINSKE UPRAVE PODRUČNOG UREDA SL . I BARANJE</item>
    </derivirana_varijabla>
  </DomainObject.Predmet.StrankaListFormated>
  <DomainObject.Predmet.StrankaListFormatedOIB>
    <izvorni_sadrzaj>
      <item>RH MF CARINSKE UPRAVE PODRUČNOG UREDA SL . I BARANJE, OIB 18683136487</item>
    </izvorni_sadrzaj>
    <derivirana_varijabla naziv="DomainObject.Predmet.StrankaListFormatedOIB_1">
      <item>RH MF CARINSKE UPRAVE PODRUČNOG UREDA SL . I BARANJE, OIB 18683136487</item>
    </derivirana_varijabla>
  </DomainObject.Predmet.StrankaListFormatedOIB>
  <DomainObject.Predmet.StrankaListFormatedWithAdress>
    <izvorni_sadrzaj>
      <item>RH MF CARINSKE UPRAVE PODRUČNOG UREDA SL . I BARANJE</item>
    </izvorni_sadrzaj>
    <derivirana_varijabla naziv="DomainObject.Predmet.StrankaListFormatedWithAdress_1">
      <item>RH MF CARINSKE UPRAVE PODRUČNOG UREDA SL . I BARANJE</item>
    </derivirana_varijabla>
  </DomainObject.Predmet.StrankaListFormatedWithAdress>
  <DomainObject.Predmet.StrankaListFormatedWithAdressOIB>
    <izvorni_sadrzaj>
      <item>RH MF CARINSKE UPRAVE PODRUČNOG UREDA SL . I BARANJE, OIB 18683136487</item>
    </izvorni_sadrzaj>
    <derivirana_varijabla naziv="DomainObject.Predmet.StrankaListFormatedWithAdressOIB_1">
      <item>RH MF CARINSKE UPRAVE PODRUČNOG UREDA SL . I BARANJE, OIB 18683136487</item>
    </derivirana_varijabla>
  </DomainObject.Predmet.StrankaListFormatedWithAdressOIB>
  <DomainObject.Predmet.StrankaListNazivFormated>
    <izvorni_sadrzaj>
      <item>RH MF CARINSKE UPRAVE PODRUČNOG UREDA SL . I BARANJE</item>
    </izvorni_sadrzaj>
    <derivirana_varijabla naziv="DomainObject.Predmet.StrankaListNazivFormated_1">
      <item>RH MF CARINSKE UPRAVE PODRUČNOG UREDA SL . I BARANJE</item>
    </derivirana_varijabla>
  </DomainObject.Predmet.StrankaListNazivFormated>
  <DomainObject.Predmet.StrankaListNazivFormatedOIB>
    <izvorni_sadrzaj>
      <item>RH MF CARINSKE UPRAVE PODRUČNOG UREDA SL . I BARANJE, OIB 18683136487</item>
    </izvorni_sadrzaj>
    <derivirana_varijabla naziv="DomainObject.Predmet.StrankaListNazivFormatedOIB_1">
      <item>RH MF CARINSKE UPRAVE PODRUČNOG UREDA SL . I BARANJE, OIB 18683136487</item>
    </derivirana_varijabla>
  </DomainObject.Predmet.StrankaListNazivFormatedOIB>
  <DomainObject.Predmet.ProtuStrankaListFormated>
    <izvorni_sadrzaj>
      <item>PRAKTISTAR jednostavno društvo s ograničenom odgovornošću za proizvodnju, trgovinu i usluge</item>
    </izvorni_sadrzaj>
    <derivirana_varijabla naziv="DomainObject.Predmet.ProtuStrankaListFormated_1">
      <item>PRAKTISTAR jednostavno društvo s ograničenom odgovornošću za proizvodnju, trgovinu i usluge</item>
    </derivirana_varijabla>
  </DomainObject.Predmet.ProtuStrankaListFormated>
  <DomainObject.Predmet.ProtuStrankaListFormatedOIB>
    <izvorni_sadrzaj>
      <item>PRAKTISTAR jednostavno društvo s ograničenom odgovornošću za proizvodnju, trgovinu i usluge, OIB 73071611866</item>
    </izvorni_sadrzaj>
    <derivirana_varijabla naziv="DomainObject.Predmet.ProtuStrankaListFormatedOIB_1">
      <item>PRAKTISTAR jednostavno društvo s ograničenom odgovornošću za proizvodnju, trgovinu i usluge, OIB 73071611866</item>
    </derivirana_varijabla>
  </DomainObject.Predmet.ProtuStrankaListFormatedOIB>
  <DomainObject.Predmet.ProtuStrankaListFormatedWithAdress>
    <izvorni_sadrzaj>
      <item>PRAKTISTAR jednostavno društvo s ograničenom odgovornošću za proizvodnju, trgovinu i usluge, Ružina 41, 31000 Osijek</item>
    </izvorni_sadrzaj>
    <derivirana_varijabla naziv="DomainObject.Predmet.ProtuStrankaListFormatedWithAdress_1">
      <item>PRAKTISTAR jednostavno društvo s ograničenom odgovornošću za proizvodnju, trgovinu i usluge, Ružina 41, 31000 Osijek</item>
    </derivirana_varijabla>
  </DomainObject.Predmet.ProtuStrankaListFormatedWithAdress>
  <DomainObject.Predmet.ProtuStrankaListFormatedWithAdressOIB>
    <izvorni_sadrzaj>
      <item>PRAKTISTAR jednostavno društvo s ograničenom odgovornošću za proizvodnju, trgovinu i usluge, OIB 73071611866, Ružina 41, 31000 Osijek</item>
    </izvorni_sadrzaj>
    <derivirana_varijabla naziv="DomainObject.Predmet.ProtuStrankaListFormatedWithAdressOIB_1">
      <item>PRAKTISTAR jednostavno društvo s ograničenom odgovornošću za proizvodnju, trgovinu i usluge, OIB 73071611866, Ružina 41, 31000 Osijek</item>
    </derivirana_varijabla>
  </DomainObject.Predmet.ProtuStrankaListFormatedWithAdressOIB>
  <DomainObject.Predmet.ProtuStrankaListNazivFormated>
    <izvorni_sadrzaj>
      <item>PRAKTISTAR jednostavno društvo s ograničenom odgovornošću za proizvodnju, trgovinu i usluge</item>
    </izvorni_sadrzaj>
    <derivirana_varijabla naziv="DomainObject.Predmet.ProtuStrankaListNazivFormated_1">
      <item>PRAKTISTAR jednostavno društvo s ograničenom odgovornošću za proizvodnju, trgovinu i usluge</item>
    </derivirana_varijabla>
  </DomainObject.Predmet.ProtuStrankaListNazivFormated>
  <DomainObject.Predmet.ProtuStrankaListNazivFormatedOIB>
    <izvorni_sadrzaj>
      <item>PRAKTISTAR jednostavno društvo s ograničenom odgovornošću za proizvodnju, trgovinu i usluge, OIB 73071611866</item>
    </izvorni_sadrzaj>
    <derivirana_varijabla naziv="DomainObject.Predmet.ProtuStrankaListNazivFormatedOIB_1">
      <item>PRAKTISTAR jednostavno društvo s ograničenom odgovornošću za proizvodnju, trgovinu i usluge, OIB 73071611866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CARINSKE UPRAVE PODRUČNOG UREDA SL . I BARANJE</izvorni_sadrzaj>
    <derivirana_varijabla naziv="DomainObject.Predmet.StrankaIDrugi_1">RH MF CARINSKE UPRAVE PODRUČNOG UREDA SL . I BARANJE</derivirana_varijabla>
  </DomainObject.Predmet.StrankaIDrugi>
  <DomainObject.Predmet.ProtustrankaIDrugi>
    <izvorni_sadrzaj>PRAKTISTAR jednostavno društvo s ograničenom odgovornošću za proizvodnju, trgovinu i usluge</izvorni_sadrzaj>
    <derivirana_varijabla naziv="DomainObject.Predmet.ProtustrankaIDrugi_1">PRAKTISTAR jednostavno društvo s ograničenom odgovornošću za proizvodnju, trgovinu i usluge</derivirana_varijabla>
  </DomainObject.Predmet.ProtustrankaIDrugi>
  <DomainObject.Predmet.StrankaIDrugiAdressOIB>
    <izvorni_sadrzaj>RH MF CARINSKE UPRAVE PODRUČNOG UREDA SL . I BARANJE, OIB 18683136487</izvorni_sadrzaj>
    <derivirana_varijabla naziv="DomainObject.Predmet.StrankaIDrugiAdressOIB_1">RH MF CARINSKE UPRAVE PODRUČNOG UREDA SL . I BARANJE, OIB 18683136487</derivirana_varijabla>
  </DomainObject.Predmet.StrankaIDrugiAdressOIB>
  <DomainObject.Predmet.ProtustrankaIDrugiAdressOIB>
    <izvorni_sadrzaj>PRAKTISTAR jednostavno društvo s ograničenom odgovornošću za proizvodnju, trgovinu i usluge, OIB 73071611866, Ružina 41, 31000 Osijek</izvorni_sadrzaj>
    <derivirana_varijabla naziv="DomainObject.Predmet.ProtustrankaIDrugiAdressOIB_1">PRAKTISTAR jednostavno društvo s ograničenom odgovornošću za proizvodnju, trgovinu i usluge, OIB 73071611866,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PRAKTISTAR jednostavno društvo s ograničenom odgovornošću za proizvodnju, trgovinu i usluge</item>
      <item>RH MF CARINSKE UPRAVE PODRUČNOG UREDA SL . I BARANJE</item>
    </izvorni_sadrzaj>
    <derivirana_varijabla naziv="DomainObject.Predmet.SudioniciListNaziv_1">
      <item>PRAKTISTAR jednostavno društvo s ograničenom odgovornošću za proizvodnju, trgovinu i usluge</item>
      <item>RH MF CARINSKE UPRAVE PODRUČNOG UREDA SL . I BARANJE</item>
    </derivirana_varijabla>
  </DomainObject.Predmet.SudioniciListNaziv>
  <DomainObject.Predmet.SudioniciListAdressOIB>
    <izvorni_sadrzaj>
      <item>PRAKTISTAR jednostavno društvo s ograničenom odgovornošću za proizvodnju, trgovinu i usluge, OIB 73071611866, Ružina 41,31000 Osijek</item>
      <item>RH MF CARINSKE UPRAVE PODRUČNOG UREDA SL . I BARANJE, OIB 18683136487</item>
    </izvorni_sadrzaj>
    <derivirana_varijabla naziv="DomainObject.Predmet.SudioniciListAdressOIB_1">
      <item>PRAKTISTAR jednostavno društvo s ograničenom odgovornošću za proizvodnju, trgovinu i usluge, OIB 73071611866, Ružina 41,31000 Osijek</item>
      <item>RH MF CARINSKE UPRAVE PODRUČNOG UREDA SL .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73071611866</item>
      <item>, OIB 18683136487</item>
    </izvorni_sadrzaj>
    <derivirana_varijabla naziv="DomainObject.Predmet.SudioniciListNazivOIB_1">
      <item>, OIB 73071611866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0B261-F01F-4A64-A8C3-0674361A9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2699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2017-12-21T07:22:00Z</dcterms:created>
  <dc:creator>hermanj</dc:creator>
  <cp:lastModifiedBy>Snježana Markotić Jurić</cp:lastModifiedBy>
  <cp:lastPrinted>2017-12-21T07:21:00Z</cp:lastPrinted>
  <dcterms:modified xmlns:xsi="http://www.w3.org/2001/XMLSchema-instance" xsi:type="dcterms:W3CDTF">2017-12-21T07:23:00Z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