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b389" w14:paraId="325b389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1D32B8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J E Š E N J E</w:t>
      </w:r>
    </w:p>
    <w:p w:rsidRDefault="004C3F18" w:rsidP="008E1545" w:rsidR="004C3F18" w:rsidRPr="001D32B8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Trgovački sud u Zagrebu </w:t>
      </w:r>
      <w:r w:rsidR="0097626E" w:rsidRPr="001D32B8">
        <w:rPr>
          <w:rFonts w:hAnsi="Times New Roman" w:ascii="Times New Roman"/>
          <w:szCs w:val="24"/>
        </w:rPr>
        <w:t xml:space="preserve">po </w:t>
      </w:r>
      <w:r w:rsidR="003C4159" w:rsidRPr="001D32B8">
        <w:rPr>
          <w:rFonts w:hAnsi="Times New Roman" w:ascii="Times New Roman"/>
          <w:szCs w:val="24"/>
        </w:rPr>
        <w:t>sucu pojedincu</w:t>
      </w:r>
      <w:r w:rsidR="00356950" w:rsidRPr="001D32B8">
        <w:rPr>
          <w:rFonts w:hAnsi="Times New Roman" w:ascii="Times New Roman"/>
          <w:b/>
          <w:szCs w:val="24"/>
        </w:rPr>
        <w:t xml:space="preserve"> </w:t>
      </w:r>
      <w:r w:rsidR="0097626E" w:rsidRPr="001D32B8">
        <w:rPr>
          <w:rFonts w:hAnsi="Times New Roman" w:ascii="Times New Roman"/>
          <w:szCs w:val="24"/>
        </w:rPr>
        <w:t xml:space="preserve">Nevenki Siladi Rstić u </w:t>
      </w:r>
      <w:r w:rsidR="003B6D92" w:rsidRPr="001D32B8">
        <w:rPr>
          <w:rFonts w:hAnsi="Times New Roman" w:ascii="Times New Roman"/>
          <w:szCs w:val="24"/>
        </w:rPr>
        <w:t>postupku izvanredne uprave</w:t>
      </w:r>
      <w:r w:rsidR="0097626E" w:rsidRPr="001D32B8">
        <w:rPr>
          <w:rFonts w:hAnsi="Times New Roman" w:ascii="Times New Roman"/>
          <w:szCs w:val="24"/>
        </w:rPr>
        <w:t xml:space="preserve"> nad dužnikom </w:t>
      </w:r>
      <w:r w:rsidR="003B6D92" w:rsidRPr="001D32B8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 w:rsidRPr="001D32B8">
        <w:rPr>
          <w:rFonts w:hAnsi="Times New Roman" w:ascii="Times New Roman"/>
          <w:szCs w:val="24"/>
        </w:rPr>
        <w:t>Marijana Čavića 1</w:t>
      </w:r>
      <w:r w:rsidR="003B6D92" w:rsidRPr="001D32B8">
        <w:rPr>
          <w:rFonts w:hAnsi="Times New Roman" w:ascii="Times New Roman"/>
          <w:szCs w:val="24"/>
        </w:rPr>
        <w:t>, OIB:05937759187 i njegovim ovisnim i povezanim društvima</w:t>
      </w:r>
      <w:r w:rsidR="003C4159" w:rsidRPr="001D32B8">
        <w:rPr>
          <w:rFonts w:hAnsi="Times New Roman" w:ascii="Times New Roman"/>
          <w:szCs w:val="24"/>
        </w:rPr>
        <w:t>,</w:t>
      </w:r>
      <w:r w:rsidR="00FD7D31" w:rsidRPr="001D32B8">
        <w:rPr>
          <w:rFonts w:hAnsi="Times New Roman" w:ascii="Times New Roman"/>
          <w:szCs w:val="24"/>
        </w:rPr>
        <w:t xml:space="preserve"> </w:t>
      </w:r>
      <w:r w:rsidR="003C4159" w:rsidRPr="001D32B8">
        <w:rPr>
          <w:rFonts w:hAnsi="Times New Roman" w:ascii="Times New Roman"/>
          <w:szCs w:val="24"/>
        </w:rPr>
        <w:t xml:space="preserve">dana </w:t>
      </w:r>
      <w:r w:rsidR="001D32B8" w:rsidRPr="001D32B8">
        <w:rPr>
          <w:rFonts w:hAnsi="Times New Roman" w:ascii="Times New Roman"/>
          <w:szCs w:val="24"/>
        </w:rPr>
        <w:t>27</w:t>
      </w:r>
      <w:r w:rsidR="00F33266" w:rsidRPr="001D32B8">
        <w:rPr>
          <w:rFonts w:hAnsi="Times New Roman" w:ascii="Times New Roman"/>
          <w:szCs w:val="24"/>
        </w:rPr>
        <w:t>. lipnja</w:t>
      </w:r>
      <w:r w:rsidR="00932ADE" w:rsidRPr="001D32B8">
        <w:rPr>
          <w:rFonts w:hAnsi="Times New Roman" w:ascii="Times New Roman"/>
          <w:szCs w:val="24"/>
        </w:rPr>
        <w:t xml:space="preserve"> 2018</w:t>
      </w:r>
      <w:r w:rsidRPr="001D32B8">
        <w:rPr>
          <w:rFonts w:hAnsi="Times New Roman" w:ascii="Times New Roman"/>
          <w:szCs w:val="24"/>
        </w:rPr>
        <w:t>.</w:t>
      </w:r>
      <w:r w:rsidR="003C4159" w:rsidRPr="001D32B8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r i j e š i o </w:t>
      </w:r>
      <w:r w:rsidR="004C3F18" w:rsidRPr="001D32B8">
        <w:rPr>
          <w:rFonts w:hAnsi="Times New Roman" w:ascii="Times New Roman"/>
          <w:szCs w:val="24"/>
        </w:rPr>
        <w:t xml:space="preserve">  </w:t>
      </w:r>
      <w:r w:rsidR="00FF1F3F" w:rsidRPr="001D32B8">
        <w:rPr>
          <w:rFonts w:hAnsi="Times New Roman" w:ascii="Times New Roman"/>
          <w:szCs w:val="24"/>
        </w:rPr>
        <w:t>j e</w:t>
      </w:r>
    </w:p>
    <w:p w:rsidRDefault="00FF1F3F" w:rsidP="009A7081" w:rsidR="00FF1F3F" w:rsidRPr="001D32B8">
      <w:pPr>
        <w:jc w:val="both"/>
        <w:rPr>
          <w:rFonts w:hAnsi="Times New Roman" w:ascii="Times New Roman"/>
          <w:szCs w:val="24"/>
        </w:rPr>
      </w:pPr>
    </w:p>
    <w:p w:rsidRDefault="001230DB" w:rsidP="00AC385A" w:rsidR="001230DB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Utvrđuje se da su niže navedeni vjerovnici povukli prijave novčanih tražbina za iznose kako slijedi: </w:t>
      </w:r>
    </w:p>
    <w:p w:rsidRDefault="00CB042C" w:rsidP="002E25A9" w:rsidR="002E25A9" w:rsidRPr="001D32B8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 </w:t>
      </w:r>
      <w:r w:rsidR="002E25A9" w:rsidRPr="001D32B8">
        <w:rPr>
          <w:rFonts w:hAnsi="Times New Roman" w:ascii="Times New Roman"/>
          <w:szCs w:val="24"/>
        </w:rPr>
        <w:tab/>
      </w:r>
      <w:bookmarkStart w:name="_Hlk517188295" w:id="1"/>
      <w:r w:rsidR="00241C31" w:rsidRPr="001D32B8">
        <w:rPr>
          <w:rFonts w:hAnsi="Times New Roman" w:ascii="Times New Roman"/>
          <w:szCs w:val="24"/>
        </w:rPr>
        <w:t>HŽ Infrastruktura d.o.o. Zagreb, Mihanovićeva 12, OIB. 39901919995</w:t>
      </w:r>
    </w:p>
    <w:p w:rsidRDefault="00241C31" w:rsidP="002E25A9" w:rsidR="002E25A9" w:rsidRPr="001D32B8">
      <w:pPr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povukao</w:t>
      </w:r>
      <w:r w:rsidR="002E25A9" w:rsidRPr="001D32B8">
        <w:rPr>
          <w:rFonts w:hAnsi="Times New Roman" w:ascii="Times New Roman"/>
          <w:szCs w:val="24"/>
        </w:rPr>
        <w:t xml:space="preserve"> </w:t>
      </w:r>
      <w:r w:rsidR="00CB042C" w:rsidRPr="001D32B8">
        <w:rPr>
          <w:rFonts w:hAnsi="Times New Roman" w:ascii="Times New Roman"/>
          <w:szCs w:val="24"/>
        </w:rPr>
        <w:t xml:space="preserve">prijavu novčane tražbine u iznosu od </w:t>
      </w:r>
      <w:r w:rsidRPr="001D32B8">
        <w:rPr>
          <w:rFonts w:hAnsi="Times New Roman" w:ascii="Times New Roman"/>
          <w:szCs w:val="24"/>
        </w:rPr>
        <w:t>5.299,32 kune</w:t>
      </w:r>
      <w:r w:rsidR="00F33266" w:rsidRPr="001D32B8">
        <w:rPr>
          <w:rFonts w:hAnsi="Times New Roman" w:ascii="Times New Roman"/>
          <w:szCs w:val="24"/>
        </w:rPr>
        <w:t xml:space="preserve"> </w:t>
      </w:r>
      <w:r w:rsidR="00CB042C" w:rsidRPr="001D32B8">
        <w:rPr>
          <w:rFonts w:hAnsi="Times New Roman" w:ascii="Times New Roman"/>
          <w:szCs w:val="24"/>
        </w:rPr>
        <w:t>prema društvu</w:t>
      </w:r>
      <w:r w:rsidR="005146A6" w:rsidRPr="001D32B8">
        <w:rPr>
          <w:rFonts w:hAnsi="Times New Roman" w:ascii="Times New Roman"/>
          <w:szCs w:val="24"/>
        </w:rPr>
        <w:t xml:space="preserve"> </w:t>
      </w:r>
      <w:r w:rsidRPr="001D32B8">
        <w:rPr>
          <w:rFonts w:hAnsi="Times New Roman" w:ascii="Times New Roman"/>
          <w:szCs w:val="24"/>
        </w:rPr>
        <w:t>TISAK</w:t>
      </w:r>
      <w:bookmarkEnd w:id="1"/>
      <w:r w:rsidRPr="001D32B8">
        <w:rPr>
          <w:rFonts w:hAnsi="Times New Roman" w:ascii="Times New Roman"/>
          <w:szCs w:val="24"/>
        </w:rPr>
        <w:t xml:space="preserve"> d.d. Zagreb, Slavonska avenija 11a, OIB:75917721668 </w:t>
      </w:r>
      <w:r w:rsidR="001230DB" w:rsidRPr="001D32B8">
        <w:rPr>
          <w:rFonts w:hAnsi="Times New Roman" w:ascii="Times New Roman"/>
          <w:szCs w:val="24"/>
        </w:rPr>
        <w:t xml:space="preserve">(redni broj suda </w:t>
      </w:r>
      <w:r w:rsidR="005669DD" w:rsidRPr="001D32B8">
        <w:rPr>
          <w:rFonts w:hAnsi="Times New Roman" w:ascii="Times New Roman"/>
          <w:szCs w:val="24"/>
        </w:rPr>
        <w:t>878</w:t>
      </w:r>
      <w:r w:rsidR="001230DB" w:rsidRPr="001D32B8">
        <w:rPr>
          <w:rFonts w:hAnsi="Times New Roman" w:ascii="Times New Roman"/>
          <w:szCs w:val="24"/>
        </w:rPr>
        <w:t>, redni broj tablice</w:t>
      </w:r>
      <w:r w:rsidR="00F33266" w:rsidRPr="001D32B8">
        <w:rPr>
          <w:rFonts w:hAnsi="Times New Roman" w:ascii="Times New Roman"/>
          <w:szCs w:val="24"/>
        </w:rPr>
        <w:t xml:space="preserve"> </w:t>
      </w:r>
      <w:r w:rsidR="002E25A9" w:rsidRPr="001D32B8">
        <w:rPr>
          <w:rFonts w:hAnsi="Times New Roman" w:ascii="Times New Roman"/>
          <w:szCs w:val="24"/>
        </w:rPr>
        <w:t>8308</w:t>
      </w:r>
      <w:r w:rsidR="001230DB" w:rsidRPr="001D32B8">
        <w:rPr>
          <w:rFonts w:hAnsi="Times New Roman" w:ascii="Times New Roman"/>
          <w:szCs w:val="24"/>
        </w:rPr>
        <w:t>)</w:t>
      </w:r>
    </w:p>
    <w:p w:rsidRDefault="005669DD" w:rsidP="002E25A9" w:rsidR="005669DD" w:rsidRPr="001D32B8">
      <w:pPr>
        <w:jc w:val="both"/>
        <w:rPr>
          <w:rFonts w:hAnsi="Times New Roman" w:ascii="Times New Roman"/>
          <w:szCs w:val="24"/>
        </w:rPr>
      </w:pPr>
    </w:p>
    <w:p w:rsidRDefault="002E25A9" w:rsidP="002E25A9" w:rsidR="00D76034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- </w:t>
      </w:r>
      <w:r w:rsidRPr="001D32B8">
        <w:rPr>
          <w:rFonts w:hAnsi="Times New Roman" w:ascii="Times New Roman"/>
          <w:szCs w:val="24"/>
        </w:rPr>
        <w:tab/>
        <w:t>NETCONOMY SOFTWARE &amp; CONSULTING GMBH, HILMGASSE 4, 8010 GRAZ</w:t>
      </w:r>
      <w:r w:rsidR="00F33266" w:rsidRPr="001D32B8">
        <w:rPr>
          <w:rFonts w:hAnsi="Times New Roman" w:ascii="Times New Roman"/>
          <w:szCs w:val="24"/>
        </w:rPr>
        <w:t xml:space="preserve"> </w:t>
      </w:r>
      <w:r w:rsidR="001230DB" w:rsidRPr="001D32B8">
        <w:rPr>
          <w:rFonts w:hAnsi="Times New Roman" w:ascii="Times New Roman"/>
          <w:szCs w:val="24"/>
        </w:rPr>
        <w:t>povukao</w:t>
      </w:r>
      <w:r w:rsidR="00F33266" w:rsidRPr="001D32B8">
        <w:rPr>
          <w:rFonts w:hAnsi="Times New Roman" w:ascii="Times New Roman"/>
          <w:szCs w:val="24"/>
        </w:rPr>
        <w:t xml:space="preserve"> </w:t>
      </w:r>
      <w:r w:rsidR="001230DB" w:rsidRPr="001D32B8">
        <w:rPr>
          <w:rFonts w:hAnsi="Times New Roman" w:ascii="Times New Roman"/>
          <w:szCs w:val="24"/>
        </w:rPr>
        <w:t>prijav</w:t>
      </w:r>
      <w:r w:rsidR="00F33266" w:rsidRPr="001D32B8">
        <w:rPr>
          <w:rFonts w:hAnsi="Times New Roman" w:ascii="Times New Roman"/>
          <w:szCs w:val="24"/>
        </w:rPr>
        <w:t>u novčane</w:t>
      </w:r>
      <w:r w:rsidR="005146A6" w:rsidRPr="001D32B8">
        <w:rPr>
          <w:rFonts w:hAnsi="Times New Roman" w:ascii="Times New Roman"/>
          <w:szCs w:val="24"/>
        </w:rPr>
        <w:t xml:space="preserve"> </w:t>
      </w:r>
      <w:r w:rsidR="001230DB" w:rsidRPr="001D32B8">
        <w:rPr>
          <w:rFonts w:hAnsi="Times New Roman" w:ascii="Times New Roman"/>
          <w:szCs w:val="24"/>
        </w:rPr>
        <w:t xml:space="preserve">tražbine u iznosu od </w:t>
      </w:r>
      <w:r w:rsidRPr="001D32B8">
        <w:rPr>
          <w:rFonts w:hAnsi="Times New Roman" w:ascii="Times New Roman"/>
          <w:szCs w:val="24"/>
        </w:rPr>
        <w:t>414.300,07 Eura</w:t>
      </w:r>
      <w:r w:rsidR="001230DB" w:rsidRPr="001D32B8">
        <w:rPr>
          <w:rFonts w:hAnsi="Times New Roman" w:ascii="Times New Roman"/>
          <w:szCs w:val="24"/>
        </w:rPr>
        <w:t xml:space="preserve"> prema društvu</w:t>
      </w:r>
      <w:r w:rsidR="00F33266" w:rsidRPr="001D32B8">
        <w:rPr>
          <w:rFonts w:hAnsi="Times New Roman" w:ascii="Times New Roman"/>
          <w:szCs w:val="24"/>
        </w:rPr>
        <w:t xml:space="preserve"> </w:t>
      </w:r>
      <w:r w:rsidRPr="001D32B8">
        <w:rPr>
          <w:rFonts w:hAnsi="Times New Roman" w:ascii="Times New Roman"/>
          <w:szCs w:val="24"/>
        </w:rPr>
        <w:t xml:space="preserve">mStart d.o.o. Zagreb, Slavonska avenija 11a, OIB: 19895453012 </w:t>
      </w:r>
      <w:r w:rsidR="001230DB" w:rsidRPr="001D32B8">
        <w:rPr>
          <w:rFonts w:hAnsi="Times New Roman" w:ascii="Times New Roman"/>
          <w:szCs w:val="24"/>
        </w:rPr>
        <w:t xml:space="preserve">(redni broj suda </w:t>
      </w:r>
      <w:r w:rsidRPr="001D32B8">
        <w:rPr>
          <w:rFonts w:hAnsi="Times New Roman" w:ascii="Times New Roman"/>
          <w:szCs w:val="24"/>
        </w:rPr>
        <w:t>5921</w:t>
      </w:r>
      <w:r w:rsidR="001230DB" w:rsidRPr="001D32B8">
        <w:rPr>
          <w:rFonts w:hAnsi="Times New Roman" w:ascii="Times New Roman"/>
          <w:szCs w:val="24"/>
        </w:rPr>
        <w:t>, redni broj tablice</w:t>
      </w:r>
      <w:r w:rsidR="0095413C" w:rsidRPr="001D32B8">
        <w:rPr>
          <w:rFonts w:hAnsi="Times New Roman" w:ascii="Times New Roman"/>
          <w:szCs w:val="24"/>
        </w:rPr>
        <w:t xml:space="preserve"> </w:t>
      </w:r>
      <w:r w:rsidRPr="001D32B8">
        <w:rPr>
          <w:rFonts w:hAnsi="Times New Roman" w:ascii="Times New Roman"/>
          <w:szCs w:val="24"/>
        </w:rPr>
        <w:t>6190</w:t>
      </w:r>
      <w:r w:rsidR="001230DB" w:rsidRPr="001D32B8">
        <w:rPr>
          <w:rFonts w:hAnsi="Times New Roman" w:ascii="Times New Roman"/>
          <w:szCs w:val="24"/>
        </w:rPr>
        <w:t>)</w:t>
      </w:r>
    </w:p>
    <w:p w:rsidRDefault="00D76034" w:rsidP="00D76034" w:rsidR="00D76034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-</w:t>
      </w:r>
      <w:r w:rsidRPr="001D32B8">
        <w:rPr>
          <w:rFonts w:hAnsi="Times New Roman" w:ascii="Times New Roman"/>
          <w:szCs w:val="24"/>
        </w:rPr>
        <w:tab/>
      </w:r>
      <w:bookmarkStart w:name="_Hlk517188319" w:id="2"/>
      <w:r w:rsidR="002E25A9" w:rsidRPr="001D32B8">
        <w:rPr>
          <w:rFonts w:hAnsi="Times New Roman" w:ascii="Times New Roman"/>
          <w:szCs w:val="24"/>
        </w:rPr>
        <w:t>MINIK d.o.o. Zagreb, 8</w:t>
      </w:r>
      <w:r w:rsidR="008B187A" w:rsidRPr="001D32B8">
        <w:rPr>
          <w:rFonts w:hAnsi="Times New Roman" w:ascii="Times New Roman"/>
          <w:szCs w:val="24"/>
        </w:rPr>
        <w:t>.</w:t>
      </w:r>
      <w:r w:rsidR="002E25A9" w:rsidRPr="001D32B8">
        <w:rPr>
          <w:rFonts w:hAnsi="Times New Roman" w:ascii="Times New Roman"/>
          <w:szCs w:val="24"/>
        </w:rPr>
        <w:t xml:space="preserve"> Bukovački ogranak 8, OIB: 61896580338</w:t>
      </w:r>
      <w:r w:rsidRPr="001D32B8">
        <w:rPr>
          <w:rFonts w:hAnsi="Times New Roman" w:ascii="Times New Roman"/>
          <w:szCs w:val="24"/>
        </w:rPr>
        <w:t xml:space="preserve"> povukao prijavu novčane tražbine u iznosu od </w:t>
      </w:r>
      <w:r w:rsidR="002E25A9" w:rsidRPr="001D32B8">
        <w:rPr>
          <w:rFonts w:hAnsi="Times New Roman" w:ascii="Times New Roman"/>
          <w:szCs w:val="24"/>
        </w:rPr>
        <w:t>716,17</w:t>
      </w:r>
      <w:r w:rsidR="0095413C" w:rsidRPr="001D32B8">
        <w:rPr>
          <w:rFonts w:hAnsi="Times New Roman" w:ascii="Times New Roman"/>
          <w:szCs w:val="24"/>
        </w:rPr>
        <w:t xml:space="preserve"> kuna</w:t>
      </w:r>
      <w:r w:rsidRPr="001D32B8">
        <w:rPr>
          <w:rFonts w:hAnsi="Times New Roman" w:ascii="Times New Roman"/>
          <w:szCs w:val="24"/>
        </w:rPr>
        <w:t xml:space="preserve"> prema društvu </w:t>
      </w:r>
      <w:r w:rsidR="002E25A9" w:rsidRPr="001D32B8">
        <w:rPr>
          <w:rFonts w:hAnsi="Times New Roman" w:ascii="Times New Roman"/>
          <w:szCs w:val="24"/>
        </w:rPr>
        <w:t>KONZUM d.d</w:t>
      </w:r>
      <w:bookmarkEnd w:id="2"/>
      <w:r w:rsidR="002E25A9" w:rsidRPr="001D32B8">
        <w:rPr>
          <w:rFonts w:hAnsi="Times New Roman" w:ascii="Times New Roman"/>
          <w:szCs w:val="24"/>
        </w:rPr>
        <w:t xml:space="preserve">., Zagreb, Marijana Čavića 1a,OIB: 29955634590 </w:t>
      </w:r>
      <w:r w:rsidRPr="001D32B8">
        <w:rPr>
          <w:rFonts w:hAnsi="Times New Roman" w:ascii="Times New Roman"/>
          <w:szCs w:val="24"/>
        </w:rPr>
        <w:t xml:space="preserve">(redni broj suda </w:t>
      </w:r>
      <w:r w:rsidR="008B187A" w:rsidRPr="001D32B8">
        <w:rPr>
          <w:rFonts w:hAnsi="Times New Roman" w:ascii="Times New Roman"/>
          <w:szCs w:val="24"/>
        </w:rPr>
        <w:t>4216</w:t>
      </w:r>
      <w:r w:rsidRPr="001D32B8">
        <w:rPr>
          <w:rFonts w:hAnsi="Times New Roman" w:ascii="Times New Roman"/>
          <w:szCs w:val="24"/>
        </w:rPr>
        <w:t xml:space="preserve">, redni broj tablice </w:t>
      </w:r>
      <w:r w:rsidR="008B187A" w:rsidRPr="001D32B8">
        <w:rPr>
          <w:rFonts w:hAnsi="Times New Roman" w:ascii="Times New Roman"/>
          <w:szCs w:val="24"/>
        </w:rPr>
        <w:t>4427</w:t>
      </w:r>
      <w:r w:rsidRPr="001D32B8">
        <w:rPr>
          <w:rFonts w:hAnsi="Times New Roman" w:ascii="Times New Roman"/>
          <w:szCs w:val="24"/>
        </w:rPr>
        <w:t>)</w:t>
      </w:r>
    </w:p>
    <w:p w:rsidRDefault="00F33266" w:rsidP="002A2348" w:rsidR="002A2348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-</w:t>
      </w:r>
      <w:r w:rsidRPr="001D32B8">
        <w:rPr>
          <w:rFonts w:hAnsi="Times New Roman" w:ascii="Times New Roman"/>
          <w:szCs w:val="24"/>
        </w:rPr>
        <w:tab/>
      </w:r>
      <w:bookmarkStart w:name="_Hlk517188331" w:id="3"/>
      <w:r w:rsidR="002E25A9" w:rsidRPr="001D32B8">
        <w:rPr>
          <w:rFonts w:hAnsi="Times New Roman" w:ascii="Times New Roman"/>
          <w:szCs w:val="24"/>
        </w:rPr>
        <w:t xml:space="preserve">VIGANJ COMMERCE d.o.o. </w:t>
      </w:r>
      <w:r w:rsidR="00664A9B" w:rsidRPr="001D32B8">
        <w:rPr>
          <w:rFonts w:hAnsi="Times New Roman" w:ascii="Times New Roman"/>
          <w:szCs w:val="24"/>
        </w:rPr>
        <w:t>V</w:t>
      </w:r>
      <w:r w:rsidR="002E25A9" w:rsidRPr="001D32B8">
        <w:rPr>
          <w:rFonts w:hAnsi="Times New Roman" w:ascii="Times New Roman"/>
          <w:szCs w:val="24"/>
        </w:rPr>
        <w:t>iganj bb, Viganj, OIB: 63349894640</w:t>
      </w:r>
      <w:r w:rsidRPr="001D32B8">
        <w:rPr>
          <w:rFonts w:hAnsi="Times New Roman" w:ascii="Times New Roman"/>
          <w:szCs w:val="24"/>
        </w:rPr>
        <w:t xml:space="preserve"> povukao prijavu novčane tražbine u iznosu od </w:t>
      </w:r>
      <w:r w:rsidR="002E25A9" w:rsidRPr="001D32B8">
        <w:rPr>
          <w:rFonts w:hAnsi="Times New Roman" w:ascii="Times New Roman"/>
          <w:szCs w:val="24"/>
        </w:rPr>
        <w:t>94.770,54</w:t>
      </w:r>
      <w:r w:rsidR="00A81AE3" w:rsidRPr="001D32B8">
        <w:rPr>
          <w:rFonts w:hAnsi="Times New Roman" w:ascii="Times New Roman"/>
          <w:szCs w:val="24"/>
        </w:rPr>
        <w:t xml:space="preserve"> kuna</w:t>
      </w:r>
      <w:r w:rsidRPr="001D32B8">
        <w:rPr>
          <w:rFonts w:hAnsi="Times New Roman" w:ascii="Times New Roman"/>
          <w:szCs w:val="24"/>
        </w:rPr>
        <w:t xml:space="preserve"> prema društvu </w:t>
      </w:r>
      <w:r w:rsidR="0095413C" w:rsidRPr="001D32B8">
        <w:rPr>
          <w:rFonts w:hAnsi="Times New Roman" w:ascii="Times New Roman"/>
          <w:szCs w:val="24"/>
        </w:rPr>
        <w:t xml:space="preserve">KONZUM d.d. </w:t>
      </w:r>
      <w:bookmarkEnd w:id="3"/>
      <w:r w:rsidR="0095413C" w:rsidRPr="001D32B8">
        <w:rPr>
          <w:rFonts w:hAnsi="Times New Roman" w:ascii="Times New Roman"/>
          <w:szCs w:val="24"/>
        </w:rPr>
        <w:t xml:space="preserve">Zagreb, Marijana Čavića 1a, OIB: 29955634590 </w:t>
      </w:r>
      <w:r w:rsidRPr="001D32B8">
        <w:rPr>
          <w:rFonts w:hAnsi="Times New Roman" w:ascii="Times New Roman"/>
          <w:szCs w:val="24"/>
        </w:rPr>
        <w:t xml:space="preserve">(redni broj suda </w:t>
      </w:r>
      <w:r w:rsidR="00BB182D" w:rsidRPr="001D32B8">
        <w:rPr>
          <w:rFonts w:hAnsi="Times New Roman" w:ascii="Times New Roman"/>
          <w:szCs w:val="24"/>
        </w:rPr>
        <w:t>659</w:t>
      </w:r>
      <w:r w:rsidRPr="001D32B8">
        <w:rPr>
          <w:rFonts w:hAnsi="Times New Roman" w:ascii="Times New Roman"/>
          <w:szCs w:val="24"/>
        </w:rPr>
        <w:t xml:space="preserve">, redni broj tablice </w:t>
      </w:r>
      <w:r w:rsidR="00BB182D" w:rsidRPr="001D32B8">
        <w:rPr>
          <w:rFonts w:hAnsi="Times New Roman" w:ascii="Times New Roman"/>
          <w:szCs w:val="24"/>
        </w:rPr>
        <w:t>5273</w:t>
      </w:r>
      <w:r w:rsidRPr="001D32B8">
        <w:rPr>
          <w:rFonts w:hAnsi="Times New Roman" w:ascii="Times New Roman"/>
          <w:szCs w:val="24"/>
        </w:rPr>
        <w:t>)</w:t>
      </w:r>
    </w:p>
    <w:p w:rsidRDefault="00A81AE3" w:rsidP="00A81AE3" w:rsidR="00A81AE3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-</w:t>
      </w:r>
      <w:r w:rsidRPr="001D32B8">
        <w:rPr>
          <w:rFonts w:hAnsi="Times New Roman" w:ascii="Times New Roman"/>
          <w:szCs w:val="24"/>
        </w:rPr>
        <w:tab/>
      </w:r>
      <w:r w:rsidR="0057393F" w:rsidRPr="001D32B8">
        <w:rPr>
          <w:rFonts w:hAnsi="Times New Roman" w:ascii="Times New Roman"/>
          <w:szCs w:val="24"/>
        </w:rPr>
        <w:t xml:space="preserve">VELPRO-CENTAR d.o.o., Zagreb, Marijana Čavića 1, OIB: 46660800468 </w:t>
      </w:r>
      <w:r w:rsidRPr="001D32B8">
        <w:rPr>
          <w:rFonts w:hAnsi="Times New Roman" w:ascii="Times New Roman"/>
          <w:szCs w:val="24"/>
        </w:rPr>
        <w:t xml:space="preserve">povukao prijavu novčane tražbine u iznosu od </w:t>
      </w:r>
      <w:r w:rsidR="0057393F" w:rsidRPr="001D32B8">
        <w:rPr>
          <w:rFonts w:hAnsi="Times New Roman" w:ascii="Times New Roman"/>
          <w:szCs w:val="24"/>
        </w:rPr>
        <w:t>11.000.000,00</w:t>
      </w:r>
      <w:r w:rsidRPr="001D32B8">
        <w:rPr>
          <w:rFonts w:hAnsi="Times New Roman" w:ascii="Times New Roman"/>
          <w:szCs w:val="24"/>
        </w:rPr>
        <w:t xml:space="preserve"> kuna prema društvu </w:t>
      </w:r>
      <w:r w:rsidR="0057393F" w:rsidRPr="001D32B8">
        <w:rPr>
          <w:rFonts w:hAnsi="Times New Roman" w:ascii="Times New Roman"/>
          <w:szCs w:val="24"/>
        </w:rPr>
        <w:t xml:space="preserve">KONZUM d.d. Zagreb, Marijana Čavića 1a, OIB: 29955634590 </w:t>
      </w:r>
      <w:r w:rsidRPr="001D32B8">
        <w:rPr>
          <w:rFonts w:hAnsi="Times New Roman" w:ascii="Times New Roman"/>
          <w:szCs w:val="24"/>
        </w:rPr>
        <w:t xml:space="preserve">(redni broj suda </w:t>
      </w:r>
      <w:r w:rsidR="0057393F" w:rsidRPr="001D32B8">
        <w:rPr>
          <w:rFonts w:hAnsi="Times New Roman" w:ascii="Times New Roman"/>
          <w:szCs w:val="24"/>
        </w:rPr>
        <w:t>4994</w:t>
      </w:r>
      <w:r w:rsidRPr="001D32B8">
        <w:rPr>
          <w:rFonts w:hAnsi="Times New Roman" w:ascii="Times New Roman"/>
          <w:szCs w:val="24"/>
        </w:rPr>
        <w:t xml:space="preserve">, redni broj tablice </w:t>
      </w:r>
      <w:r w:rsidR="0057393F" w:rsidRPr="001D32B8">
        <w:rPr>
          <w:rFonts w:hAnsi="Times New Roman" w:ascii="Times New Roman"/>
          <w:szCs w:val="24"/>
        </w:rPr>
        <w:t>5259</w:t>
      </w:r>
      <w:r w:rsidRPr="001D32B8">
        <w:rPr>
          <w:rFonts w:hAnsi="Times New Roman" w:ascii="Times New Roman"/>
          <w:szCs w:val="24"/>
        </w:rPr>
        <w:t>)</w:t>
      </w:r>
    </w:p>
    <w:p w:rsidRDefault="0057393F" w:rsidP="0057393F" w:rsidR="0057393F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-</w:t>
      </w:r>
      <w:r w:rsidRPr="001D32B8">
        <w:rPr>
          <w:rFonts w:hAnsi="Times New Roman" w:ascii="Times New Roman"/>
          <w:szCs w:val="24"/>
        </w:rPr>
        <w:tab/>
        <w:t>SB LEASING d.o.o, Zagreb, Ulica grada Vukovara 284, OIB: 08745792574 povukao prijavu novčane tražbine u iznosu od 2.010,03 kune prema društvu BELJE d.d. Darda, Svetog Ivana Krstitelja 1a, OIB: 92404445155 (redni broj suda 197, redni broj tablice 2042)</w:t>
      </w:r>
    </w:p>
    <w:p w:rsidRDefault="0057393F" w:rsidP="00BB182D" w:rsidR="0057393F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-</w:t>
      </w:r>
      <w:r w:rsidRPr="001D32B8">
        <w:rPr>
          <w:rFonts w:hAnsi="Times New Roman" w:ascii="Times New Roman"/>
          <w:szCs w:val="24"/>
        </w:rPr>
        <w:tab/>
        <w:t xml:space="preserve">MERCATOR-H d.o.o. Sesvete, Ljudevita Posavskog 5, OIB: 10045107278 povukao prijavu novčane tražbine u iznosu od </w:t>
      </w:r>
      <w:r w:rsidR="003144A8" w:rsidRPr="001D32B8">
        <w:rPr>
          <w:rFonts w:hAnsi="Times New Roman" w:ascii="Times New Roman"/>
          <w:szCs w:val="24"/>
        </w:rPr>
        <w:t>1.541.341,66 kuna</w:t>
      </w:r>
      <w:r w:rsidRPr="001D32B8">
        <w:rPr>
          <w:rFonts w:hAnsi="Times New Roman" w:ascii="Times New Roman"/>
          <w:szCs w:val="24"/>
        </w:rPr>
        <w:t xml:space="preserve"> prema društvu</w:t>
      </w:r>
      <w:r w:rsidR="003144A8" w:rsidRPr="001D32B8">
        <w:rPr>
          <w:rFonts w:hAnsi="Times New Roman" w:ascii="Times New Roman"/>
          <w:szCs w:val="24"/>
        </w:rPr>
        <w:t xml:space="preserve"> KONZUM d.d. Zagreb, Marijana Čavića 1a, OIB: 29955634590 </w:t>
      </w:r>
      <w:r w:rsidRPr="001D32B8">
        <w:rPr>
          <w:rFonts w:hAnsi="Times New Roman" w:ascii="Times New Roman"/>
          <w:szCs w:val="24"/>
        </w:rPr>
        <w:t>(redni broj suda</w:t>
      </w:r>
      <w:r w:rsidR="00BB182D" w:rsidRPr="001D32B8">
        <w:rPr>
          <w:rFonts w:hAnsi="Times New Roman" w:ascii="Times New Roman"/>
          <w:szCs w:val="24"/>
        </w:rPr>
        <w:t xml:space="preserve"> 472</w:t>
      </w:r>
      <w:r w:rsidRPr="001D32B8">
        <w:rPr>
          <w:rFonts w:hAnsi="Times New Roman" w:ascii="Times New Roman"/>
          <w:szCs w:val="24"/>
        </w:rPr>
        <w:t xml:space="preserve">, redni broj tablice </w:t>
      </w:r>
      <w:r w:rsidR="00BB182D" w:rsidRPr="001D32B8">
        <w:rPr>
          <w:rFonts w:hAnsi="Times New Roman" w:ascii="Times New Roman"/>
          <w:szCs w:val="24"/>
        </w:rPr>
        <w:t>4397</w:t>
      </w:r>
      <w:r w:rsidRPr="001D32B8">
        <w:rPr>
          <w:rFonts w:hAnsi="Times New Roman" w:ascii="Times New Roman"/>
          <w:szCs w:val="24"/>
        </w:rPr>
        <w:t>)</w:t>
      </w:r>
    </w:p>
    <w:p w:rsidRDefault="003144A8" w:rsidP="003144A8" w:rsid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-</w:t>
      </w:r>
      <w:r w:rsidRPr="001D32B8">
        <w:rPr>
          <w:rFonts w:hAnsi="Times New Roman" w:ascii="Times New Roman"/>
          <w:szCs w:val="24"/>
        </w:rPr>
        <w:tab/>
      </w:r>
      <w:bookmarkStart w:name="_Hlk517188420" w:id="4"/>
      <w:r w:rsidRPr="001D32B8">
        <w:rPr>
          <w:rFonts w:hAnsi="Times New Roman" w:ascii="Times New Roman"/>
          <w:szCs w:val="24"/>
        </w:rPr>
        <w:t xml:space="preserve">ADRIS GRUPA d.d. Rovinj, Vladimira Nazora 1, OIB: 82023167977 povukao prijavu novčane tražbine u iznosu od 4.545.243,80 kuna prema društvu AGROKOR </w:t>
      </w:r>
      <w:bookmarkEnd w:id="4"/>
      <w:r w:rsidRPr="001D32B8">
        <w:rPr>
          <w:rFonts w:hAnsi="Times New Roman" w:ascii="Times New Roman"/>
          <w:szCs w:val="24"/>
        </w:rPr>
        <w:t xml:space="preserve">koncern </w:t>
      </w: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1D32B8" w:rsidP="001D32B8" w:rsidR="001D32B8">
      <w:pPr>
        <w:jc w:val="both"/>
        <w:rPr>
          <w:rFonts w:hAnsi="Times New Roman" w:ascii="Times New Roman"/>
          <w:szCs w:val="24"/>
        </w:rPr>
      </w:pPr>
    </w:p>
    <w:p w:rsidRDefault="003144A8" w:rsidP="001D32B8" w:rsidR="003144A8" w:rsidRPr="001D32B8">
      <w:pPr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za upravljanje društvima, proizvodnju i trgovinu poljoprivrednim proizvodima, dioničko društvo Zagreb (Grad Zagreb) Marijana Čavića 1, OIB:05937759187 (redni broj suda 5, redni broj tablice 11).</w:t>
      </w:r>
    </w:p>
    <w:p w:rsidRDefault="001105A8" w:rsidP="00AC2FC2" w:rsidR="001105A8" w:rsidRPr="001D32B8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 w:rsidRPr="001D32B8">
      <w:pPr>
        <w:ind w:left="360"/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1D32B8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AC2FC2" w:rsidR="00AC2FC2" w:rsidRPr="001D32B8">
      <w:pPr>
        <w:ind w:left="36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ab/>
        <w:t xml:space="preserve">Budući da </w:t>
      </w:r>
      <w:r w:rsidR="00AC2FC2" w:rsidRPr="001D32B8">
        <w:rPr>
          <w:rFonts w:hAnsi="Times New Roman" w:ascii="Times New Roman"/>
          <w:szCs w:val="24"/>
        </w:rPr>
        <w:t xml:space="preserve">su gore navedeni vjerovnici povukli </w:t>
      </w:r>
      <w:r w:rsidRPr="001D32B8">
        <w:rPr>
          <w:rFonts w:hAnsi="Times New Roman" w:ascii="Times New Roman"/>
          <w:szCs w:val="24"/>
        </w:rPr>
        <w:t>novčan</w:t>
      </w:r>
      <w:r w:rsidR="00AC2FC2" w:rsidRPr="001D32B8">
        <w:rPr>
          <w:rFonts w:hAnsi="Times New Roman" w:ascii="Times New Roman"/>
          <w:szCs w:val="24"/>
        </w:rPr>
        <w:t xml:space="preserve">e tražbine u gore navedenim </w:t>
      </w:r>
    </w:p>
    <w:p w:rsidRDefault="00AC2FC2" w:rsidP="00AC2FC2" w:rsidR="00562818" w:rsidRPr="001D32B8">
      <w:pPr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iznosima</w:t>
      </w:r>
      <w:r w:rsidR="00562818" w:rsidRPr="001D32B8">
        <w:rPr>
          <w:rFonts w:hAnsi="Times New Roman" w:ascii="Times New Roman"/>
          <w:szCs w:val="24"/>
        </w:rPr>
        <w:t xml:space="preserve"> to je odlučeno kao u izreci ovog rješenja. </w:t>
      </w:r>
    </w:p>
    <w:p w:rsidRDefault="00562818" w:rsidP="003144A8" w:rsidR="00CC7A99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P</w:t>
      </w:r>
      <w:r w:rsidR="00932ADE" w:rsidRPr="001D32B8">
        <w:rPr>
          <w:rFonts w:hAnsi="Times New Roman" w:ascii="Times New Roman"/>
          <w:szCs w:val="24"/>
        </w:rPr>
        <w:t xml:space="preserve">ozivom na odredbu čl. </w:t>
      </w:r>
      <w:r w:rsidRPr="001D32B8">
        <w:rPr>
          <w:rFonts w:hAnsi="Times New Roman" w:ascii="Times New Roman"/>
          <w:szCs w:val="24"/>
        </w:rPr>
        <w:t xml:space="preserve">193 </w:t>
      </w:r>
      <w:r w:rsidRPr="001D32B8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1D32B8">
        <w:rPr>
          <w:rFonts w:hAnsi="Times New Roman" w:ascii="Times New Roman"/>
          <w:szCs w:val="24"/>
        </w:rPr>
        <w:t xml:space="preserve">10 </w:t>
      </w:r>
    </w:p>
    <w:p w:rsidRDefault="00932ADE" w:rsidP="00562818" w:rsidR="00932ADE" w:rsidRPr="001D32B8">
      <w:pPr>
        <w:ind w:firstLine="720"/>
        <w:jc w:val="both"/>
        <w:rPr>
          <w:rFonts w:hAnsi="Times New Roman" w:ascii="Times New Roman"/>
        </w:rPr>
      </w:pPr>
      <w:r w:rsidRPr="001D32B8">
        <w:rPr>
          <w:rFonts w:hAnsi="Times New Roman" w:ascii="Times New Roman"/>
          <w:szCs w:val="24"/>
        </w:rPr>
        <w:t>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1D32B8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1D32B8">
      <w:pPr>
        <w:jc w:val="center"/>
        <w:rPr>
          <w:rFonts w:hAnsi="Times New Roman" w:ascii="Times New Roman"/>
          <w:color w:val="FF0000"/>
          <w:szCs w:val="24"/>
        </w:rPr>
      </w:pPr>
      <w:r w:rsidRPr="001D32B8">
        <w:rPr>
          <w:rFonts w:hAnsi="Times New Roman" w:ascii="Times New Roman"/>
          <w:szCs w:val="24"/>
        </w:rPr>
        <w:t xml:space="preserve">U </w:t>
      </w:r>
      <w:r w:rsidR="00FF1F3F" w:rsidRPr="001D32B8">
        <w:rPr>
          <w:rFonts w:hAnsi="Times New Roman" w:ascii="Times New Roman"/>
          <w:szCs w:val="24"/>
        </w:rPr>
        <w:t>Zagreb</w:t>
      </w:r>
      <w:r w:rsidR="003C4159" w:rsidRPr="001D32B8">
        <w:rPr>
          <w:rFonts w:hAnsi="Times New Roman" w:ascii="Times New Roman"/>
          <w:szCs w:val="24"/>
        </w:rPr>
        <w:t xml:space="preserve">u, </w:t>
      </w:r>
      <w:r w:rsidR="001D32B8">
        <w:rPr>
          <w:rFonts w:hAnsi="Times New Roman" w:ascii="Times New Roman"/>
          <w:szCs w:val="24"/>
        </w:rPr>
        <w:t>27</w:t>
      </w:r>
      <w:r w:rsidR="00CC7A99" w:rsidRPr="001D32B8">
        <w:rPr>
          <w:rFonts w:hAnsi="Times New Roman" w:ascii="Times New Roman"/>
          <w:szCs w:val="24"/>
        </w:rPr>
        <w:t>. lipnja</w:t>
      </w:r>
      <w:r w:rsidR="00932ADE" w:rsidRPr="001D32B8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1D32B8">
      <w:pPr>
        <w:jc w:val="right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 </w:t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  <w:t xml:space="preserve">       </w:t>
      </w:r>
      <w:r w:rsidR="00E71F4A" w:rsidRPr="001D32B8">
        <w:rPr>
          <w:rFonts w:hAnsi="Times New Roman" w:ascii="Times New Roman"/>
          <w:szCs w:val="24"/>
        </w:rPr>
        <w:t>SUDAC</w:t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1D32B8">
        <w:rPr>
          <w:rFonts w:hAnsi="Times New Roman" w:ascii="Times New Roman"/>
          <w:szCs w:val="24"/>
        </w:rPr>
        <w:t>Nevenka Siladi Rstić</w:t>
      </w:r>
      <w:r w:rsidR="00A15D71">
        <w:rPr>
          <w:rFonts w:hAnsi="Times New Roman" w:ascii="Times New Roman"/>
          <w:szCs w:val="24"/>
        </w:rPr>
        <w:t>,v.r.</w:t>
      </w:r>
    </w:p>
    <w:p w:rsidRDefault="00783DB9" w:rsidP="00783DB9" w:rsidR="00783DB9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1D32B8">
        <w:rPr>
          <w:rFonts w:hAnsi="Times New Roman" w:ascii="Times New Roman"/>
          <w:i/>
        </w:rPr>
        <w:t xml:space="preserve"> </w:t>
      </w:r>
    </w:p>
    <w:p w:rsidRDefault="002F4747" w:rsidP="00640526" w:rsidR="002F4747" w:rsidRPr="001D32B8">
      <w:pPr>
        <w:jc w:val="both"/>
        <w:rPr>
          <w:rFonts w:hAnsi="Times New Roman" w:ascii="Times New Roman"/>
        </w:rPr>
      </w:pPr>
    </w:p>
    <w:p w:rsidRDefault="00A15D71" w:rsidR="00A15D71" w:rsidRPr="00A15D71">
      <w:pPr>
        <w:rPr>
          <w:rFonts w:hAnsi="Times New Roman" w:ascii="Times New Roman"/>
        </w:rPr>
      </w:pP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</w:r>
      <w:r w:rsidRPr="00A15D71">
        <w:rPr>
          <w:rFonts w:hAnsi="Times New Roman" w:ascii="Times New Roman"/>
        </w:rPr>
        <w:tab/>
        <w:t>Za točnost otpravka-ovl.službenik</w:t>
      </w:r>
    </w:p>
    <w:p w:rsidRDefault="00A15D71" w:rsidP="00A15D71" w:rsidR="00A15D71" w:rsidRPr="00A15D71">
      <w:pPr>
        <w:ind w:firstLine="720" w:left="5760"/>
        <w:rPr>
          <w:rFonts w:hAnsi="Times New Roman" w:ascii="Times New Roman"/>
        </w:rPr>
      </w:pPr>
      <w:r w:rsidRPr="00A15D71">
        <w:rPr>
          <w:rFonts w:hAnsi="Times New Roman" w:ascii="Times New Roman"/>
        </w:rPr>
        <w:t>Vinka Mihalinčić</w:t>
      </w:r>
    </w:p>
    <w:p w:rsidRDefault="007255ED" w:rsidP="00A15D71" w:rsidR="00D11390" w:rsidRPr="001D32B8">
      <w:pPr>
        <w:ind w:left="284"/>
        <w:jc w:val="both"/>
        <w:rPr>
          <w:rFonts w:hAnsi="Times New Roman" w:ascii="Times New Roman"/>
        </w:rPr>
      </w:pPr>
      <w:r w:rsidRPr="001D32B8">
        <w:rPr>
          <w:rFonts w:hAnsi="Times New Roman" w:ascii="Times New Roman"/>
        </w:rPr>
        <w:t xml:space="preserve"> </w:t>
      </w:r>
    </w:p>
    <w:sectPr w:rsidSect="00775982" w:rsidR="00D11390" w:rsidRPr="001D32B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026" w:rsidR="008C3026">
      <w:r>
        <w:separator/>
      </w:r>
    </w:p>
  </w:endnote>
  <w:endnote w:id="0" w:type="continuationSeparator">
    <w:p w:rsidRDefault="008C3026" w:rsidR="008C3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026" w:rsidR="008C3026">
      <w:r>
        <w:separator/>
      </w:r>
    </w:p>
  </w:footnote>
  <w:footnote w:id="0" w:type="continuationSeparator">
    <w:p w:rsidRDefault="008C3026" w:rsidR="008C3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18B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B6AA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E718B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="006C3F18"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15D71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A6076D">
          <w:rPr>
            <w:rFonts w:hAnsi="Times New Roman" w:ascii="Times New Roman"/>
          </w:rPr>
          <w:t>-</w:t>
        </w:r>
        <w:r w:rsidR="003F6BC0">
          <w:rPr>
            <w:rFonts w:hAnsi="Times New Roman" w:ascii="Times New Roman"/>
          </w:rPr>
          <w:t>2735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3F6BC0">
      <w:rPr>
        <w:rFonts w:hAnsi="Times New Roman" w:ascii="Times New Roman"/>
      </w:rPr>
      <w:t>-2735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19EB"/>
    <w:rsid w:val="000D3FCA"/>
    <w:rsid w:val="000E056A"/>
    <w:rsid w:val="000E58EE"/>
    <w:rsid w:val="000F3F5F"/>
    <w:rsid w:val="001105A8"/>
    <w:rsid w:val="00112B8C"/>
    <w:rsid w:val="001230DB"/>
    <w:rsid w:val="0012597D"/>
    <w:rsid w:val="001355F6"/>
    <w:rsid w:val="00137340"/>
    <w:rsid w:val="00137541"/>
    <w:rsid w:val="001510E5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32B8"/>
    <w:rsid w:val="001D55CE"/>
    <w:rsid w:val="001D5A36"/>
    <w:rsid w:val="001F29E9"/>
    <w:rsid w:val="002061C9"/>
    <w:rsid w:val="0021377C"/>
    <w:rsid w:val="002275FF"/>
    <w:rsid w:val="00235A1C"/>
    <w:rsid w:val="002414BF"/>
    <w:rsid w:val="00241C31"/>
    <w:rsid w:val="0025383E"/>
    <w:rsid w:val="002540C2"/>
    <w:rsid w:val="002561F9"/>
    <w:rsid w:val="00260574"/>
    <w:rsid w:val="00266696"/>
    <w:rsid w:val="002746E8"/>
    <w:rsid w:val="00275EEA"/>
    <w:rsid w:val="00285F8B"/>
    <w:rsid w:val="00295982"/>
    <w:rsid w:val="002A2348"/>
    <w:rsid w:val="002A27FB"/>
    <w:rsid w:val="002D3B89"/>
    <w:rsid w:val="002E25A9"/>
    <w:rsid w:val="002E32D9"/>
    <w:rsid w:val="002E7AA1"/>
    <w:rsid w:val="002F3FE9"/>
    <w:rsid w:val="002F4747"/>
    <w:rsid w:val="00305166"/>
    <w:rsid w:val="00312CA7"/>
    <w:rsid w:val="003144A8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3F6BC0"/>
    <w:rsid w:val="00402D30"/>
    <w:rsid w:val="00403A8E"/>
    <w:rsid w:val="004166AE"/>
    <w:rsid w:val="0041749E"/>
    <w:rsid w:val="004220EA"/>
    <w:rsid w:val="00422A46"/>
    <w:rsid w:val="00432620"/>
    <w:rsid w:val="00443C41"/>
    <w:rsid w:val="00444EB3"/>
    <w:rsid w:val="00451829"/>
    <w:rsid w:val="00463252"/>
    <w:rsid w:val="004720B4"/>
    <w:rsid w:val="004C3F18"/>
    <w:rsid w:val="004E2358"/>
    <w:rsid w:val="004E33AF"/>
    <w:rsid w:val="004F044D"/>
    <w:rsid w:val="004F419C"/>
    <w:rsid w:val="00500DCB"/>
    <w:rsid w:val="005146A6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669DD"/>
    <w:rsid w:val="00570304"/>
    <w:rsid w:val="0057393F"/>
    <w:rsid w:val="00576CE2"/>
    <w:rsid w:val="00586944"/>
    <w:rsid w:val="00591376"/>
    <w:rsid w:val="00594D57"/>
    <w:rsid w:val="005B34EC"/>
    <w:rsid w:val="005B59FD"/>
    <w:rsid w:val="005C1CC7"/>
    <w:rsid w:val="005C5F49"/>
    <w:rsid w:val="005C7969"/>
    <w:rsid w:val="005E1418"/>
    <w:rsid w:val="005F674A"/>
    <w:rsid w:val="00607501"/>
    <w:rsid w:val="00617336"/>
    <w:rsid w:val="006212A8"/>
    <w:rsid w:val="00625C0E"/>
    <w:rsid w:val="00633EC6"/>
    <w:rsid w:val="00634E33"/>
    <w:rsid w:val="00644C56"/>
    <w:rsid w:val="00650AA4"/>
    <w:rsid w:val="00651161"/>
    <w:rsid w:val="006521A6"/>
    <w:rsid w:val="00664A9B"/>
    <w:rsid w:val="00666554"/>
    <w:rsid w:val="00671ED9"/>
    <w:rsid w:val="00674CC3"/>
    <w:rsid w:val="00680E0A"/>
    <w:rsid w:val="00685E3C"/>
    <w:rsid w:val="0069138D"/>
    <w:rsid w:val="006A2FF2"/>
    <w:rsid w:val="006A6126"/>
    <w:rsid w:val="006B1E5B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E718B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83454"/>
    <w:rsid w:val="008A02F4"/>
    <w:rsid w:val="008A4401"/>
    <w:rsid w:val="008B187A"/>
    <w:rsid w:val="008B6C94"/>
    <w:rsid w:val="008C3026"/>
    <w:rsid w:val="008C6837"/>
    <w:rsid w:val="008E1545"/>
    <w:rsid w:val="008F7270"/>
    <w:rsid w:val="00910AE8"/>
    <w:rsid w:val="00932ADE"/>
    <w:rsid w:val="0094797C"/>
    <w:rsid w:val="0095413C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15D71"/>
    <w:rsid w:val="00A2335A"/>
    <w:rsid w:val="00A26A12"/>
    <w:rsid w:val="00A3518B"/>
    <w:rsid w:val="00A400FC"/>
    <w:rsid w:val="00A41D63"/>
    <w:rsid w:val="00A46EB5"/>
    <w:rsid w:val="00A47241"/>
    <w:rsid w:val="00A55ACE"/>
    <w:rsid w:val="00A6076D"/>
    <w:rsid w:val="00A7326F"/>
    <w:rsid w:val="00A81AE3"/>
    <w:rsid w:val="00A82E4F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182D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5EF2"/>
    <w:rsid w:val="00C432DA"/>
    <w:rsid w:val="00C43CB9"/>
    <w:rsid w:val="00C46641"/>
    <w:rsid w:val="00C5222D"/>
    <w:rsid w:val="00C57C90"/>
    <w:rsid w:val="00C61804"/>
    <w:rsid w:val="00C63515"/>
    <w:rsid w:val="00C641BA"/>
    <w:rsid w:val="00C7302B"/>
    <w:rsid w:val="00C733EA"/>
    <w:rsid w:val="00C77334"/>
    <w:rsid w:val="00C81021"/>
    <w:rsid w:val="00C823AD"/>
    <w:rsid w:val="00C83A0F"/>
    <w:rsid w:val="00C91617"/>
    <w:rsid w:val="00C9173F"/>
    <w:rsid w:val="00C948EC"/>
    <w:rsid w:val="00CA0034"/>
    <w:rsid w:val="00CA3526"/>
    <w:rsid w:val="00CA5D13"/>
    <w:rsid w:val="00CA7275"/>
    <w:rsid w:val="00CB042C"/>
    <w:rsid w:val="00CB11A8"/>
    <w:rsid w:val="00CC1426"/>
    <w:rsid w:val="00CC1919"/>
    <w:rsid w:val="00CC1EF7"/>
    <w:rsid w:val="00CC2CF0"/>
    <w:rsid w:val="00CC593A"/>
    <w:rsid w:val="00CC7A99"/>
    <w:rsid w:val="00CD38B0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3E4F"/>
    <w:rsid w:val="00D96102"/>
    <w:rsid w:val="00D96E06"/>
    <w:rsid w:val="00DB1801"/>
    <w:rsid w:val="00DB3001"/>
    <w:rsid w:val="00DB7050"/>
    <w:rsid w:val="00DC2ADF"/>
    <w:rsid w:val="00DC4E96"/>
    <w:rsid w:val="00DC5781"/>
    <w:rsid w:val="00DD3947"/>
    <w:rsid w:val="00DD50E0"/>
    <w:rsid w:val="00DE3D89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5344F"/>
    <w:rsid w:val="00E619E0"/>
    <w:rsid w:val="00E67037"/>
    <w:rsid w:val="00E6776F"/>
    <w:rsid w:val="00E71F4A"/>
    <w:rsid w:val="00E91B05"/>
    <w:rsid w:val="00EA242C"/>
    <w:rsid w:val="00EB2DB4"/>
    <w:rsid w:val="00ED05A5"/>
    <w:rsid w:val="00ED7857"/>
    <w:rsid w:val="00EF5F25"/>
    <w:rsid w:val="00F07809"/>
    <w:rsid w:val="00F12CB0"/>
    <w:rsid w:val="00F23F7B"/>
    <w:rsid w:val="00F33266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5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D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D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D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D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5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D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D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D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D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St-1138/2017-2735</izvorni_sadrzaj>
    <derivirana_varijabla naziv="DomainObject.Oznaka_1">St-1138/2017-2735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</izvorni_sadrzaj>
    <derivirana_varijabla naziv="DomainObject.Predmet.PrimjedbaSuca_1">119 SVEZ
pomoćni omot na Vrhovnom sudu po 
reviziji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St-1138/2017-2735</izvorni_sadrzaj>
    <derivirana_varijabla naziv="DomainObject.PoslovniBrojDokumenta_1">St-1138/2017-2735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DD6C8-C885-4DC8-99E3-5B330136D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534</properties:Words>
  <properties:Characters>2929</properties:Characters>
  <properties:Lines>74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2018-06-27T05:32:00Z</dcterms:created>
  <dc:creator>Sudsko vijeæe</dc:creator>
  <cp:lastModifiedBy>Vinka Mihalinčić</cp:lastModifiedBy>
  <cp:lastPrinted>2018-06-19T12:56:00Z</cp:lastPrinted>
  <dcterms:modified xmlns:xsi="http://www.w3.org/2001/XMLSchema-instance" xsi:type="dcterms:W3CDTF">2018-06-27T05:36:00Z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St-1138/2017-2735 / Odluka - Rješenje (RJEŠENJE - HŽ Infrastruktura i drugi.docx)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